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E099CF" w14:textId="77777777" w:rsidR="002F082A" w:rsidRPr="00955108" w:rsidRDefault="005B059E" w:rsidP="002F082A">
      <w:pPr>
        <w:jc w:val="center"/>
        <w:rPr>
          <w:color w:val="365F91"/>
          <w:sz w:val="48"/>
          <w:szCs w:val="48"/>
        </w:rPr>
      </w:pPr>
      <w:bookmarkStart w:id="0" w:name="_GoBack"/>
      <w:bookmarkEnd w:id="0"/>
      <w:r w:rsidRPr="00955108">
        <w:rPr>
          <w:color w:val="365F91"/>
          <w:sz w:val="48"/>
          <w:szCs w:val="48"/>
        </w:rPr>
        <w:t>C</w:t>
      </w:r>
      <w:r w:rsidR="00E676FE" w:rsidRPr="00955108">
        <w:rPr>
          <w:color w:val="365F91"/>
          <w:sz w:val="48"/>
          <w:szCs w:val="48"/>
        </w:rPr>
        <w:t>h</w:t>
      </w:r>
      <w:r w:rsidRPr="00955108">
        <w:rPr>
          <w:color w:val="365F91"/>
          <w:sz w:val="48"/>
          <w:szCs w:val="48"/>
        </w:rPr>
        <w:t>eckliste 4</w:t>
      </w:r>
      <w:r w:rsidR="002F082A" w:rsidRPr="00955108">
        <w:rPr>
          <w:color w:val="365F91"/>
          <w:sz w:val="48"/>
          <w:szCs w:val="48"/>
        </w:rPr>
        <w:t xml:space="preserve"> - Eintritt von </w:t>
      </w:r>
      <w:r w:rsidRPr="00955108">
        <w:rPr>
          <w:color w:val="365F91"/>
          <w:sz w:val="48"/>
          <w:szCs w:val="48"/>
        </w:rPr>
        <w:t>kurzfristig</w:t>
      </w:r>
      <w:r w:rsidR="00575C31" w:rsidRPr="00955108">
        <w:rPr>
          <w:color w:val="365F91"/>
          <w:sz w:val="48"/>
          <w:szCs w:val="48"/>
        </w:rPr>
        <w:t xml:space="preserve"> Beschäftigten</w:t>
      </w:r>
    </w:p>
    <w:p w14:paraId="137950E6" w14:textId="77777777" w:rsidR="00C806FF" w:rsidRDefault="00C806FF" w:rsidP="002F082A"/>
    <w:p w14:paraId="302151F6" w14:textId="77777777" w:rsidR="002F082A" w:rsidRDefault="002F082A" w:rsidP="002F082A"/>
    <w:p w14:paraId="09520C02" w14:textId="77777777" w:rsidR="002F082A" w:rsidRDefault="002F082A" w:rsidP="002F082A"/>
    <w:p w14:paraId="2BA360B3" w14:textId="77777777" w:rsidR="007E4D94" w:rsidRPr="00035E8E" w:rsidRDefault="006C51CF">
      <w:pPr>
        <w:pStyle w:val="Verzeichnis1"/>
        <w:tabs>
          <w:tab w:val="left" w:pos="400"/>
          <w:tab w:val="right" w:leader="dot" w:pos="9627"/>
        </w:tabs>
        <w:rPr>
          <w:rFonts w:ascii="Calibri" w:hAnsi="Calibri"/>
          <w:b w:val="0"/>
          <w:bCs w:val="0"/>
          <w:caps w:val="0"/>
          <w:noProof/>
          <w:sz w:val="22"/>
          <w:szCs w:val="22"/>
        </w:rPr>
      </w:pPr>
      <w:r>
        <w:rPr>
          <w:b w:val="0"/>
          <w:bCs w:val="0"/>
          <w:caps w:val="0"/>
        </w:rPr>
        <w:fldChar w:fldCharType="begin"/>
      </w:r>
      <w:r w:rsidR="00CB5859">
        <w:rPr>
          <w:b w:val="0"/>
          <w:bCs w:val="0"/>
          <w:caps w:val="0"/>
        </w:rPr>
        <w:instrText xml:space="preserve"> TOC \o "1-2" \h \z \u </w:instrText>
      </w:r>
      <w:r>
        <w:rPr>
          <w:b w:val="0"/>
          <w:bCs w:val="0"/>
          <w:caps w:val="0"/>
        </w:rPr>
        <w:fldChar w:fldCharType="separate"/>
      </w:r>
      <w:hyperlink w:anchor="_Toc436073919" w:history="1">
        <w:r w:rsidR="007E4D94" w:rsidRPr="00D26344">
          <w:rPr>
            <w:rStyle w:val="Hyperlink"/>
            <w:noProof/>
          </w:rPr>
          <w:t>1</w:t>
        </w:r>
        <w:r w:rsidR="007E4D94" w:rsidRPr="00035E8E">
          <w:rPr>
            <w:rFonts w:ascii="Calibri" w:hAnsi="Calibri"/>
            <w:b w:val="0"/>
            <w:bCs w:val="0"/>
            <w:caps w:val="0"/>
            <w:noProof/>
            <w:sz w:val="22"/>
            <w:szCs w:val="22"/>
          </w:rPr>
          <w:tab/>
        </w:r>
        <w:r w:rsidR="007E4D94" w:rsidRPr="00D26344">
          <w:rPr>
            <w:rStyle w:val="Hyperlink"/>
            <w:noProof/>
          </w:rPr>
          <w:t>Eintritt „Kurzfristige“</w:t>
        </w:r>
      </w:hyperlink>
      <w:r w:rsidR="009560A1" w:rsidRPr="00035E8E">
        <w:rPr>
          <w:rFonts w:ascii="Calibri" w:hAnsi="Calibri"/>
          <w:b w:val="0"/>
          <w:bCs w:val="0"/>
          <w:caps w:val="0"/>
          <w:noProof/>
          <w:sz w:val="22"/>
          <w:szCs w:val="22"/>
        </w:rPr>
        <w:t xml:space="preserve"> </w:t>
      </w:r>
    </w:p>
    <w:p w14:paraId="35C180CE" w14:textId="77777777" w:rsidR="007E4D94" w:rsidRPr="00035E8E" w:rsidRDefault="0017180A">
      <w:pPr>
        <w:pStyle w:val="Verzeichnis1"/>
        <w:tabs>
          <w:tab w:val="left" w:pos="400"/>
          <w:tab w:val="right" w:leader="dot" w:pos="9627"/>
        </w:tabs>
        <w:rPr>
          <w:rFonts w:ascii="Calibri" w:hAnsi="Calibri"/>
          <w:b w:val="0"/>
          <w:bCs w:val="0"/>
          <w:caps w:val="0"/>
          <w:noProof/>
          <w:sz w:val="22"/>
          <w:szCs w:val="22"/>
        </w:rPr>
      </w:pPr>
      <w:hyperlink w:anchor="_Toc436073920" w:history="1">
        <w:r w:rsidR="007E4D94" w:rsidRPr="00D26344">
          <w:rPr>
            <w:rStyle w:val="Hyperlink"/>
            <w:noProof/>
          </w:rPr>
          <w:t>2</w:t>
        </w:r>
        <w:r w:rsidR="007E4D94" w:rsidRPr="00035E8E">
          <w:rPr>
            <w:rFonts w:ascii="Calibri" w:hAnsi="Calibri"/>
            <w:b w:val="0"/>
            <w:bCs w:val="0"/>
            <w:caps w:val="0"/>
            <w:noProof/>
            <w:sz w:val="22"/>
            <w:szCs w:val="22"/>
          </w:rPr>
          <w:tab/>
        </w:r>
        <w:r w:rsidR="007E4D94" w:rsidRPr="00D26344">
          <w:rPr>
            <w:rStyle w:val="Hyperlink"/>
            <w:noProof/>
          </w:rPr>
          <w:t>Prüfungen</w:t>
        </w:r>
      </w:hyperlink>
    </w:p>
    <w:p w14:paraId="5B772724" w14:textId="77777777" w:rsidR="007E4D94" w:rsidRPr="00035E8E" w:rsidRDefault="0017180A">
      <w:pPr>
        <w:pStyle w:val="Verzeichnis1"/>
        <w:tabs>
          <w:tab w:val="left" w:pos="400"/>
          <w:tab w:val="right" w:leader="dot" w:pos="9627"/>
        </w:tabs>
        <w:rPr>
          <w:rFonts w:ascii="Calibri" w:hAnsi="Calibri"/>
          <w:b w:val="0"/>
          <w:bCs w:val="0"/>
          <w:caps w:val="0"/>
          <w:noProof/>
          <w:sz w:val="22"/>
          <w:szCs w:val="22"/>
        </w:rPr>
      </w:pPr>
      <w:hyperlink w:anchor="_Toc436073921" w:history="1">
        <w:r w:rsidR="007E4D94" w:rsidRPr="00D26344">
          <w:rPr>
            <w:rStyle w:val="Hyperlink"/>
            <w:noProof/>
          </w:rPr>
          <w:t>3</w:t>
        </w:r>
        <w:r w:rsidR="007E4D94" w:rsidRPr="00035E8E">
          <w:rPr>
            <w:rFonts w:ascii="Calibri" w:hAnsi="Calibri"/>
            <w:b w:val="0"/>
            <w:bCs w:val="0"/>
            <w:caps w:val="0"/>
            <w:noProof/>
            <w:sz w:val="22"/>
            <w:szCs w:val="22"/>
          </w:rPr>
          <w:tab/>
        </w:r>
        <w:r w:rsidR="007E4D94" w:rsidRPr="00D26344">
          <w:rPr>
            <w:rStyle w:val="Hyperlink"/>
            <w:noProof/>
          </w:rPr>
          <w:t>Notwendige Unterlagen</w:t>
        </w:r>
      </w:hyperlink>
    </w:p>
    <w:p w14:paraId="052574C9" w14:textId="77777777" w:rsidR="007E4D94" w:rsidRPr="00035E8E" w:rsidRDefault="0017180A">
      <w:pPr>
        <w:pStyle w:val="Verzeichnis2"/>
        <w:tabs>
          <w:tab w:val="left" w:pos="800"/>
          <w:tab w:val="right" w:leader="dot" w:pos="9627"/>
        </w:tabs>
        <w:rPr>
          <w:rFonts w:ascii="Calibri" w:hAnsi="Calibri"/>
          <w:smallCaps w:val="0"/>
          <w:noProof/>
          <w:sz w:val="22"/>
          <w:szCs w:val="22"/>
        </w:rPr>
      </w:pPr>
      <w:hyperlink w:anchor="_Toc436073922" w:history="1">
        <w:r w:rsidR="007E4D94" w:rsidRPr="00D26344">
          <w:rPr>
            <w:rStyle w:val="Hyperlink"/>
            <w:noProof/>
          </w:rPr>
          <w:t>3.1</w:t>
        </w:r>
        <w:r w:rsidR="007E4D94" w:rsidRPr="00035E8E">
          <w:rPr>
            <w:rFonts w:ascii="Calibri" w:hAnsi="Calibri"/>
            <w:smallCaps w:val="0"/>
            <w:noProof/>
            <w:sz w:val="22"/>
            <w:szCs w:val="22"/>
          </w:rPr>
          <w:tab/>
        </w:r>
        <w:r w:rsidR="007E4D94" w:rsidRPr="00D26344">
          <w:rPr>
            <w:rStyle w:val="Hyperlink"/>
            <w:noProof/>
          </w:rPr>
          <w:t>Lohnsteuerabzugsmerkmale</w:t>
        </w:r>
      </w:hyperlink>
    </w:p>
    <w:p w14:paraId="129E2F89" w14:textId="6F8ACF5B" w:rsidR="007E4D94" w:rsidRPr="00035E8E" w:rsidRDefault="0017180A">
      <w:pPr>
        <w:pStyle w:val="Verzeichnis2"/>
        <w:tabs>
          <w:tab w:val="left" w:pos="800"/>
          <w:tab w:val="right" w:leader="dot" w:pos="9627"/>
        </w:tabs>
        <w:rPr>
          <w:rFonts w:ascii="Calibri" w:hAnsi="Calibri"/>
          <w:smallCaps w:val="0"/>
          <w:noProof/>
          <w:sz w:val="22"/>
          <w:szCs w:val="22"/>
        </w:rPr>
      </w:pPr>
      <w:hyperlink w:anchor="_Toc436073924" w:history="1">
        <w:r w:rsidR="007E4D94" w:rsidRPr="00D26344">
          <w:rPr>
            <w:rStyle w:val="Hyperlink"/>
            <w:noProof/>
          </w:rPr>
          <w:t>3.</w:t>
        </w:r>
        <w:r w:rsidR="00FB7EF2">
          <w:rPr>
            <w:rStyle w:val="Hyperlink"/>
            <w:noProof/>
          </w:rPr>
          <w:t>2</w:t>
        </w:r>
        <w:r w:rsidR="007E4D94" w:rsidRPr="00035E8E">
          <w:rPr>
            <w:rFonts w:ascii="Calibri" w:hAnsi="Calibri"/>
            <w:smallCaps w:val="0"/>
            <w:noProof/>
            <w:sz w:val="22"/>
            <w:szCs w:val="22"/>
          </w:rPr>
          <w:tab/>
        </w:r>
        <w:r w:rsidR="003055EF">
          <w:rPr>
            <w:rStyle w:val="Hyperlink"/>
            <w:noProof/>
          </w:rPr>
          <w:t>Sozialversicherungs</w:t>
        </w:r>
      </w:hyperlink>
      <w:r w:rsidR="003055EF" w:rsidRPr="003055EF">
        <w:t>nummer</w:t>
      </w:r>
    </w:p>
    <w:p w14:paraId="59925297" w14:textId="0E376AA6" w:rsidR="007E4D94" w:rsidRPr="00035E8E" w:rsidRDefault="0017180A">
      <w:pPr>
        <w:pStyle w:val="Verzeichnis2"/>
        <w:tabs>
          <w:tab w:val="left" w:pos="800"/>
          <w:tab w:val="right" w:leader="dot" w:pos="9627"/>
        </w:tabs>
        <w:rPr>
          <w:rFonts w:ascii="Calibri" w:hAnsi="Calibri"/>
          <w:smallCaps w:val="0"/>
          <w:noProof/>
          <w:sz w:val="22"/>
          <w:szCs w:val="22"/>
        </w:rPr>
      </w:pPr>
      <w:hyperlink w:anchor="_Toc436073925" w:history="1">
        <w:r w:rsidR="00FB7EF2">
          <w:rPr>
            <w:rStyle w:val="Hyperlink"/>
            <w:noProof/>
          </w:rPr>
          <w:t>3.3</w:t>
        </w:r>
        <w:r w:rsidR="007E4D94" w:rsidRPr="00035E8E">
          <w:rPr>
            <w:rFonts w:ascii="Calibri" w:hAnsi="Calibri"/>
            <w:smallCaps w:val="0"/>
            <w:noProof/>
            <w:sz w:val="22"/>
            <w:szCs w:val="22"/>
          </w:rPr>
          <w:tab/>
        </w:r>
        <w:r w:rsidR="007E4D94" w:rsidRPr="00D26344">
          <w:rPr>
            <w:rStyle w:val="Hyperlink"/>
            <w:noProof/>
          </w:rPr>
          <w:t>Schulbildung</w:t>
        </w:r>
      </w:hyperlink>
    </w:p>
    <w:p w14:paraId="5D77510E" w14:textId="3156B8D1" w:rsidR="007E4D94" w:rsidRPr="00035E8E" w:rsidRDefault="0017180A">
      <w:pPr>
        <w:pStyle w:val="Verzeichnis2"/>
        <w:tabs>
          <w:tab w:val="left" w:pos="800"/>
          <w:tab w:val="right" w:leader="dot" w:pos="9627"/>
        </w:tabs>
        <w:rPr>
          <w:rFonts w:ascii="Calibri" w:hAnsi="Calibri"/>
          <w:smallCaps w:val="0"/>
          <w:noProof/>
          <w:sz w:val="22"/>
          <w:szCs w:val="22"/>
        </w:rPr>
      </w:pPr>
      <w:hyperlink w:anchor="_Toc436073926" w:history="1">
        <w:r w:rsidR="00FB7EF2">
          <w:rPr>
            <w:rStyle w:val="Hyperlink"/>
            <w:noProof/>
          </w:rPr>
          <w:t>3.4</w:t>
        </w:r>
        <w:r w:rsidR="007E4D94" w:rsidRPr="00035E8E">
          <w:rPr>
            <w:rFonts w:ascii="Calibri" w:hAnsi="Calibri"/>
            <w:smallCaps w:val="0"/>
            <w:noProof/>
            <w:sz w:val="22"/>
            <w:szCs w:val="22"/>
          </w:rPr>
          <w:tab/>
        </w:r>
        <w:r w:rsidR="007E4D94" w:rsidRPr="00D26344">
          <w:rPr>
            <w:rStyle w:val="Hyperlink"/>
            <w:noProof/>
          </w:rPr>
          <w:t>Berufsausbildung</w:t>
        </w:r>
      </w:hyperlink>
    </w:p>
    <w:p w14:paraId="456D7CFF" w14:textId="50BA11B0" w:rsidR="007E4D94" w:rsidRPr="00035E8E" w:rsidRDefault="0017180A">
      <w:pPr>
        <w:pStyle w:val="Verzeichnis2"/>
        <w:tabs>
          <w:tab w:val="left" w:pos="800"/>
          <w:tab w:val="right" w:leader="dot" w:pos="9627"/>
        </w:tabs>
        <w:rPr>
          <w:rFonts w:ascii="Calibri" w:hAnsi="Calibri"/>
          <w:smallCaps w:val="0"/>
          <w:noProof/>
          <w:sz w:val="22"/>
          <w:szCs w:val="22"/>
        </w:rPr>
      </w:pPr>
      <w:hyperlink w:anchor="_Toc436073927" w:history="1">
        <w:r w:rsidR="00FB7EF2">
          <w:rPr>
            <w:rStyle w:val="Hyperlink"/>
            <w:noProof/>
          </w:rPr>
          <w:t>3.5</w:t>
        </w:r>
        <w:r w:rsidR="007E4D94" w:rsidRPr="00035E8E">
          <w:rPr>
            <w:rFonts w:ascii="Calibri" w:hAnsi="Calibri"/>
            <w:smallCaps w:val="0"/>
            <w:noProof/>
            <w:sz w:val="22"/>
            <w:szCs w:val="22"/>
          </w:rPr>
          <w:tab/>
        </w:r>
        <w:r w:rsidR="007E4D94" w:rsidRPr="00D26344">
          <w:rPr>
            <w:rStyle w:val="Hyperlink"/>
            <w:noProof/>
          </w:rPr>
          <w:t>Urlaubsbescheinigung</w:t>
        </w:r>
      </w:hyperlink>
    </w:p>
    <w:p w14:paraId="14612698" w14:textId="372B58AE" w:rsidR="007E4D94" w:rsidRPr="00035E8E" w:rsidRDefault="0017180A">
      <w:pPr>
        <w:pStyle w:val="Verzeichnis2"/>
        <w:tabs>
          <w:tab w:val="left" w:pos="800"/>
          <w:tab w:val="right" w:leader="dot" w:pos="9627"/>
        </w:tabs>
        <w:rPr>
          <w:rFonts w:ascii="Calibri" w:hAnsi="Calibri"/>
          <w:smallCaps w:val="0"/>
          <w:noProof/>
          <w:sz w:val="22"/>
          <w:szCs w:val="22"/>
        </w:rPr>
      </w:pPr>
      <w:hyperlink w:anchor="_Toc436073928" w:history="1">
        <w:r w:rsidR="00FB7EF2">
          <w:rPr>
            <w:rStyle w:val="Hyperlink"/>
            <w:noProof/>
          </w:rPr>
          <w:t>3.6</w:t>
        </w:r>
        <w:r w:rsidR="007E4D94" w:rsidRPr="00035E8E">
          <w:rPr>
            <w:rFonts w:ascii="Calibri" w:hAnsi="Calibri"/>
            <w:smallCaps w:val="0"/>
            <w:noProof/>
            <w:sz w:val="22"/>
            <w:szCs w:val="22"/>
          </w:rPr>
          <w:tab/>
        </w:r>
        <w:r w:rsidR="007E4D94" w:rsidRPr="00D26344">
          <w:rPr>
            <w:rStyle w:val="Hyperlink"/>
            <w:noProof/>
          </w:rPr>
          <w:t>Vertrag über Vermögenswirksame Leistungen</w:t>
        </w:r>
      </w:hyperlink>
    </w:p>
    <w:p w14:paraId="6E125488" w14:textId="77777777" w:rsidR="007E4D94" w:rsidRPr="00035E8E" w:rsidRDefault="0017180A">
      <w:pPr>
        <w:pStyle w:val="Verzeichnis1"/>
        <w:tabs>
          <w:tab w:val="left" w:pos="400"/>
          <w:tab w:val="right" w:leader="dot" w:pos="9627"/>
        </w:tabs>
        <w:rPr>
          <w:rFonts w:ascii="Calibri" w:hAnsi="Calibri"/>
          <w:b w:val="0"/>
          <w:bCs w:val="0"/>
          <w:caps w:val="0"/>
          <w:noProof/>
          <w:sz w:val="22"/>
          <w:szCs w:val="22"/>
        </w:rPr>
      </w:pPr>
      <w:hyperlink w:anchor="_Toc436073929" w:history="1">
        <w:r w:rsidR="007E4D94" w:rsidRPr="00D26344">
          <w:rPr>
            <w:rStyle w:val="Hyperlink"/>
            <w:noProof/>
          </w:rPr>
          <w:t>4</w:t>
        </w:r>
        <w:r w:rsidR="007E4D94" w:rsidRPr="00035E8E">
          <w:rPr>
            <w:rFonts w:ascii="Calibri" w:hAnsi="Calibri"/>
            <w:b w:val="0"/>
            <w:bCs w:val="0"/>
            <w:caps w:val="0"/>
            <w:noProof/>
            <w:sz w:val="22"/>
            <w:szCs w:val="22"/>
          </w:rPr>
          <w:tab/>
        </w:r>
        <w:r w:rsidR="007E4D94" w:rsidRPr="00D26344">
          <w:rPr>
            <w:rStyle w:val="Hyperlink"/>
            <w:noProof/>
          </w:rPr>
          <w:t>Personalstammdaten pflegen</w:t>
        </w:r>
      </w:hyperlink>
    </w:p>
    <w:p w14:paraId="5041D1E7" w14:textId="77777777" w:rsidR="007E4D94" w:rsidRPr="00035E8E" w:rsidRDefault="0017180A">
      <w:pPr>
        <w:pStyle w:val="Verzeichnis2"/>
        <w:tabs>
          <w:tab w:val="left" w:pos="800"/>
          <w:tab w:val="right" w:leader="dot" w:pos="9627"/>
        </w:tabs>
        <w:rPr>
          <w:rFonts w:ascii="Calibri" w:hAnsi="Calibri"/>
          <w:smallCaps w:val="0"/>
          <w:noProof/>
          <w:sz w:val="22"/>
          <w:szCs w:val="22"/>
        </w:rPr>
      </w:pPr>
      <w:hyperlink w:anchor="_Toc436073930" w:history="1">
        <w:r w:rsidR="007E4D94" w:rsidRPr="00D26344">
          <w:rPr>
            <w:rStyle w:val="Hyperlink"/>
            <w:noProof/>
          </w:rPr>
          <w:t>4.1</w:t>
        </w:r>
        <w:r w:rsidR="007E4D94" w:rsidRPr="00035E8E">
          <w:rPr>
            <w:rFonts w:ascii="Calibri" w:hAnsi="Calibri"/>
            <w:smallCaps w:val="0"/>
            <w:noProof/>
            <w:sz w:val="22"/>
            <w:szCs w:val="22"/>
          </w:rPr>
          <w:tab/>
        </w:r>
        <w:r w:rsidR="007E4D94" w:rsidRPr="00D26344">
          <w:rPr>
            <w:rStyle w:val="Hyperlink"/>
            <w:noProof/>
          </w:rPr>
          <w:t>Allgemeine Daten</w:t>
        </w:r>
      </w:hyperlink>
    </w:p>
    <w:p w14:paraId="081E655C" w14:textId="77777777" w:rsidR="007E4D94" w:rsidRPr="00035E8E" w:rsidRDefault="0017180A">
      <w:pPr>
        <w:pStyle w:val="Verzeichnis2"/>
        <w:tabs>
          <w:tab w:val="left" w:pos="800"/>
          <w:tab w:val="right" w:leader="dot" w:pos="9627"/>
        </w:tabs>
        <w:rPr>
          <w:rFonts w:ascii="Calibri" w:hAnsi="Calibri"/>
          <w:smallCaps w:val="0"/>
          <w:noProof/>
          <w:sz w:val="22"/>
          <w:szCs w:val="22"/>
        </w:rPr>
      </w:pPr>
      <w:hyperlink w:anchor="_Toc436073931" w:history="1">
        <w:r w:rsidR="007E4D94" w:rsidRPr="00D26344">
          <w:rPr>
            <w:rStyle w:val="Hyperlink"/>
            <w:noProof/>
          </w:rPr>
          <w:t>4.2</w:t>
        </w:r>
        <w:r w:rsidR="007E4D94" w:rsidRPr="00035E8E">
          <w:rPr>
            <w:rFonts w:ascii="Calibri" w:hAnsi="Calibri"/>
            <w:smallCaps w:val="0"/>
            <w:noProof/>
            <w:sz w:val="22"/>
            <w:szCs w:val="22"/>
          </w:rPr>
          <w:tab/>
        </w:r>
        <w:r w:rsidR="007E4D94" w:rsidRPr="00D26344">
          <w:rPr>
            <w:rStyle w:val="Hyperlink"/>
            <w:noProof/>
          </w:rPr>
          <w:t>Lohnsteuerdaten</w:t>
        </w:r>
      </w:hyperlink>
    </w:p>
    <w:p w14:paraId="1123371E" w14:textId="77777777" w:rsidR="007E4D94" w:rsidRPr="00035E8E" w:rsidRDefault="0017180A">
      <w:pPr>
        <w:pStyle w:val="Verzeichnis2"/>
        <w:tabs>
          <w:tab w:val="left" w:pos="800"/>
          <w:tab w:val="right" w:leader="dot" w:pos="9627"/>
        </w:tabs>
        <w:rPr>
          <w:rFonts w:ascii="Calibri" w:hAnsi="Calibri"/>
          <w:smallCaps w:val="0"/>
          <w:noProof/>
          <w:sz w:val="22"/>
          <w:szCs w:val="22"/>
        </w:rPr>
      </w:pPr>
      <w:hyperlink w:anchor="_Toc436073932" w:history="1">
        <w:r w:rsidR="007E4D94" w:rsidRPr="00D26344">
          <w:rPr>
            <w:rStyle w:val="Hyperlink"/>
            <w:noProof/>
          </w:rPr>
          <w:t>4.3</w:t>
        </w:r>
        <w:r w:rsidR="007E4D94" w:rsidRPr="00035E8E">
          <w:rPr>
            <w:rFonts w:ascii="Calibri" w:hAnsi="Calibri"/>
            <w:smallCaps w:val="0"/>
            <w:noProof/>
            <w:sz w:val="22"/>
            <w:szCs w:val="22"/>
          </w:rPr>
          <w:tab/>
        </w:r>
        <w:r w:rsidR="007E4D94" w:rsidRPr="00D26344">
          <w:rPr>
            <w:rStyle w:val="Hyperlink"/>
            <w:noProof/>
          </w:rPr>
          <w:t>Sozialversicherungsdaten</w:t>
        </w:r>
      </w:hyperlink>
    </w:p>
    <w:p w14:paraId="0F063253" w14:textId="77777777" w:rsidR="007E4D94" w:rsidRPr="00035E8E" w:rsidRDefault="0017180A">
      <w:pPr>
        <w:pStyle w:val="Verzeichnis2"/>
        <w:tabs>
          <w:tab w:val="left" w:pos="800"/>
          <w:tab w:val="right" w:leader="dot" w:pos="9627"/>
        </w:tabs>
        <w:rPr>
          <w:rFonts w:ascii="Calibri" w:hAnsi="Calibri"/>
          <w:smallCaps w:val="0"/>
          <w:noProof/>
          <w:sz w:val="22"/>
          <w:szCs w:val="22"/>
        </w:rPr>
      </w:pPr>
      <w:hyperlink w:anchor="_Toc436073933" w:history="1">
        <w:r w:rsidR="007E4D94" w:rsidRPr="00D26344">
          <w:rPr>
            <w:rStyle w:val="Hyperlink"/>
            <w:noProof/>
          </w:rPr>
          <w:t>4.4</w:t>
        </w:r>
        <w:r w:rsidR="007E4D94" w:rsidRPr="00035E8E">
          <w:rPr>
            <w:rFonts w:ascii="Calibri" w:hAnsi="Calibri"/>
            <w:smallCaps w:val="0"/>
            <w:noProof/>
            <w:sz w:val="22"/>
            <w:szCs w:val="22"/>
          </w:rPr>
          <w:tab/>
        </w:r>
        <w:r w:rsidR="007E4D94" w:rsidRPr="00D26344">
          <w:rPr>
            <w:rStyle w:val="Hyperlink"/>
            <w:noProof/>
          </w:rPr>
          <w:t>Arbeitsrechtliche Daten</w:t>
        </w:r>
      </w:hyperlink>
    </w:p>
    <w:p w14:paraId="7BC54502" w14:textId="77777777" w:rsidR="007E4D94" w:rsidRPr="00035E8E" w:rsidRDefault="0017180A">
      <w:pPr>
        <w:pStyle w:val="Verzeichnis1"/>
        <w:tabs>
          <w:tab w:val="left" w:pos="400"/>
          <w:tab w:val="right" w:leader="dot" w:pos="9627"/>
        </w:tabs>
        <w:rPr>
          <w:rFonts w:ascii="Calibri" w:hAnsi="Calibri"/>
          <w:b w:val="0"/>
          <w:bCs w:val="0"/>
          <w:caps w:val="0"/>
          <w:noProof/>
          <w:sz w:val="22"/>
          <w:szCs w:val="22"/>
        </w:rPr>
      </w:pPr>
      <w:hyperlink w:anchor="_Toc436073934" w:history="1">
        <w:r w:rsidR="007E4D94" w:rsidRPr="008D7B59">
          <w:rPr>
            <w:rStyle w:val="Hyperlink"/>
            <w:iCs/>
            <w:noProof/>
          </w:rPr>
          <w:t>5</w:t>
        </w:r>
        <w:r w:rsidR="007E4D94" w:rsidRPr="00035E8E">
          <w:rPr>
            <w:rFonts w:ascii="Calibri" w:hAnsi="Calibri"/>
            <w:b w:val="0"/>
            <w:bCs w:val="0"/>
            <w:caps w:val="0"/>
            <w:noProof/>
            <w:sz w:val="22"/>
            <w:szCs w:val="22"/>
          </w:rPr>
          <w:tab/>
        </w:r>
        <w:r w:rsidR="007E4D94" w:rsidRPr="00D26344">
          <w:rPr>
            <w:rStyle w:val="Hyperlink"/>
            <w:noProof/>
          </w:rPr>
          <w:t>Anmeldung bei ELStAM</w:t>
        </w:r>
      </w:hyperlink>
    </w:p>
    <w:p w14:paraId="59F55A08" w14:textId="77777777" w:rsidR="007E4D94" w:rsidRPr="00035E8E" w:rsidRDefault="0017180A">
      <w:pPr>
        <w:pStyle w:val="Verzeichnis1"/>
        <w:tabs>
          <w:tab w:val="left" w:pos="400"/>
          <w:tab w:val="right" w:leader="dot" w:pos="9627"/>
        </w:tabs>
        <w:rPr>
          <w:rFonts w:ascii="Calibri" w:hAnsi="Calibri"/>
          <w:b w:val="0"/>
          <w:bCs w:val="0"/>
          <w:caps w:val="0"/>
          <w:noProof/>
          <w:sz w:val="22"/>
          <w:szCs w:val="22"/>
        </w:rPr>
      </w:pPr>
      <w:hyperlink w:anchor="_Toc436073935" w:history="1">
        <w:r w:rsidR="007E4D94" w:rsidRPr="00D26344">
          <w:rPr>
            <w:rStyle w:val="Hyperlink"/>
            <w:noProof/>
          </w:rPr>
          <w:t>6</w:t>
        </w:r>
        <w:r w:rsidR="007E4D94" w:rsidRPr="00035E8E">
          <w:rPr>
            <w:rFonts w:ascii="Calibri" w:hAnsi="Calibri"/>
            <w:b w:val="0"/>
            <w:bCs w:val="0"/>
            <w:caps w:val="0"/>
            <w:noProof/>
            <w:sz w:val="22"/>
            <w:szCs w:val="22"/>
          </w:rPr>
          <w:tab/>
        </w:r>
        <w:r w:rsidR="007E4D94" w:rsidRPr="00D26344">
          <w:rPr>
            <w:rStyle w:val="Hyperlink"/>
            <w:noProof/>
          </w:rPr>
          <w:t>Anmeldung bei Sozialversicherung</w:t>
        </w:r>
      </w:hyperlink>
    </w:p>
    <w:p w14:paraId="348BCBEF" w14:textId="77777777" w:rsidR="001110EE" w:rsidRDefault="006C51CF" w:rsidP="00C806FF">
      <w:r>
        <w:rPr>
          <w:b/>
          <w:bCs/>
          <w:caps/>
        </w:rPr>
        <w:fldChar w:fldCharType="end"/>
      </w:r>
    </w:p>
    <w:p w14:paraId="721B604B" w14:textId="77777777" w:rsidR="001110EE" w:rsidRDefault="002F082A" w:rsidP="002F082A">
      <w:pPr>
        <w:jc w:val="center"/>
      </w:pPr>
      <w:r>
        <w:br w:type="page"/>
      </w:r>
    </w:p>
    <w:p w14:paraId="1F4A2099" w14:textId="77777777" w:rsidR="00C806FF" w:rsidRDefault="00C806FF" w:rsidP="008639BD">
      <w:pPr>
        <w:pStyle w:val="berschrift1"/>
      </w:pPr>
      <w:bookmarkStart w:id="1" w:name="_Ref271186666"/>
      <w:bookmarkStart w:id="2" w:name="_Toc344387252"/>
      <w:bookmarkStart w:id="3" w:name="_Toc405106400"/>
      <w:bookmarkStart w:id="4" w:name="_Toc436073919"/>
      <w:r>
        <w:lastRenderedPageBreak/>
        <w:t>Eintritt „</w:t>
      </w:r>
      <w:r w:rsidR="005B059E">
        <w:t>Kurzfristige</w:t>
      </w:r>
      <w:r>
        <w:t>“</w:t>
      </w:r>
      <w:bookmarkEnd w:id="1"/>
      <w:bookmarkEnd w:id="2"/>
      <w:bookmarkEnd w:id="3"/>
      <w:bookmarkEnd w:id="4"/>
    </w:p>
    <w:p w14:paraId="79D15117" w14:textId="77777777" w:rsidR="00C806FF" w:rsidRDefault="00C806FF" w:rsidP="00C806FF"/>
    <w:p w14:paraId="6E20D271" w14:textId="77777777" w:rsidR="006A08B5" w:rsidRDefault="005B059E" w:rsidP="00C806FF">
      <w:r>
        <w:t>Kurzfristig</w:t>
      </w:r>
      <w:r w:rsidR="00575C31">
        <w:t xml:space="preserve"> Beschäftigte dürfen im </w:t>
      </w:r>
      <w:r>
        <w:t>Kalenderjahr</w:t>
      </w:r>
      <w:r w:rsidR="00575C31">
        <w:t xml:space="preserve"> nicht mehr </w:t>
      </w:r>
      <w:r w:rsidR="00DF1905">
        <w:t xml:space="preserve">als </w:t>
      </w:r>
      <w:r w:rsidR="007E4D94">
        <w:t>7</w:t>
      </w:r>
      <w:r>
        <w:t xml:space="preserve">0 Tage bzw. </w:t>
      </w:r>
      <w:r w:rsidR="00BF75D7">
        <w:t>3</w:t>
      </w:r>
      <w:r w:rsidR="007E4D94">
        <w:t xml:space="preserve"> </w:t>
      </w:r>
      <w:r>
        <w:t>Monate arbeiten.</w:t>
      </w:r>
    </w:p>
    <w:p w14:paraId="7C363940" w14:textId="77777777" w:rsidR="00D25835" w:rsidRDefault="00D25835" w:rsidP="00C806FF"/>
    <w:p w14:paraId="473F445C" w14:textId="77777777" w:rsidR="00D25835" w:rsidRPr="00760880" w:rsidRDefault="00D25835" w:rsidP="00D25835">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D25835" w14:paraId="2BD4EDDC" w14:textId="77777777">
        <w:tc>
          <w:tcPr>
            <w:tcW w:w="3528" w:type="dxa"/>
            <w:shd w:val="clear" w:color="auto" w:fill="DBE5F1"/>
          </w:tcPr>
          <w:p w14:paraId="612E5DDA" w14:textId="77777777" w:rsidR="00D25835" w:rsidRDefault="00D25835" w:rsidP="007F22F9">
            <w:r>
              <w:t>Personalnummer</w:t>
            </w:r>
          </w:p>
        </w:tc>
        <w:tc>
          <w:tcPr>
            <w:tcW w:w="3780" w:type="dxa"/>
            <w:shd w:val="clear" w:color="auto" w:fill="DBE5F1"/>
          </w:tcPr>
          <w:p w14:paraId="4AD36BA1" w14:textId="77777777" w:rsidR="00D25835" w:rsidRDefault="00D25835" w:rsidP="007F22F9"/>
        </w:tc>
      </w:tr>
      <w:tr w:rsidR="00D25835" w14:paraId="1308F1CD" w14:textId="77777777">
        <w:tc>
          <w:tcPr>
            <w:tcW w:w="3528" w:type="dxa"/>
          </w:tcPr>
          <w:p w14:paraId="22B5D9C1" w14:textId="77777777" w:rsidR="00D25835" w:rsidRDefault="00D25835" w:rsidP="007F22F9">
            <w:r>
              <w:t>Name, Vorname</w:t>
            </w:r>
          </w:p>
        </w:tc>
        <w:tc>
          <w:tcPr>
            <w:tcW w:w="3780" w:type="dxa"/>
          </w:tcPr>
          <w:p w14:paraId="356F89DF" w14:textId="77777777" w:rsidR="00D25835" w:rsidRDefault="00D25835" w:rsidP="007F22F9"/>
        </w:tc>
      </w:tr>
      <w:tr w:rsidR="00D25835" w14:paraId="790A2BC4" w14:textId="77777777">
        <w:tc>
          <w:tcPr>
            <w:tcW w:w="3528" w:type="dxa"/>
            <w:shd w:val="clear" w:color="auto" w:fill="DBE5F1"/>
          </w:tcPr>
          <w:p w14:paraId="59310B61" w14:textId="77777777" w:rsidR="00D25835" w:rsidRDefault="00D25835" w:rsidP="007F22F9">
            <w:r>
              <w:t>Geburtsdatum</w:t>
            </w:r>
          </w:p>
        </w:tc>
        <w:tc>
          <w:tcPr>
            <w:tcW w:w="3780" w:type="dxa"/>
            <w:shd w:val="clear" w:color="auto" w:fill="DBE5F1"/>
          </w:tcPr>
          <w:p w14:paraId="498E7422" w14:textId="77777777" w:rsidR="00D25835" w:rsidRDefault="00D25835" w:rsidP="007F22F9"/>
        </w:tc>
      </w:tr>
      <w:tr w:rsidR="00D25835" w14:paraId="60F8ECB2" w14:textId="77777777">
        <w:tc>
          <w:tcPr>
            <w:tcW w:w="3528" w:type="dxa"/>
          </w:tcPr>
          <w:p w14:paraId="163E023B" w14:textId="77777777" w:rsidR="00D25835" w:rsidRDefault="00D25835" w:rsidP="007F22F9">
            <w:r>
              <w:t>Geburtsort</w:t>
            </w:r>
          </w:p>
        </w:tc>
        <w:tc>
          <w:tcPr>
            <w:tcW w:w="3780" w:type="dxa"/>
          </w:tcPr>
          <w:p w14:paraId="63E84701" w14:textId="77777777" w:rsidR="00D25835" w:rsidRDefault="00D25835" w:rsidP="007F22F9"/>
        </w:tc>
      </w:tr>
      <w:tr w:rsidR="00D25835" w14:paraId="47E5DE41" w14:textId="77777777">
        <w:tc>
          <w:tcPr>
            <w:tcW w:w="3528" w:type="dxa"/>
            <w:shd w:val="clear" w:color="auto" w:fill="DBE5F1"/>
          </w:tcPr>
          <w:p w14:paraId="489D41C1" w14:textId="77777777" w:rsidR="00D25835" w:rsidRDefault="00D25835" w:rsidP="007F22F9">
            <w:r>
              <w:t xml:space="preserve">Anschrift </w:t>
            </w:r>
          </w:p>
        </w:tc>
        <w:tc>
          <w:tcPr>
            <w:tcW w:w="3780" w:type="dxa"/>
            <w:shd w:val="clear" w:color="auto" w:fill="DBE5F1"/>
          </w:tcPr>
          <w:p w14:paraId="53F061D4" w14:textId="77777777" w:rsidR="00D25835" w:rsidRDefault="00D25835" w:rsidP="007F22F9"/>
        </w:tc>
      </w:tr>
      <w:tr w:rsidR="009A6949" w14:paraId="4EA0BBD2" w14:textId="77777777" w:rsidTr="009A6949">
        <w:tc>
          <w:tcPr>
            <w:tcW w:w="3528" w:type="dxa"/>
            <w:shd w:val="clear" w:color="auto" w:fill="auto"/>
          </w:tcPr>
          <w:p w14:paraId="54CF1289" w14:textId="7A5ACFDB" w:rsidR="009A6949" w:rsidRDefault="009A6949" w:rsidP="007F22F9">
            <w:proofErr w:type="spellStart"/>
            <w:r>
              <w:t>SteuerID</w:t>
            </w:r>
            <w:proofErr w:type="spellEnd"/>
          </w:p>
        </w:tc>
        <w:tc>
          <w:tcPr>
            <w:tcW w:w="3780" w:type="dxa"/>
            <w:shd w:val="clear" w:color="auto" w:fill="auto"/>
          </w:tcPr>
          <w:p w14:paraId="2706E58B" w14:textId="77777777" w:rsidR="009A6949" w:rsidRDefault="009A6949" w:rsidP="007F22F9"/>
        </w:tc>
      </w:tr>
      <w:tr w:rsidR="00D25835" w14:paraId="3478A55E" w14:textId="77777777" w:rsidTr="009A6949">
        <w:tc>
          <w:tcPr>
            <w:tcW w:w="3528" w:type="dxa"/>
            <w:shd w:val="clear" w:color="auto" w:fill="DBE5F1" w:themeFill="accent1" w:themeFillTint="33"/>
          </w:tcPr>
          <w:p w14:paraId="588C2E17" w14:textId="77777777" w:rsidR="00D25835" w:rsidRDefault="00D25835" w:rsidP="007F22F9">
            <w:r>
              <w:t>Staatsangehörigkeit</w:t>
            </w:r>
          </w:p>
        </w:tc>
        <w:tc>
          <w:tcPr>
            <w:tcW w:w="3780" w:type="dxa"/>
            <w:shd w:val="clear" w:color="auto" w:fill="DBE5F1" w:themeFill="accent1" w:themeFillTint="33"/>
          </w:tcPr>
          <w:p w14:paraId="14D11754" w14:textId="77777777" w:rsidR="00D25835" w:rsidRDefault="00D25835" w:rsidP="007F22F9"/>
        </w:tc>
      </w:tr>
      <w:tr w:rsidR="00D25835" w14:paraId="13467594" w14:textId="77777777" w:rsidTr="009A6949">
        <w:tc>
          <w:tcPr>
            <w:tcW w:w="3528" w:type="dxa"/>
            <w:shd w:val="clear" w:color="auto" w:fill="auto"/>
          </w:tcPr>
          <w:p w14:paraId="136CD54D" w14:textId="77777777" w:rsidR="00D25835" w:rsidRDefault="00D25835" w:rsidP="007F22F9">
            <w:r>
              <w:t>Bankverbindung</w:t>
            </w:r>
          </w:p>
        </w:tc>
        <w:tc>
          <w:tcPr>
            <w:tcW w:w="3780" w:type="dxa"/>
            <w:shd w:val="clear" w:color="auto" w:fill="auto"/>
          </w:tcPr>
          <w:p w14:paraId="513FAFC2" w14:textId="77777777" w:rsidR="00D25835" w:rsidRDefault="00D25835" w:rsidP="007F22F9"/>
        </w:tc>
      </w:tr>
      <w:tr w:rsidR="00D25835" w14:paraId="590745D2" w14:textId="77777777" w:rsidTr="009A6949">
        <w:tc>
          <w:tcPr>
            <w:tcW w:w="3528" w:type="dxa"/>
            <w:shd w:val="clear" w:color="auto" w:fill="DBE5F1" w:themeFill="accent1" w:themeFillTint="33"/>
          </w:tcPr>
          <w:p w14:paraId="111968EA" w14:textId="77777777" w:rsidR="00D25835" w:rsidRDefault="00D25835" w:rsidP="007F22F9">
            <w:r>
              <w:t>Beginn der Beschäftigung</w:t>
            </w:r>
          </w:p>
        </w:tc>
        <w:tc>
          <w:tcPr>
            <w:tcW w:w="3780" w:type="dxa"/>
            <w:shd w:val="clear" w:color="auto" w:fill="DBE5F1" w:themeFill="accent1" w:themeFillTint="33"/>
          </w:tcPr>
          <w:p w14:paraId="16DA8AB0" w14:textId="77777777" w:rsidR="00D25835" w:rsidRDefault="00D25835" w:rsidP="007F22F9"/>
        </w:tc>
      </w:tr>
      <w:tr w:rsidR="009A6949" w14:paraId="2DDEFAEB" w14:textId="77777777">
        <w:tc>
          <w:tcPr>
            <w:tcW w:w="3528" w:type="dxa"/>
          </w:tcPr>
          <w:p w14:paraId="701B35D0" w14:textId="1589ED8A" w:rsidR="009A6949" w:rsidRDefault="009A6949" w:rsidP="007F22F9">
            <w:r>
              <w:t>Krankenkasse</w:t>
            </w:r>
          </w:p>
        </w:tc>
        <w:tc>
          <w:tcPr>
            <w:tcW w:w="3780" w:type="dxa"/>
          </w:tcPr>
          <w:p w14:paraId="5EEC64AC" w14:textId="77777777" w:rsidR="009A6949" w:rsidRDefault="009A6949" w:rsidP="007F22F9"/>
        </w:tc>
      </w:tr>
      <w:tr w:rsidR="00D25835" w14:paraId="05B2B315" w14:textId="77777777">
        <w:tc>
          <w:tcPr>
            <w:tcW w:w="3528" w:type="dxa"/>
            <w:shd w:val="clear" w:color="auto" w:fill="DBE5F1"/>
          </w:tcPr>
          <w:p w14:paraId="070E78DC" w14:textId="77777777" w:rsidR="00D25835" w:rsidRDefault="00D25835" w:rsidP="007F22F9">
            <w:r>
              <w:t>Abteilung</w:t>
            </w:r>
          </w:p>
        </w:tc>
        <w:tc>
          <w:tcPr>
            <w:tcW w:w="3780" w:type="dxa"/>
            <w:shd w:val="clear" w:color="auto" w:fill="DBE5F1"/>
          </w:tcPr>
          <w:p w14:paraId="513F5528" w14:textId="77777777" w:rsidR="00D25835" w:rsidRDefault="00D25835" w:rsidP="007F22F9"/>
        </w:tc>
      </w:tr>
      <w:tr w:rsidR="00D25835" w14:paraId="3BBFC16C" w14:textId="77777777">
        <w:tc>
          <w:tcPr>
            <w:tcW w:w="3528" w:type="dxa"/>
          </w:tcPr>
          <w:p w14:paraId="338CCE0C" w14:textId="77777777" w:rsidR="00D25835" w:rsidRDefault="00D25835" w:rsidP="007F22F9">
            <w:r>
              <w:t>Kostenstelle</w:t>
            </w:r>
          </w:p>
        </w:tc>
        <w:tc>
          <w:tcPr>
            <w:tcW w:w="3780" w:type="dxa"/>
          </w:tcPr>
          <w:p w14:paraId="3BC97CA6" w14:textId="77777777" w:rsidR="00D25835" w:rsidRDefault="00D25835" w:rsidP="007F22F9"/>
        </w:tc>
      </w:tr>
      <w:tr w:rsidR="00D25835" w14:paraId="1070458D" w14:textId="77777777">
        <w:tc>
          <w:tcPr>
            <w:tcW w:w="3528" w:type="dxa"/>
            <w:shd w:val="clear" w:color="auto" w:fill="DBE5F1"/>
          </w:tcPr>
          <w:p w14:paraId="466C3343" w14:textId="77777777" w:rsidR="00D25835" w:rsidRDefault="00D25835" w:rsidP="007F22F9">
            <w:r>
              <w:t>Mitarbeiterkreis</w:t>
            </w:r>
          </w:p>
        </w:tc>
        <w:tc>
          <w:tcPr>
            <w:tcW w:w="3780" w:type="dxa"/>
            <w:shd w:val="clear" w:color="auto" w:fill="DBE5F1"/>
          </w:tcPr>
          <w:p w14:paraId="3FF761D0" w14:textId="77777777" w:rsidR="00D25835" w:rsidRDefault="00D25835" w:rsidP="007F22F9"/>
        </w:tc>
      </w:tr>
      <w:tr w:rsidR="00D25835" w14:paraId="75A92820" w14:textId="77777777">
        <w:tc>
          <w:tcPr>
            <w:tcW w:w="3528" w:type="dxa"/>
          </w:tcPr>
          <w:p w14:paraId="3E28F5A9" w14:textId="77777777" w:rsidR="00D25835" w:rsidRDefault="00D25835" w:rsidP="007F22F9">
            <w:r>
              <w:t>Arbeitszeit</w:t>
            </w:r>
          </w:p>
        </w:tc>
        <w:tc>
          <w:tcPr>
            <w:tcW w:w="3780" w:type="dxa"/>
          </w:tcPr>
          <w:p w14:paraId="44651A27" w14:textId="77777777" w:rsidR="00D25835" w:rsidRDefault="00D25835" w:rsidP="007F22F9"/>
        </w:tc>
      </w:tr>
      <w:tr w:rsidR="00D25835" w14:paraId="41AA9ABD" w14:textId="77777777">
        <w:tc>
          <w:tcPr>
            <w:tcW w:w="3528" w:type="dxa"/>
            <w:shd w:val="clear" w:color="auto" w:fill="DBE5F1"/>
          </w:tcPr>
          <w:p w14:paraId="75754B48" w14:textId="77777777" w:rsidR="00D25835" w:rsidRDefault="00D25835" w:rsidP="007F22F9">
            <w:r>
              <w:t>Gehalt</w:t>
            </w:r>
          </w:p>
        </w:tc>
        <w:tc>
          <w:tcPr>
            <w:tcW w:w="3780" w:type="dxa"/>
            <w:shd w:val="clear" w:color="auto" w:fill="DBE5F1"/>
          </w:tcPr>
          <w:p w14:paraId="2FD60C82" w14:textId="77777777" w:rsidR="00D25835" w:rsidRDefault="00D25835" w:rsidP="007F22F9"/>
        </w:tc>
      </w:tr>
      <w:tr w:rsidR="00D25835" w14:paraId="5F059C82" w14:textId="77777777">
        <w:tc>
          <w:tcPr>
            <w:tcW w:w="3528" w:type="dxa"/>
          </w:tcPr>
          <w:p w14:paraId="48FF1163" w14:textId="77777777" w:rsidR="00D25835" w:rsidRDefault="00D25835" w:rsidP="007F22F9">
            <w:r>
              <w:t xml:space="preserve">Zulagen </w:t>
            </w:r>
          </w:p>
        </w:tc>
        <w:tc>
          <w:tcPr>
            <w:tcW w:w="3780" w:type="dxa"/>
          </w:tcPr>
          <w:p w14:paraId="7C4ADCCD" w14:textId="77777777" w:rsidR="00D25835" w:rsidRDefault="00D25835" w:rsidP="007F22F9"/>
        </w:tc>
      </w:tr>
      <w:tr w:rsidR="00D25835" w14:paraId="659648CF" w14:textId="77777777">
        <w:tc>
          <w:tcPr>
            <w:tcW w:w="3528" w:type="dxa"/>
            <w:shd w:val="clear" w:color="auto" w:fill="DBE5F1"/>
          </w:tcPr>
          <w:p w14:paraId="755200C3" w14:textId="77777777" w:rsidR="00D25835" w:rsidRDefault="00D25835" w:rsidP="007F22F9">
            <w:r>
              <w:t>Einmalzahlungen</w:t>
            </w:r>
          </w:p>
        </w:tc>
        <w:tc>
          <w:tcPr>
            <w:tcW w:w="3780" w:type="dxa"/>
            <w:shd w:val="clear" w:color="auto" w:fill="DBE5F1"/>
          </w:tcPr>
          <w:p w14:paraId="65F43B5D" w14:textId="77777777" w:rsidR="00D25835" w:rsidRDefault="00D25835" w:rsidP="007F22F9"/>
        </w:tc>
      </w:tr>
      <w:tr w:rsidR="00D25835" w14:paraId="229D0286" w14:textId="77777777">
        <w:tc>
          <w:tcPr>
            <w:tcW w:w="3528" w:type="dxa"/>
          </w:tcPr>
          <w:p w14:paraId="517407DD" w14:textId="77777777" w:rsidR="00D25835" w:rsidRDefault="00D25835" w:rsidP="007F22F9">
            <w:r>
              <w:t>Urlaubstage</w:t>
            </w:r>
          </w:p>
        </w:tc>
        <w:tc>
          <w:tcPr>
            <w:tcW w:w="3780" w:type="dxa"/>
          </w:tcPr>
          <w:p w14:paraId="6B5E7AE1" w14:textId="77777777" w:rsidR="00D25835" w:rsidRDefault="00D25835" w:rsidP="007F22F9"/>
        </w:tc>
      </w:tr>
      <w:tr w:rsidR="00D25835" w14:paraId="6A22B162" w14:textId="77777777">
        <w:tc>
          <w:tcPr>
            <w:tcW w:w="3528" w:type="dxa"/>
            <w:shd w:val="clear" w:color="auto" w:fill="DBE5F1"/>
          </w:tcPr>
          <w:p w14:paraId="7C76A106" w14:textId="77777777" w:rsidR="00D25835" w:rsidRDefault="00D25835" w:rsidP="007F22F9">
            <w:r>
              <w:t xml:space="preserve">Vermögensbildung </w:t>
            </w:r>
          </w:p>
        </w:tc>
        <w:tc>
          <w:tcPr>
            <w:tcW w:w="3780" w:type="dxa"/>
            <w:shd w:val="clear" w:color="auto" w:fill="DBE5F1"/>
          </w:tcPr>
          <w:p w14:paraId="6E0C54EB" w14:textId="77777777" w:rsidR="00D25835" w:rsidRDefault="00D25835" w:rsidP="007F22F9"/>
        </w:tc>
      </w:tr>
      <w:tr w:rsidR="00D25835" w14:paraId="374A8BC9" w14:textId="77777777">
        <w:tc>
          <w:tcPr>
            <w:tcW w:w="3528" w:type="dxa"/>
          </w:tcPr>
          <w:p w14:paraId="4FFBD9BD" w14:textId="77777777" w:rsidR="00D25835" w:rsidRDefault="00D25835" w:rsidP="007F22F9">
            <w:r>
              <w:t>Altersvorsorge (Pensionskasse, Pensionsfond</w:t>
            </w:r>
            <w:r w:rsidR="00D75644">
              <w:t>s</w:t>
            </w:r>
            <w:r>
              <w:t>, Direktversicherung)</w:t>
            </w:r>
          </w:p>
        </w:tc>
        <w:tc>
          <w:tcPr>
            <w:tcW w:w="3780" w:type="dxa"/>
          </w:tcPr>
          <w:p w14:paraId="0BDCF909" w14:textId="77777777" w:rsidR="00D25835" w:rsidRDefault="00D25835" w:rsidP="007F22F9"/>
        </w:tc>
      </w:tr>
      <w:tr w:rsidR="00D25835" w14:paraId="3E5DF780" w14:textId="77777777">
        <w:tc>
          <w:tcPr>
            <w:tcW w:w="3528" w:type="dxa"/>
            <w:shd w:val="clear" w:color="auto" w:fill="DBE5F1"/>
          </w:tcPr>
          <w:p w14:paraId="41E17CBB" w14:textId="77777777" w:rsidR="00D25835" w:rsidRDefault="00D25835" w:rsidP="007F22F9">
            <w:r>
              <w:t>Sonstige Lohnarten</w:t>
            </w:r>
          </w:p>
        </w:tc>
        <w:tc>
          <w:tcPr>
            <w:tcW w:w="3780" w:type="dxa"/>
            <w:shd w:val="clear" w:color="auto" w:fill="DBE5F1"/>
          </w:tcPr>
          <w:p w14:paraId="027ADC31" w14:textId="77777777" w:rsidR="00D25835" w:rsidRDefault="00D25835" w:rsidP="007F22F9"/>
        </w:tc>
      </w:tr>
    </w:tbl>
    <w:p w14:paraId="35ECD015" w14:textId="77777777" w:rsidR="00575C31" w:rsidRDefault="00575C31" w:rsidP="00C806FF"/>
    <w:p w14:paraId="58F7734B" w14:textId="77777777" w:rsidR="00EE34AC" w:rsidRDefault="00EE34AC"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6871"/>
        <w:gridCol w:w="1083"/>
      </w:tblGrid>
      <w:tr w:rsidR="00EE34AC" w:rsidRPr="00511FBB" w14:paraId="02EAFCB5" w14:textId="77777777">
        <w:tc>
          <w:tcPr>
            <w:tcW w:w="8770" w:type="dxa"/>
            <w:gridSpan w:val="2"/>
            <w:shd w:val="clear" w:color="auto" w:fill="DBE5F1"/>
          </w:tcPr>
          <w:p w14:paraId="280EF0E5" w14:textId="77777777" w:rsidR="00EE34AC" w:rsidRPr="00511FBB" w:rsidRDefault="00EE34AC" w:rsidP="00310ECE">
            <w:pPr>
              <w:rPr>
                <w:b/>
                <w:sz w:val="24"/>
              </w:rPr>
            </w:pPr>
            <w:r w:rsidRPr="00511FBB">
              <w:rPr>
                <w:b/>
                <w:sz w:val="24"/>
              </w:rPr>
              <w:t>Tabelle der notwendigen Aktionen</w:t>
            </w:r>
          </w:p>
        </w:tc>
        <w:tc>
          <w:tcPr>
            <w:tcW w:w="1083" w:type="dxa"/>
            <w:shd w:val="clear" w:color="auto" w:fill="DBE5F1"/>
          </w:tcPr>
          <w:p w14:paraId="603C4334" w14:textId="77777777" w:rsidR="00EE34AC" w:rsidRPr="00511FBB" w:rsidRDefault="00EE34AC" w:rsidP="00310ECE">
            <w:pPr>
              <w:rPr>
                <w:b/>
                <w:sz w:val="24"/>
              </w:rPr>
            </w:pPr>
            <w:r w:rsidRPr="00511FBB">
              <w:rPr>
                <w:b/>
                <w:sz w:val="24"/>
              </w:rPr>
              <w:t>erledigt</w:t>
            </w:r>
          </w:p>
        </w:tc>
      </w:tr>
      <w:tr w:rsidR="00EE34AC" w14:paraId="43F11B7C" w14:textId="77777777">
        <w:tc>
          <w:tcPr>
            <w:tcW w:w="1696" w:type="dxa"/>
          </w:tcPr>
          <w:p w14:paraId="0BED64ED" w14:textId="77777777" w:rsidR="00EE34AC" w:rsidRPr="00511FBB" w:rsidRDefault="00EE34AC" w:rsidP="00310ECE">
            <w:pPr>
              <w:rPr>
                <w:szCs w:val="20"/>
              </w:rPr>
            </w:pPr>
            <w:r w:rsidRPr="00511FBB">
              <w:rPr>
                <w:szCs w:val="20"/>
              </w:rPr>
              <w:t>Prüfung</w:t>
            </w:r>
          </w:p>
        </w:tc>
        <w:tc>
          <w:tcPr>
            <w:tcW w:w="7074" w:type="dxa"/>
          </w:tcPr>
          <w:p w14:paraId="2D45A248" w14:textId="77777777" w:rsidR="00EE34AC" w:rsidRPr="00511FBB" w:rsidRDefault="00EE34AC" w:rsidP="00310ECE">
            <w:pPr>
              <w:rPr>
                <w:szCs w:val="20"/>
              </w:rPr>
            </w:pPr>
            <w:r w:rsidRPr="00511FBB">
              <w:rPr>
                <w:szCs w:val="20"/>
              </w:rPr>
              <w:t>auf Berufsmäßigkeit</w:t>
            </w:r>
          </w:p>
        </w:tc>
        <w:tc>
          <w:tcPr>
            <w:tcW w:w="1083" w:type="dxa"/>
          </w:tcPr>
          <w:p w14:paraId="636F67E1" w14:textId="77777777" w:rsidR="00EE34AC" w:rsidRDefault="00EE34AC" w:rsidP="00310ECE"/>
        </w:tc>
      </w:tr>
      <w:tr w:rsidR="00EE34AC" w14:paraId="36B6EF23" w14:textId="77777777">
        <w:tc>
          <w:tcPr>
            <w:tcW w:w="1696" w:type="dxa"/>
            <w:shd w:val="clear" w:color="auto" w:fill="DBE5F1"/>
          </w:tcPr>
          <w:p w14:paraId="13B8460E" w14:textId="77777777" w:rsidR="00EE34AC" w:rsidRPr="00511FBB" w:rsidRDefault="00EE34AC" w:rsidP="00310ECE">
            <w:pPr>
              <w:rPr>
                <w:szCs w:val="20"/>
              </w:rPr>
            </w:pPr>
            <w:r w:rsidRPr="00511FBB">
              <w:rPr>
                <w:szCs w:val="20"/>
              </w:rPr>
              <w:t>Prüfung</w:t>
            </w:r>
          </w:p>
        </w:tc>
        <w:tc>
          <w:tcPr>
            <w:tcW w:w="7074" w:type="dxa"/>
            <w:shd w:val="clear" w:color="auto" w:fill="DBE5F1"/>
          </w:tcPr>
          <w:p w14:paraId="1F64510B" w14:textId="77777777" w:rsidR="00EE34AC" w:rsidRPr="00511FBB" w:rsidRDefault="00EE34AC" w:rsidP="00310ECE">
            <w:pPr>
              <w:rPr>
                <w:szCs w:val="20"/>
              </w:rPr>
            </w:pPr>
            <w:r w:rsidRPr="00511FBB">
              <w:rPr>
                <w:szCs w:val="20"/>
              </w:rPr>
              <w:t>der Dauer</w:t>
            </w:r>
          </w:p>
        </w:tc>
        <w:tc>
          <w:tcPr>
            <w:tcW w:w="1083" w:type="dxa"/>
            <w:shd w:val="clear" w:color="auto" w:fill="DBE5F1"/>
          </w:tcPr>
          <w:p w14:paraId="6685D12F" w14:textId="77777777" w:rsidR="00EE34AC" w:rsidRDefault="00EE34AC" w:rsidP="00310ECE"/>
        </w:tc>
      </w:tr>
      <w:tr w:rsidR="00EE34AC" w14:paraId="1552EECC" w14:textId="77777777">
        <w:tc>
          <w:tcPr>
            <w:tcW w:w="1696" w:type="dxa"/>
          </w:tcPr>
          <w:p w14:paraId="2300DD3F" w14:textId="77777777" w:rsidR="00EE34AC" w:rsidRDefault="00EE34AC" w:rsidP="00310ECE">
            <w:r>
              <w:t>Prüfung</w:t>
            </w:r>
          </w:p>
        </w:tc>
        <w:tc>
          <w:tcPr>
            <w:tcW w:w="7074" w:type="dxa"/>
          </w:tcPr>
          <w:p w14:paraId="733470F5" w14:textId="77777777" w:rsidR="00EE34AC" w:rsidRDefault="00EE34AC" w:rsidP="00310ECE">
            <w:r>
              <w:t>der Lohnsteuerberechnung</w:t>
            </w:r>
          </w:p>
        </w:tc>
        <w:tc>
          <w:tcPr>
            <w:tcW w:w="1083" w:type="dxa"/>
          </w:tcPr>
          <w:p w14:paraId="3DDE5440" w14:textId="77777777" w:rsidR="00EE34AC" w:rsidRDefault="00EE34AC" w:rsidP="00310ECE"/>
        </w:tc>
      </w:tr>
      <w:tr w:rsidR="00EE34AC" w14:paraId="1343FC7C" w14:textId="77777777">
        <w:tc>
          <w:tcPr>
            <w:tcW w:w="1696" w:type="dxa"/>
            <w:shd w:val="clear" w:color="auto" w:fill="DBE5F1"/>
          </w:tcPr>
          <w:p w14:paraId="299FCFE4" w14:textId="77777777" w:rsidR="00EE34AC" w:rsidRDefault="00EE34AC" w:rsidP="00310ECE">
            <w:r>
              <w:t>Prüfung</w:t>
            </w:r>
          </w:p>
        </w:tc>
        <w:tc>
          <w:tcPr>
            <w:tcW w:w="7074" w:type="dxa"/>
            <w:shd w:val="clear" w:color="auto" w:fill="DBE5F1"/>
          </w:tcPr>
          <w:p w14:paraId="72F7381D" w14:textId="77777777" w:rsidR="00EE34AC" w:rsidRDefault="00EE34AC" w:rsidP="00310ECE">
            <w:r>
              <w:t>auf arbeitsrechtliche Ansprüche</w:t>
            </w:r>
          </w:p>
        </w:tc>
        <w:tc>
          <w:tcPr>
            <w:tcW w:w="1083" w:type="dxa"/>
            <w:shd w:val="clear" w:color="auto" w:fill="DBE5F1"/>
          </w:tcPr>
          <w:p w14:paraId="1130AC05" w14:textId="77777777" w:rsidR="00EE34AC" w:rsidRDefault="00EE34AC" w:rsidP="00310ECE"/>
        </w:tc>
      </w:tr>
      <w:tr w:rsidR="00EE34AC" w14:paraId="5585E8DF" w14:textId="77777777">
        <w:tc>
          <w:tcPr>
            <w:tcW w:w="1696" w:type="dxa"/>
          </w:tcPr>
          <w:p w14:paraId="3239CB28" w14:textId="77777777" w:rsidR="00EE34AC" w:rsidRDefault="00EE34AC" w:rsidP="00310ECE">
            <w:r>
              <w:t>Unterlagen</w:t>
            </w:r>
          </w:p>
        </w:tc>
        <w:tc>
          <w:tcPr>
            <w:tcW w:w="7074" w:type="dxa"/>
          </w:tcPr>
          <w:p w14:paraId="6E339A84" w14:textId="77777777" w:rsidR="00EE34AC" w:rsidRDefault="00060CBB" w:rsidP="00060CBB">
            <w:r>
              <w:t>Steuer-ID und melderechtliches Geburtsdatum</w:t>
            </w:r>
          </w:p>
        </w:tc>
        <w:tc>
          <w:tcPr>
            <w:tcW w:w="1083" w:type="dxa"/>
          </w:tcPr>
          <w:p w14:paraId="4CBBA3C0" w14:textId="77777777" w:rsidR="00EE34AC" w:rsidRDefault="00EE34AC" w:rsidP="00310ECE"/>
        </w:tc>
      </w:tr>
      <w:tr w:rsidR="00EE34AC" w14:paraId="639C8702" w14:textId="77777777">
        <w:tc>
          <w:tcPr>
            <w:tcW w:w="1696" w:type="dxa"/>
            <w:shd w:val="clear" w:color="auto" w:fill="DBE5F1"/>
          </w:tcPr>
          <w:p w14:paraId="0D4390FA" w14:textId="77777777" w:rsidR="00EE34AC" w:rsidRDefault="00EE34AC" w:rsidP="00310ECE">
            <w:r>
              <w:t>Unterlagen</w:t>
            </w:r>
          </w:p>
        </w:tc>
        <w:tc>
          <w:tcPr>
            <w:tcW w:w="7074" w:type="dxa"/>
            <w:shd w:val="clear" w:color="auto" w:fill="DBE5F1"/>
          </w:tcPr>
          <w:p w14:paraId="741D71C0" w14:textId="77777777" w:rsidR="00EE34AC" w:rsidRDefault="00EE34AC" w:rsidP="00310ECE">
            <w:r>
              <w:t>Lohnsteuerbescheinigung</w:t>
            </w:r>
          </w:p>
        </w:tc>
        <w:tc>
          <w:tcPr>
            <w:tcW w:w="1083" w:type="dxa"/>
            <w:shd w:val="clear" w:color="auto" w:fill="DBE5F1"/>
          </w:tcPr>
          <w:p w14:paraId="28A1D607" w14:textId="77777777" w:rsidR="00EE34AC" w:rsidRDefault="00EE34AC" w:rsidP="00310ECE"/>
        </w:tc>
      </w:tr>
      <w:tr w:rsidR="00EE34AC" w14:paraId="4050280F" w14:textId="77777777">
        <w:tc>
          <w:tcPr>
            <w:tcW w:w="1696" w:type="dxa"/>
          </w:tcPr>
          <w:p w14:paraId="06F447F9" w14:textId="77777777" w:rsidR="00EE34AC" w:rsidRDefault="00EE34AC" w:rsidP="00310ECE">
            <w:r>
              <w:t>Unterlagen</w:t>
            </w:r>
          </w:p>
        </w:tc>
        <w:tc>
          <w:tcPr>
            <w:tcW w:w="7074" w:type="dxa"/>
          </w:tcPr>
          <w:p w14:paraId="6479D2AD" w14:textId="47C456F8" w:rsidR="00EE34AC" w:rsidRDefault="00EE34AC" w:rsidP="00310ECE">
            <w:r>
              <w:t>Sozialversicherungsausweis</w:t>
            </w:r>
          </w:p>
        </w:tc>
        <w:tc>
          <w:tcPr>
            <w:tcW w:w="1083" w:type="dxa"/>
          </w:tcPr>
          <w:p w14:paraId="30943208" w14:textId="77777777" w:rsidR="00EE34AC" w:rsidRDefault="00EE34AC" w:rsidP="00310ECE"/>
        </w:tc>
      </w:tr>
      <w:tr w:rsidR="00EE34AC" w14:paraId="7412F54E" w14:textId="77777777">
        <w:tc>
          <w:tcPr>
            <w:tcW w:w="1696" w:type="dxa"/>
            <w:shd w:val="clear" w:color="auto" w:fill="DBE5F1"/>
          </w:tcPr>
          <w:p w14:paraId="5E1DA868" w14:textId="77777777" w:rsidR="00EE34AC" w:rsidRDefault="00EE34AC" w:rsidP="00310ECE">
            <w:r>
              <w:t>Unterlagen</w:t>
            </w:r>
          </w:p>
        </w:tc>
        <w:tc>
          <w:tcPr>
            <w:tcW w:w="7074" w:type="dxa"/>
            <w:shd w:val="clear" w:color="auto" w:fill="DBE5F1"/>
          </w:tcPr>
          <w:p w14:paraId="32D27945" w14:textId="77777777" w:rsidR="00EE34AC" w:rsidRDefault="00EE34AC" w:rsidP="00310ECE">
            <w:r>
              <w:t>Schulbildung</w:t>
            </w:r>
          </w:p>
        </w:tc>
        <w:tc>
          <w:tcPr>
            <w:tcW w:w="1083" w:type="dxa"/>
            <w:shd w:val="clear" w:color="auto" w:fill="DBE5F1"/>
          </w:tcPr>
          <w:p w14:paraId="4F831D96" w14:textId="77777777" w:rsidR="00EE34AC" w:rsidRDefault="00EE34AC" w:rsidP="00310ECE"/>
        </w:tc>
      </w:tr>
      <w:tr w:rsidR="009A6949" w14:paraId="5232E344" w14:textId="77777777">
        <w:tc>
          <w:tcPr>
            <w:tcW w:w="1696" w:type="dxa"/>
          </w:tcPr>
          <w:p w14:paraId="5DA62D0B" w14:textId="5FE751A0" w:rsidR="009A6949" w:rsidRDefault="009A6949" w:rsidP="00310ECE">
            <w:r>
              <w:t>Unterlagen</w:t>
            </w:r>
          </w:p>
        </w:tc>
        <w:tc>
          <w:tcPr>
            <w:tcW w:w="7074" w:type="dxa"/>
          </w:tcPr>
          <w:p w14:paraId="4B1AED24" w14:textId="40AC07E3" w:rsidR="009A6949" w:rsidRDefault="009A6949" w:rsidP="00310ECE">
            <w:r>
              <w:t>Krankenkasse</w:t>
            </w:r>
          </w:p>
        </w:tc>
        <w:tc>
          <w:tcPr>
            <w:tcW w:w="1083" w:type="dxa"/>
          </w:tcPr>
          <w:p w14:paraId="6308585D" w14:textId="77777777" w:rsidR="009A6949" w:rsidRDefault="009A6949" w:rsidP="00310ECE"/>
        </w:tc>
      </w:tr>
      <w:tr w:rsidR="00EE34AC" w14:paraId="6D823DF3" w14:textId="77777777" w:rsidTr="009A6949">
        <w:tc>
          <w:tcPr>
            <w:tcW w:w="1696" w:type="dxa"/>
            <w:shd w:val="clear" w:color="auto" w:fill="DBE5F1" w:themeFill="accent1" w:themeFillTint="33"/>
          </w:tcPr>
          <w:p w14:paraId="1659AE2B" w14:textId="77777777" w:rsidR="00EE34AC" w:rsidRDefault="0084339F" w:rsidP="00310ECE">
            <w:r>
              <w:t>Unterlagen</w:t>
            </w:r>
          </w:p>
        </w:tc>
        <w:tc>
          <w:tcPr>
            <w:tcW w:w="7074" w:type="dxa"/>
            <w:shd w:val="clear" w:color="auto" w:fill="DBE5F1" w:themeFill="accent1" w:themeFillTint="33"/>
          </w:tcPr>
          <w:p w14:paraId="097B72C7" w14:textId="77777777" w:rsidR="00EE34AC" w:rsidRDefault="0084339F" w:rsidP="00310ECE">
            <w:r>
              <w:t>Berufsausbildung</w:t>
            </w:r>
          </w:p>
        </w:tc>
        <w:tc>
          <w:tcPr>
            <w:tcW w:w="1083" w:type="dxa"/>
            <w:shd w:val="clear" w:color="auto" w:fill="DBE5F1" w:themeFill="accent1" w:themeFillTint="33"/>
          </w:tcPr>
          <w:p w14:paraId="5FEEF6E3" w14:textId="77777777" w:rsidR="00EE34AC" w:rsidRDefault="00EE34AC" w:rsidP="00310ECE"/>
        </w:tc>
      </w:tr>
      <w:tr w:rsidR="0084339F" w14:paraId="007D6EA6" w14:textId="77777777" w:rsidTr="009A6949">
        <w:tc>
          <w:tcPr>
            <w:tcW w:w="1696" w:type="dxa"/>
            <w:shd w:val="clear" w:color="auto" w:fill="auto"/>
          </w:tcPr>
          <w:p w14:paraId="388F8B2A" w14:textId="77777777" w:rsidR="0084339F" w:rsidRDefault="0084339F" w:rsidP="006A3102">
            <w:r>
              <w:t>Unterlagen</w:t>
            </w:r>
          </w:p>
        </w:tc>
        <w:tc>
          <w:tcPr>
            <w:tcW w:w="7074" w:type="dxa"/>
            <w:shd w:val="clear" w:color="auto" w:fill="auto"/>
          </w:tcPr>
          <w:p w14:paraId="75DA95B5" w14:textId="77777777" w:rsidR="0084339F" w:rsidRDefault="0084339F" w:rsidP="006A3102">
            <w:r>
              <w:t>Urlaubsbescheinigung</w:t>
            </w:r>
          </w:p>
        </w:tc>
        <w:tc>
          <w:tcPr>
            <w:tcW w:w="1083" w:type="dxa"/>
            <w:shd w:val="clear" w:color="auto" w:fill="auto"/>
          </w:tcPr>
          <w:p w14:paraId="5DAE3D95" w14:textId="77777777" w:rsidR="0084339F" w:rsidRDefault="0084339F" w:rsidP="00310ECE"/>
        </w:tc>
      </w:tr>
      <w:tr w:rsidR="0084339F" w14:paraId="3FE7BBFC" w14:textId="77777777" w:rsidTr="009A6949">
        <w:tc>
          <w:tcPr>
            <w:tcW w:w="1696" w:type="dxa"/>
            <w:shd w:val="clear" w:color="auto" w:fill="DBE5F1" w:themeFill="accent1" w:themeFillTint="33"/>
          </w:tcPr>
          <w:p w14:paraId="670A90E6" w14:textId="77777777" w:rsidR="0084339F" w:rsidRDefault="0084339F" w:rsidP="006A3102">
            <w:r>
              <w:t>Unterlagen</w:t>
            </w:r>
          </w:p>
        </w:tc>
        <w:tc>
          <w:tcPr>
            <w:tcW w:w="7074" w:type="dxa"/>
            <w:shd w:val="clear" w:color="auto" w:fill="DBE5F1" w:themeFill="accent1" w:themeFillTint="33"/>
          </w:tcPr>
          <w:p w14:paraId="1B65A30C" w14:textId="77777777" w:rsidR="0084339F" w:rsidRDefault="0084339F" w:rsidP="006A3102">
            <w:r>
              <w:t>Vermögenswirksame Leistungen</w:t>
            </w:r>
          </w:p>
        </w:tc>
        <w:tc>
          <w:tcPr>
            <w:tcW w:w="1083" w:type="dxa"/>
            <w:shd w:val="clear" w:color="auto" w:fill="DBE5F1" w:themeFill="accent1" w:themeFillTint="33"/>
          </w:tcPr>
          <w:p w14:paraId="252CB9FC" w14:textId="77777777" w:rsidR="0084339F" w:rsidRDefault="0084339F" w:rsidP="00310ECE"/>
        </w:tc>
      </w:tr>
      <w:tr w:rsidR="0084339F" w14:paraId="1A415B32" w14:textId="77777777" w:rsidTr="009A6949">
        <w:tc>
          <w:tcPr>
            <w:tcW w:w="1696" w:type="dxa"/>
            <w:shd w:val="clear" w:color="auto" w:fill="auto"/>
          </w:tcPr>
          <w:p w14:paraId="3823784E" w14:textId="77777777" w:rsidR="0084339F" w:rsidRDefault="0084339F" w:rsidP="006A3102">
            <w:r>
              <w:t>Aktion</w:t>
            </w:r>
          </w:p>
        </w:tc>
        <w:tc>
          <w:tcPr>
            <w:tcW w:w="7074" w:type="dxa"/>
            <w:shd w:val="clear" w:color="auto" w:fill="auto"/>
          </w:tcPr>
          <w:p w14:paraId="43CB264C" w14:textId="77777777" w:rsidR="0084339F" w:rsidRDefault="0084339F" w:rsidP="006A3102">
            <w:r>
              <w:t>Allgemeine Daten</w:t>
            </w:r>
          </w:p>
        </w:tc>
        <w:tc>
          <w:tcPr>
            <w:tcW w:w="1083" w:type="dxa"/>
            <w:shd w:val="clear" w:color="auto" w:fill="auto"/>
          </w:tcPr>
          <w:p w14:paraId="638902E8" w14:textId="77777777" w:rsidR="0084339F" w:rsidRDefault="0084339F" w:rsidP="00310ECE"/>
        </w:tc>
      </w:tr>
      <w:tr w:rsidR="0084339F" w14:paraId="65443722" w14:textId="77777777" w:rsidTr="009A6949">
        <w:tc>
          <w:tcPr>
            <w:tcW w:w="1696" w:type="dxa"/>
            <w:shd w:val="clear" w:color="auto" w:fill="DBE5F1" w:themeFill="accent1" w:themeFillTint="33"/>
          </w:tcPr>
          <w:p w14:paraId="585449A1" w14:textId="77777777" w:rsidR="0084339F" w:rsidRDefault="0084339F" w:rsidP="006A3102">
            <w:r>
              <w:t>Aktion</w:t>
            </w:r>
          </w:p>
        </w:tc>
        <w:tc>
          <w:tcPr>
            <w:tcW w:w="7074" w:type="dxa"/>
            <w:shd w:val="clear" w:color="auto" w:fill="DBE5F1" w:themeFill="accent1" w:themeFillTint="33"/>
          </w:tcPr>
          <w:p w14:paraId="349995BB" w14:textId="77777777" w:rsidR="0084339F" w:rsidRDefault="0084339F" w:rsidP="006A3102">
            <w:r>
              <w:t>Lohnsteuerdaten</w:t>
            </w:r>
          </w:p>
        </w:tc>
        <w:tc>
          <w:tcPr>
            <w:tcW w:w="1083" w:type="dxa"/>
            <w:shd w:val="clear" w:color="auto" w:fill="DBE5F1" w:themeFill="accent1" w:themeFillTint="33"/>
          </w:tcPr>
          <w:p w14:paraId="03120486" w14:textId="77777777" w:rsidR="0084339F" w:rsidRDefault="0084339F" w:rsidP="00310ECE"/>
        </w:tc>
      </w:tr>
      <w:tr w:rsidR="0084339F" w14:paraId="1C962211" w14:textId="77777777" w:rsidTr="009A6949">
        <w:tc>
          <w:tcPr>
            <w:tcW w:w="1696" w:type="dxa"/>
            <w:shd w:val="clear" w:color="auto" w:fill="auto"/>
          </w:tcPr>
          <w:p w14:paraId="050404E0" w14:textId="77777777" w:rsidR="0084339F" w:rsidRDefault="0084339F" w:rsidP="006A3102">
            <w:r>
              <w:t>Aktion</w:t>
            </w:r>
          </w:p>
        </w:tc>
        <w:tc>
          <w:tcPr>
            <w:tcW w:w="7074" w:type="dxa"/>
            <w:shd w:val="clear" w:color="auto" w:fill="auto"/>
          </w:tcPr>
          <w:p w14:paraId="063BB09D" w14:textId="77777777" w:rsidR="0084339F" w:rsidRDefault="0084339F" w:rsidP="006A3102">
            <w:r>
              <w:t>Sozialversicherungsdaten</w:t>
            </w:r>
          </w:p>
        </w:tc>
        <w:tc>
          <w:tcPr>
            <w:tcW w:w="1083" w:type="dxa"/>
            <w:shd w:val="clear" w:color="auto" w:fill="auto"/>
          </w:tcPr>
          <w:p w14:paraId="3AF32318" w14:textId="77777777" w:rsidR="0084339F" w:rsidRDefault="0084339F" w:rsidP="00310ECE"/>
        </w:tc>
      </w:tr>
      <w:tr w:rsidR="0084339F" w14:paraId="2C30A48C" w14:textId="77777777" w:rsidTr="009A6949">
        <w:tc>
          <w:tcPr>
            <w:tcW w:w="1696" w:type="dxa"/>
            <w:shd w:val="clear" w:color="auto" w:fill="DBE5F1" w:themeFill="accent1" w:themeFillTint="33"/>
          </w:tcPr>
          <w:p w14:paraId="46A5B18E" w14:textId="77777777" w:rsidR="0084339F" w:rsidRDefault="0084339F" w:rsidP="006A3102">
            <w:r>
              <w:t>Aktion</w:t>
            </w:r>
          </w:p>
        </w:tc>
        <w:tc>
          <w:tcPr>
            <w:tcW w:w="7074" w:type="dxa"/>
            <w:shd w:val="clear" w:color="auto" w:fill="DBE5F1" w:themeFill="accent1" w:themeFillTint="33"/>
          </w:tcPr>
          <w:p w14:paraId="5D996415" w14:textId="77777777" w:rsidR="0084339F" w:rsidRDefault="0084339F" w:rsidP="006A3102">
            <w:r>
              <w:t>Arbeitsrechtliche Daten</w:t>
            </w:r>
          </w:p>
        </w:tc>
        <w:tc>
          <w:tcPr>
            <w:tcW w:w="1083" w:type="dxa"/>
            <w:shd w:val="clear" w:color="auto" w:fill="DBE5F1" w:themeFill="accent1" w:themeFillTint="33"/>
          </w:tcPr>
          <w:p w14:paraId="60A16F1D" w14:textId="77777777" w:rsidR="0084339F" w:rsidRDefault="0084339F" w:rsidP="00310ECE"/>
        </w:tc>
      </w:tr>
      <w:tr w:rsidR="0084339F" w14:paraId="5AF8CB93" w14:textId="77777777" w:rsidTr="009A6949">
        <w:tc>
          <w:tcPr>
            <w:tcW w:w="1696" w:type="dxa"/>
            <w:shd w:val="clear" w:color="auto" w:fill="auto"/>
          </w:tcPr>
          <w:p w14:paraId="61254FBF" w14:textId="77777777" w:rsidR="0084339F" w:rsidRDefault="0084339F" w:rsidP="006A3102">
            <w:r>
              <w:t>Aktion</w:t>
            </w:r>
          </w:p>
        </w:tc>
        <w:tc>
          <w:tcPr>
            <w:tcW w:w="7074" w:type="dxa"/>
            <w:shd w:val="clear" w:color="auto" w:fill="auto"/>
          </w:tcPr>
          <w:p w14:paraId="6F7137C3" w14:textId="77777777" w:rsidR="0084339F" w:rsidRDefault="0084339F" w:rsidP="0084339F">
            <w:r>
              <w:t>an Sozialversicherung</w:t>
            </w:r>
          </w:p>
        </w:tc>
        <w:tc>
          <w:tcPr>
            <w:tcW w:w="1083" w:type="dxa"/>
            <w:shd w:val="clear" w:color="auto" w:fill="auto"/>
          </w:tcPr>
          <w:p w14:paraId="65752AD3" w14:textId="77777777" w:rsidR="0084339F" w:rsidRDefault="0084339F" w:rsidP="006A3102"/>
        </w:tc>
      </w:tr>
    </w:tbl>
    <w:p w14:paraId="15A6A7F6" w14:textId="77777777" w:rsidR="00EE34AC" w:rsidRDefault="00EE34AC" w:rsidP="00C806FF"/>
    <w:p w14:paraId="35864EE0" w14:textId="77777777" w:rsidR="00EE34AC" w:rsidRDefault="00EE34AC" w:rsidP="00C806FF">
      <w:r>
        <w:br w:type="page"/>
      </w:r>
    </w:p>
    <w:p w14:paraId="7C8CBE4A" w14:textId="77777777" w:rsidR="00575C31" w:rsidRDefault="00575C31" w:rsidP="00317B44">
      <w:pPr>
        <w:pStyle w:val="berschrift1"/>
      </w:pPr>
      <w:bookmarkStart w:id="5" w:name="_Toc344387253"/>
      <w:bookmarkStart w:id="6" w:name="_Toc405106401"/>
      <w:bookmarkStart w:id="7" w:name="_Toc436073920"/>
      <w:r>
        <w:lastRenderedPageBreak/>
        <w:t>Prüfungen</w:t>
      </w:r>
      <w:bookmarkEnd w:id="5"/>
      <w:bookmarkEnd w:id="6"/>
      <w:bookmarkEnd w:id="7"/>
    </w:p>
    <w:p w14:paraId="3E6D11B2" w14:textId="77777777" w:rsidR="009560A1" w:rsidRPr="009560A1" w:rsidRDefault="009560A1" w:rsidP="009560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F54E37" w14:paraId="4720C840" w14:textId="77777777">
        <w:tc>
          <w:tcPr>
            <w:tcW w:w="8748" w:type="dxa"/>
          </w:tcPr>
          <w:p w14:paraId="794CBA65" w14:textId="77777777" w:rsidR="00F54E37" w:rsidRDefault="00F54E37" w:rsidP="006F6F22"/>
        </w:tc>
        <w:tc>
          <w:tcPr>
            <w:tcW w:w="900" w:type="dxa"/>
          </w:tcPr>
          <w:p w14:paraId="0F97A1A4" w14:textId="77777777" w:rsidR="00F54E37" w:rsidRDefault="00F54E37" w:rsidP="006F6F22">
            <w:r>
              <w:t>Erledigt</w:t>
            </w:r>
          </w:p>
        </w:tc>
      </w:tr>
      <w:tr w:rsidR="00C15977" w14:paraId="7E4505C6" w14:textId="77777777">
        <w:tc>
          <w:tcPr>
            <w:tcW w:w="8748" w:type="dxa"/>
          </w:tcPr>
          <w:p w14:paraId="4FAF1784" w14:textId="77777777" w:rsidR="00C15977" w:rsidRPr="00955108" w:rsidRDefault="00C15977" w:rsidP="00511FBB">
            <w:pPr>
              <w:autoSpaceDE w:val="0"/>
              <w:autoSpaceDN w:val="0"/>
              <w:adjustRightInd w:val="0"/>
              <w:rPr>
                <w:rFonts w:cs="Arial"/>
                <w:b/>
                <w:color w:val="365F91"/>
                <w:sz w:val="28"/>
                <w:szCs w:val="28"/>
              </w:rPr>
            </w:pPr>
            <w:r w:rsidRPr="00955108">
              <w:rPr>
                <w:rFonts w:cs="Arial"/>
                <w:b/>
                <w:color w:val="365F91"/>
                <w:sz w:val="28"/>
                <w:szCs w:val="28"/>
              </w:rPr>
              <w:t xml:space="preserve">1. Prüfung auf </w:t>
            </w:r>
            <w:r w:rsidR="005B059E" w:rsidRPr="00955108">
              <w:rPr>
                <w:rFonts w:cs="Arial"/>
                <w:b/>
                <w:color w:val="365F91"/>
                <w:sz w:val="28"/>
                <w:szCs w:val="28"/>
              </w:rPr>
              <w:t>Berufsmäßigke</w:t>
            </w:r>
            <w:r w:rsidR="00C07057" w:rsidRPr="00955108">
              <w:rPr>
                <w:rFonts w:cs="Arial"/>
                <w:b/>
                <w:color w:val="365F91"/>
                <w:sz w:val="28"/>
                <w:szCs w:val="28"/>
              </w:rPr>
              <w:t>it</w:t>
            </w:r>
          </w:p>
          <w:p w14:paraId="0B25FBBF" w14:textId="77777777" w:rsidR="00857628" w:rsidRPr="00511FBB" w:rsidRDefault="00857628" w:rsidP="00511FBB">
            <w:pPr>
              <w:autoSpaceDE w:val="0"/>
              <w:autoSpaceDN w:val="0"/>
              <w:adjustRightInd w:val="0"/>
              <w:rPr>
                <w:rFonts w:cs="Arial"/>
                <w:szCs w:val="20"/>
              </w:rPr>
            </w:pPr>
          </w:p>
          <w:p w14:paraId="4B378B3A" w14:textId="77777777" w:rsidR="00C15977" w:rsidRPr="00511FBB" w:rsidRDefault="00857628" w:rsidP="00511FBB">
            <w:pPr>
              <w:autoSpaceDE w:val="0"/>
              <w:autoSpaceDN w:val="0"/>
              <w:adjustRightInd w:val="0"/>
              <w:rPr>
                <w:rFonts w:cs="Arial"/>
                <w:szCs w:val="20"/>
              </w:rPr>
            </w:pPr>
            <w:r w:rsidRPr="00511FBB">
              <w:rPr>
                <w:rFonts w:cs="Arial"/>
                <w:szCs w:val="20"/>
              </w:rPr>
              <w:t>Berufsmäßig wird eine Beschäftigung dann ausgeübt, wenn sie für die in Betracht kommende Person nicht von untergeordneter wirtschaftlicher Bedeutung ist. Aushilfsweise tätige Hausfrauen, Rentner, Schüler und Studenten sind in der Regel nicht berufsmäßig beschäftigt.</w:t>
            </w:r>
          </w:p>
          <w:p w14:paraId="2CE51CCB" w14:textId="77777777" w:rsidR="00C15977" w:rsidRPr="00511FBB" w:rsidRDefault="00C15977" w:rsidP="00511FBB">
            <w:pPr>
              <w:ind w:left="360" w:hanging="360"/>
              <w:rPr>
                <w:rFonts w:cs="Arial"/>
                <w:szCs w:val="20"/>
              </w:rPr>
            </w:pPr>
          </w:p>
          <w:p w14:paraId="6C8E60B9" w14:textId="77777777" w:rsidR="00C15977" w:rsidRPr="00511FBB" w:rsidRDefault="00857628" w:rsidP="00511FBB">
            <w:pPr>
              <w:ind w:left="360" w:hanging="360"/>
              <w:rPr>
                <w:rFonts w:cs="Arial"/>
                <w:szCs w:val="20"/>
              </w:rPr>
            </w:pPr>
            <w:r w:rsidRPr="00511FBB">
              <w:rPr>
                <w:rFonts w:cs="Arial"/>
                <w:szCs w:val="20"/>
              </w:rPr>
              <w:t>Keine Berufsmäßigkeit</w:t>
            </w:r>
            <w:r w:rsidR="00C07057">
              <w:rPr>
                <w:rFonts w:cs="Arial"/>
                <w:szCs w:val="20"/>
              </w:rPr>
              <w:t>:</w:t>
            </w:r>
            <w:r w:rsidR="00C15977" w:rsidRPr="00511FBB">
              <w:rPr>
                <w:rFonts w:cs="Arial"/>
                <w:szCs w:val="20"/>
              </w:rPr>
              <w:t xml:space="preserve"> weiter</w:t>
            </w:r>
            <w:r w:rsidR="00C07057">
              <w:rPr>
                <w:rFonts w:cs="Arial"/>
                <w:szCs w:val="20"/>
              </w:rPr>
              <w:t xml:space="preserve"> prüfen</w:t>
            </w:r>
          </w:p>
          <w:p w14:paraId="2D219644" w14:textId="77777777" w:rsidR="00C15977" w:rsidRDefault="00857628" w:rsidP="00D75644">
            <w:pPr>
              <w:ind w:left="360" w:hanging="360"/>
            </w:pPr>
            <w:r w:rsidRPr="00511FBB">
              <w:rPr>
                <w:rFonts w:cs="Arial"/>
                <w:szCs w:val="20"/>
              </w:rPr>
              <w:t>Berufsmäßigkeit</w:t>
            </w:r>
            <w:r w:rsidR="00C07057">
              <w:rPr>
                <w:rFonts w:cs="Arial"/>
                <w:szCs w:val="20"/>
              </w:rPr>
              <w:t>:</w:t>
            </w:r>
            <w:r w:rsidR="00C15977" w:rsidRPr="00511FBB">
              <w:rPr>
                <w:rFonts w:cs="Arial"/>
                <w:szCs w:val="20"/>
              </w:rPr>
              <w:t xml:space="preserve"> E</w:t>
            </w:r>
            <w:r w:rsidR="00C07057">
              <w:rPr>
                <w:rFonts w:cs="Arial"/>
                <w:szCs w:val="20"/>
              </w:rPr>
              <w:t>nde der Prüfung</w:t>
            </w:r>
            <w:r w:rsidR="00C15977" w:rsidRPr="00511FBB">
              <w:rPr>
                <w:rFonts w:cs="Arial"/>
                <w:szCs w:val="20"/>
              </w:rPr>
              <w:t xml:space="preserve">, da keine </w:t>
            </w:r>
            <w:r w:rsidR="00D75644">
              <w:rPr>
                <w:rFonts w:cs="Arial"/>
                <w:szCs w:val="20"/>
              </w:rPr>
              <w:t>k</w:t>
            </w:r>
            <w:r w:rsidRPr="00511FBB">
              <w:rPr>
                <w:rFonts w:cs="Arial"/>
                <w:szCs w:val="20"/>
              </w:rPr>
              <w:t>urzfristige Beschäftigung</w:t>
            </w:r>
            <w:r w:rsidR="00C07057">
              <w:rPr>
                <w:rFonts w:cs="Arial"/>
                <w:szCs w:val="20"/>
              </w:rPr>
              <w:t xml:space="preserve"> vorliegt</w:t>
            </w:r>
            <w:r w:rsidR="00D75644">
              <w:rPr>
                <w:rFonts w:cs="Arial"/>
                <w:szCs w:val="20"/>
              </w:rPr>
              <w:t>.</w:t>
            </w:r>
          </w:p>
        </w:tc>
        <w:tc>
          <w:tcPr>
            <w:tcW w:w="900" w:type="dxa"/>
          </w:tcPr>
          <w:p w14:paraId="7C8E6852" w14:textId="77777777" w:rsidR="00C15977" w:rsidRDefault="00C15977" w:rsidP="00D23260"/>
        </w:tc>
      </w:tr>
      <w:tr w:rsidR="00F54E37" w14:paraId="42C2E176" w14:textId="77777777">
        <w:tc>
          <w:tcPr>
            <w:tcW w:w="8748" w:type="dxa"/>
          </w:tcPr>
          <w:p w14:paraId="38FB8407" w14:textId="77777777" w:rsidR="00F54E37" w:rsidRPr="00955108" w:rsidRDefault="00C15977" w:rsidP="006F6F22">
            <w:pPr>
              <w:rPr>
                <w:b/>
                <w:color w:val="365F91"/>
                <w:sz w:val="28"/>
                <w:szCs w:val="28"/>
              </w:rPr>
            </w:pPr>
            <w:r w:rsidRPr="00955108">
              <w:rPr>
                <w:b/>
                <w:color w:val="365F91"/>
                <w:sz w:val="28"/>
                <w:szCs w:val="28"/>
              </w:rPr>
              <w:t xml:space="preserve">2. </w:t>
            </w:r>
            <w:r w:rsidR="00857628" w:rsidRPr="00955108">
              <w:rPr>
                <w:b/>
                <w:color w:val="365F91"/>
                <w:sz w:val="28"/>
                <w:szCs w:val="28"/>
              </w:rPr>
              <w:t>Prüfung der Dauer</w:t>
            </w:r>
          </w:p>
          <w:p w14:paraId="2404C734" w14:textId="77777777" w:rsidR="00F54E37" w:rsidRDefault="00F54E37" w:rsidP="006F6F22"/>
          <w:p w14:paraId="665AD461" w14:textId="77777777" w:rsidR="00FD1D2A" w:rsidRDefault="00857628" w:rsidP="006F6F22">
            <w:r>
              <w:t xml:space="preserve">Ein kurzfristiges Arbeitsverhältnis darf nicht mehr als </w:t>
            </w:r>
            <w:r w:rsidR="007E4D94">
              <w:t xml:space="preserve">70 </w:t>
            </w:r>
            <w:r w:rsidR="006A26E5">
              <w:t>Arbeitstage</w:t>
            </w:r>
            <w:r>
              <w:t xml:space="preserve"> </w:t>
            </w:r>
            <w:r w:rsidR="00586A72">
              <w:t xml:space="preserve">bzw. </w:t>
            </w:r>
            <w:r w:rsidR="00BF75D7">
              <w:t xml:space="preserve">3 </w:t>
            </w:r>
            <w:r w:rsidR="00586A72">
              <w:t>Kalendermonate pro Jahr betragen. Es ist zu prüfen</w:t>
            </w:r>
            <w:r w:rsidR="00D75644">
              <w:t>,</w:t>
            </w:r>
            <w:r w:rsidR="00586A72">
              <w:t xml:space="preserve"> ob </w:t>
            </w:r>
            <w:r w:rsidR="00317B44">
              <w:t>b</w:t>
            </w:r>
            <w:r w:rsidR="00586A72">
              <w:t>ei anderen Arbeitgebern (oder dem gleichen) in diesem Kalenderjahr bereits weitere kurzfristige Arbeitsverhältnisse bestanden. Wenn ja</w:t>
            </w:r>
            <w:r w:rsidR="00C07057">
              <w:t>,</w:t>
            </w:r>
            <w:r w:rsidR="00586A72">
              <w:t xml:space="preserve"> sind diese Zeiten dem neuen Arbeitsverhältnis zuzurechnen. </w:t>
            </w:r>
          </w:p>
          <w:p w14:paraId="459279CF" w14:textId="77777777" w:rsidR="00586A72" w:rsidRDefault="00586A72" w:rsidP="006F6F22"/>
          <w:p w14:paraId="1F57DB9C" w14:textId="77777777" w:rsidR="00586A72" w:rsidRDefault="00586A72" w:rsidP="006F6F22">
            <w:r w:rsidRPr="00586A72">
              <w:t xml:space="preserve">Hinsichtlich der Bestimmung der Frist von </w:t>
            </w:r>
            <w:r w:rsidR="007E4D94">
              <w:t>drei</w:t>
            </w:r>
            <w:r w:rsidR="007E4D94" w:rsidRPr="00586A72">
              <w:t xml:space="preserve"> </w:t>
            </w:r>
            <w:r w:rsidRPr="00586A72">
              <w:t xml:space="preserve">Monaten oder </w:t>
            </w:r>
            <w:r w:rsidR="007E4D94">
              <w:t>70</w:t>
            </w:r>
            <w:r w:rsidR="007E4D94" w:rsidRPr="00586A72">
              <w:t xml:space="preserve"> </w:t>
            </w:r>
            <w:r w:rsidRPr="00586A72">
              <w:t xml:space="preserve">Arbeitstagen gilt Folgendes: Vom </w:t>
            </w:r>
            <w:r w:rsidR="007E4D94">
              <w:t>Drei</w:t>
            </w:r>
            <w:r w:rsidR="007E4D94" w:rsidRPr="00586A72">
              <w:t xml:space="preserve">monatszeitraum </w:t>
            </w:r>
            <w:r w:rsidRPr="00586A72">
              <w:t xml:space="preserve">ist nur dann auszugehen, wenn die Beschäftigung an mindestens fünf Tagen in der Woche ausgeübt wird. Bei einer Arbeitszeit von weniger als fünf Tagen in der Woche ist der Zeitraum von </w:t>
            </w:r>
            <w:r w:rsidR="007E4D94">
              <w:t>70</w:t>
            </w:r>
            <w:r w:rsidR="007E4D94" w:rsidRPr="00586A72">
              <w:t xml:space="preserve"> </w:t>
            </w:r>
            <w:r w:rsidRPr="00586A72">
              <w:t>Arbeitstagen maßgebend.</w:t>
            </w:r>
          </w:p>
          <w:p w14:paraId="0890A83F" w14:textId="77777777" w:rsidR="00586A72" w:rsidRDefault="00586A72" w:rsidP="006F6F22"/>
          <w:p w14:paraId="309331AF" w14:textId="77777777" w:rsidR="00586A72" w:rsidRPr="00586A72" w:rsidRDefault="00586A72" w:rsidP="006F6F22">
            <w:r>
              <w:t xml:space="preserve">Gab es bereits andere kurzfristige Arbeitsverhältnisse in diesem Jahr, </w:t>
            </w:r>
            <w:r w:rsidR="00E90AED">
              <w:t>sind besondere Regeln zu beachten.</w:t>
            </w:r>
          </w:p>
          <w:p w14:paraId="19E5D447" w14:textId="77777777" w:rsidR="00F54E37" w:rsidRDefault="00F54E37" w:rsidP="006F6F22"/>
          <w:p w14:paraId="210D6922" w14:textId="77777777" w:rsidR="00F54E37" w:rsidRDefault="00C15977" w:rsidP="006F6F22">
            <w:r>
              <w:t xml:space="preserve">Wenn </w:t>
            </w:r>
            <w:r w:rsidR="00C07057">
              <w:t>o.k.:</w:t>
            </w:r>
            <w:r w:rsidR="00F54E37">
              <w:t xml:space="preserve"> weiter </w:t>
            </w:r>
          </w:p>
          <w:p w14:paraId="1A86FFD1" w14:textId="77777777" w:rsidR="00F54E37" w:rsidRDefault="00F54E37" w:rsidP="00C07057">
            <w:r>
              <w:t xml:space="preserve">Wenn nicht </w:t>
            </w:r>
            <w:r w:rsidR="00C07057">
              <w:t>o.k.:</w:t>
            </w:r>
            <w:r w:rsidR="00C15977">
              <w:t xml:space="preserve"> </w:t>
            </w:r>
            <w:r w:rsidR="00C15977" w:rsidRPr="00511FBB">
              <w:rPr>
                <w:rFonts w:cs="Arial"/>
                <w:szCs w:val="20"/>
              </w:rPr>
              <w:t>E</w:t>
            </w:r>
            <w:r w:rsidR="00C07057">
              <w:rPr>
                <w:rFonts w:cs="Arial"/>
                <w:szCs w:val="20"/>
              </w:rPr>
              <w:t>nde der Prüfung</w:t>
            </w:r>
            <w:r w:rsidR="00C15977" w:rsidRPr="00511FBB">
              <w:rPr>
                <w:rFonts w:cs="Arial"/>
                <w:szCs w:val="20"/>
              </w:rPr>
              <w:t>, da keine</w:t>
            </w:r>
            <w:r w:rsidR="00586A72" w:rsidRPr="00511FBB">
              <w:rPr>
                <w:rFonts w:cs="Arial"/>
                <w:szCs w:val="20"/>
              </w:rPr>
              <w:t xml:space="preserve"> Kurzfristigkeit.</w:t>
            </w:r>
          </w:p>
        </w:tc>
        <w:tc>
          <w:tcPr>
            <w:tcW w:w="900" w:type="dxa"/>
          </w:tcPr>
          <w:p w14:paraId="4810ACD2" w14:textId="77777777" w:rsidR="00F54E37" w:rsidRDefault="00F54E37" w:rsidP="006F6F22"/>
        </w:tc>
      </w:tr>
      <w:tr w:rsidR="00FD1D2A" w14:paraId="5BF93A3F" w14:textId="77777777">
        <w:tc>
          <w:tcPr>
            <w:tcW w:w="8748" w:type="dxa"/>
          </w:tcPr>
          <w:p w14:paraId="4950384B" w14:textId="77777777" w:rsidR="00FD1D2A" w:rsidRPr="00955108" w:rsidRDefault="00D8043C" w:rsidP="006F6F22">
            <w:pPr>
              <w:rPr>
                <w:b/>
                <w:color w:val="365F91"/>
                <w:sz w:val="28"/>
                <w:szCs w:val="28"/>
              </w:rPr>
            </w:pPr>
            <w:r w:rsidRPr="00955108">
              <w:rPr>
                <w:b/>
                <w:color w:val="365F91"/>
                <w:sz w:val="28"/>
                <w:szCs w:val="28"/>
              </w:rPr>
              <w:t>3</w:t>
            </w:r>
            <w:r w:rsidR="00415D68" w:rsidRPr="00955108">
              <w:rPr>
                <w:b/>
                <w:color w:val="365F91"/>
                <w:sz w:val="28"/>
                <w:szCs w:val="28"/>
              </w:rPr>
              <w:t xml:space="preserve">. Prüfung der </w:t>
            </w:r>
            <w:r w:rsidR="00FD1D2A" w:rsidRPr="00955108">
              <w:rPr>
                <w:b/>
                <w:color w:val="365F91"/>
                <w:sz w:val="28"/>
                <w:szCs w:val="28"/>
              </w:rPr>
              <w:t>Lohnsteuerberechnung</w:t>
            </w:r>
          </w:p>
          <w:p w14:paraId="258C7994" w14:textId="77777777" w:rsidR="00FD1D2A" w:rsidRDefault="00FD1D2A" w:rsidP="006F6F22"/>
          <w:p w14:paraId="1920DE90" w14:textId="77777777" w:rsidR="005B1BF3" w:rsidRDefault="00586A72" w:rsidP="006F6F22">
            <w:r>
              <w:t>Ein kurzfristiges Arbeitsverhält</w:t>
            </w:r>
            <w:r w:rsidR="00FD1D2A">
              <w:t xml:space="preserve">nis </w:t>
            </w:r>
            <w:r w:rsidR="00C15C29">
              <w:t xml:space="preserve">kann </w:t>
            </w:r>
            <w:r w:rsidR="009125D6">
              <w:t xml:space="preserve">pauschal </w:t>
            </w:r>
            <w:r w:rsidR="00C15C29">
              <w:t>mit 2</w:t>
            </w:r>
            <w:r>
              <w:t>5</w:t>
            </w:r>
            <w:r w:rsidR="00C15C29">
              <w:t xml:space="preserve"> % </w:t>
            </w:r>
            <w:r w:rsidR="009125D6">
              <w:t xml:space="preserve">versteuert werden. </w:t>
            </w:r>
            <w:r>
              <w:t>Allerdings sind die Vora</w:t>
            </w:r>
            <w:r w:rsidR="00E90AED">
              <w:t>us</w:t>
            </w:r>
            <w:r>
              <w:t xml:space="preserve">setzungen </w:t>
            </w:r>
            <w:r w:rsidR="005B1BF3">
              <w:t xml:space="preserve">nach § 40a Abs. 1 EStG </w:t>
            </w:r>
            <w:r w:rsidR="00E90AED">
              <w:t xml:space="preserve">sehr eng gefasst. </w:t>
            </w:r>
            <w:r w:rsidR="00D8043C">
              <w:t>Diese Voraussetzungen sind zu prüfen</w:t>
            </w:r>
            <w:r w:rsidR="005B1BF3">
              <w:t>:</w:t>
            </w:r>
          </w:p>
          <w:p w14:paraId="1D06EBD8" w14:textId="77777777" w:rsidR="00B76B84" w:rsidRDefault="006961EF">
            <w:pPr>
              <w:pStyle w:val="Listenabsatz"/>
              <w:numPr>
                <w:ilvl w:val="0"/>
                <w:numId w:val="30"/>
              </w:numPr>
              <w:rPr>
                <w:rFonts w:cs="Arial"/>
                <w:szCs w:val="20"/>
              </w:rPr>
            </w:pPr>
            <w:r w:rsidRPr="006961EF">
              <w:rPr>
                <w:rFonts w:ascii="Arial" w:hAnsi="Arial" w:cs="Arial"/>
                <w:sz w:val="20"/>
                <w:szCs w:val="20"/>
              </w:rPr>
              <w:t>Gelegentliche Tätigkeit</w:t>
            </w:r>
          </w:p>
          <w:p w14:paraId="2D92736B" w14:textId="77777777" w:rsidR="00B76B84" w:rsidRDefault="006961EF">
            <w:pPr>
              <w:pStyle w:val="Listenabsatz"/>
              <w:numPr>
                <w:ilvl w:val="0"/>
                <w:numId w:val="30"/>
              </w:numPr>
              <w:rPr>
                <w:rFonts w:cs="Arial"/>
                <w:szCs w:val="20"/>
              </w:rPr>
            </w:pPr>
            <w:r w:rsidRPr="006961EF">
              <w:rPr>
                <w:rFonts w:ascii="Arial" w:hAnsi="Arial" w:cs="Arial"/>
                <w:sz w:val="20"/>
                <w:szCs w:val="20"/>
              </w:rPr>
              <w:t>Nicht regelmäßig wiederkehrend</w:t>
            </w:r>
          </w:p>
          <w:p w14:paraId="6662A151" w14:textId="77777777" w:rsidR="00B76B84" w:rsidRDefault="006961EF">
            <w:pPr>
              <w:pStyle w:val="Listenabsatz"/>
              <w:numPr>
                <w:ilvl w:val="0"/>
                <w:numId w:val="30"/>
              </w:numPr>
              <w:rPr>
                <w:rFonts w:cs="Arial"/>
                <w:szCs w:val="20"/>
              </w:rPr>
            </w:pPr>
            <w:r w:rsidRPr="006961EF">
              <w:rPr>
                <w:rFonts w:ascii="Arial" w:hAnsi="Arial" w:cs="Arial"/>
                <w:sz w:val="20"/>
                <w:szCs w:val="20"/>
              </w:rPr>
              <w:t>Max. 18 Tage zusammenhängend</w:t>
            </w:r>
          </w:p>
          <w:p w14:paraId="70D38B45" w14:textId="431B5D54" w:rsidR="00B76B84" w:rsidRPr="00D17C46" w:rsidRDefault="006961EF">
            <w:pPr>
              <w:pStyle w:val="Listenabsatz"/>
              <w:numPr>
                <w:ilvl w:val="0"/>
                <w:numId w:val="30"/>
              </w:numPr>
              <w:rPr>
                <w:rFonts w:cs="Arial"/>
                <w:szCs w:val="20"/>
              </w:rPr>
            </w:pPr>
            <w:r w:rsidRPr="006961EF">
              <w:rPr>
                <w:rFonts w:ascii="Arial" w:hAnsi="Arial" w:cs="Arial"/>
                <w:sz w:val="20"/>
                <w:szCs w:val="20"/>
              </w:rPr>
              <w:t xml:space="preserve">Max. </w:t>
            </w:r>
            <w:r w:rsidR="005B620E">
              <w:rPr>
                <w:rFonts w:ascii="Arial" w:hAnsi="Arial" w:cs="Arial"/>
                <w:sz w:val="20"/>
                <w:szCs w:val="20"/>
              </w:rPr>
              <w:t>120</w:t>
            </w:r>
            <w:r w:rsidRPr="006961EF">
              <w:rPr>
                <w:rFonts w:ascii="Arial" w:hAnsi="Arial" w:cs="Arial"/>
                <w:sz w:val="20"/>
                <w:szCs w:val="20"/>
              </w:rPr>
              <w:t xml:space="preserve"> Euro je Arbeitstag oder Beschäftigung wird zu einem unvorhersehbaren Zeitpunkt erforderlich</w:t>
            </w:r>
            <w:r w:rsidR="00C95339">
              <w:rPr>
                <w:rFonts w:ascii="Arial" w:hAnsi="Arial" w:cs="Arial"/>
                <w:sz w:val="20"/>
                <w:szCs w:val="20"/>
              </w:rPr>
              <w:t xml:space="preserve"> (ggf. noch Anpassung wegen Mindestlohnerhöhung)</w:t>
            </w:r>
          </w:p>
          <w:p w14:paraId="573A5649" w14:textId="7AD5AAA4" w:rsidR="005B620E" w:rsidRPr="00D17C46" w:rsidRDefault="005B620E">
            <w:pPr>
              <w:pStyle w:val="Listenabsatz"/>
              <w:numPr>
                <w:ilvl w:val="0"/>
                <w:numId w:val="30"/>
              </w:numPr>
              <w:rPr>
                <w:rFonts w:cs="Arial"/>
                <w:sz w:val="20"/>
                <w:szCs w:val="20"/>
              </w:rPr>
            </w:pPr>
            <w:r w:rsidRPr="00D17C46">
              <w:rPr>
                <w:rFonts w:ascii="Arial" w:hAnsi="Arial" w:cs="Arial"/>
                <w:sz w:val="20"/>
                <w:szCs w:val="20"/>
              </w:rPr>
              <w:t>Max. Arbeitslohn je Stunde 15 Euro</w:t>
            </w:r>
          </w:p>
          <w:p w14:paraId="7E92D704" w14:textId="77777777" w:rsidR="00415D68" w:rsidRPr="005B1BF3" w:rsidRDefault="00415D68" w:rsidP="006F6F22">
            <w:pPr>
              <w:rPr>
                <w:rFonts w:cs="Arial"/>
                <w:szCs w:val="20"/>
              </w:rPr>
            </w:pPr>
          </w:p>
          <w:p w14:paraId="624FA585" w14:textId="77777777" w:rsidR="00060CBB" w:rsidRDefault="00060CBB" w:rsidP="00060CBB">
            <w:r>
              <w:t>Grundsätzlich kann auch mit den normalen Lohnsteuerabzugsmerkmalen des A</w:t>
            </w:r>
            <w:r w:rsidR="00DF1905">
              <w:t>rbeitnehmers versteuert werden.</w:t>
            </w:r>
            <w:r>
              <w:t xml:space="preserve"> Die Entscheidung hängt im Wesentlichen von den weiteren Einkünften des Arbeitnehmers ab. Der Arbeitgeber muss aber eine Pauschalversteuerung nicht anbieten. Macht er es dennoch, kann er die Pauschalsteuer auf den Arbeitnehmer abwälzen.</w:t>
            </w:r>
          </w:p>
          <w:p w14:paraId="248DBCE7" w14:textId="77777777" w:rsidR="00060CBB" w:rsidRDefault="00060CBB" w:rsidP="00060CBB"/>
          <w:p w14:paraId="6C94BEBC" w14:textId="77777777" w:rsidR="00060CBB" w:rsidRDefault="00060CBB" w:rsidP="00060CBB">
            <w:r>
              <w:t xml:space="preserve">Entscheidung </w:t>
            </w:r>
          </w:p>
          <w:p w14:paraId="216623D1" w14:textId="77777777" w:rsidR="00060CBB" w:rsidRDefault="00060CBB" w:rsidP="00060CBB">
            <w:r>
              <w:t xml:space="preserve">- mit Pauschalsteuer: weiter </w:t>
            </w:r>
            <w:r>
              <w:rPr>
                <w:rFonts w:cs="Arial"/>
              </w:rPr>
              <w:t>→</w:t>
            </w:r>
            <w:r>
              <w:t xml:space="preserve"> Pauschalsteuer ist im System einzustellen</w:t>
            </w:r>
          </w:p>
          <w:p w14:paraId="6678C398" w14:textId="77777777" w:rsidR="009125D6" w:rsidRDefault="00060CBB" w:rsidP="0086638F">
            <w:r>
              <w:t xml:space="preserve">- mit individuellen Steuermerkmalen: weiter </w:t>
            </w:r>
            <w:r>
              <w:rPr>
                <w:rFonts w:cs="Arial"/>
              </w:rPr>
              <w:t>→</w:t>
            </w:r>
            <w:r>
              <w:t xml:space="preserve"> steuerliche ID-Nr. anfordern</w:t>
            </w:r>
          </w:p>
        </w:tc>
        <w:tc>
          <w:tcPr>
            <w:tcW w:w="900" w:type="dxa"/>
          </w:tcPr>
          <w:p w14:paraId="41F480AD" w14:textId="77777777" w:rsidR="00FD1D2A" w:rsidRDefault="00FD1D2A" w:rsidP="006F6F22"/>
        </w:tc>
      </w:tr>
      <w:tr w:rsidR="003B008D" w14:paraId="1906523B" w14:textId="77777777">
        <w:tc>
          <w:tcPr>
            <w:tcW w:w="8748" w:type="dxa"/>
          </w:tcPr>
          <w:p w14:paraId="033C7515" w14:textId="77777777" w:rsidR="003B008D" w:rsidRPr="00955108" w:rsidRDefault="00D8043C" w:rsidP="005E6263">
            <w:pPr>
              <w:rPr>
                <w:b/>
                <w:color w:val="365F91"/>
                <w:sz w:val="28"/>
                <w:szCs w:val="28"/>
              </w:rPr>
            </w:pPr>
            <w:r w:rsidRPr="00955108">
              <w:rPr>
                <w:b/>
                <w:color w:val="365F91"/>
                <w:sz w:val="28"/>
                <w:szCs w:val="28"/>
              </w:rPr>
              <w:t>4</w:t>
            </w:r>
            <w:r w:rsidR="003B008D" w:rsidRPr="00955108">
              <w:rPr>
                <w:b/>
                <w:color w:val="365F91"/>
                <w:sz w:val="28"/>
                <w:szCs w:val="28"/>
              </w:rPr>
              <w:t xml:space="preserve">. Prüfung auf arbeitsrechtliche </w:t>
            </w:r>
            <w:r w:rsidR="006D05E4" w:rsidRPr="00955108">
              <w:rPr>
                <w:b/>
                <w:color w:val="365F91"/>
                <w:sz w:val="28"/>
                <w:szCs w:val="28"/>
              </w:rPr>
              <w:t>Ansprüche</w:t>
            </w:r>
          </w:p>
          <w:p w14:paraId="41645336" w14:textId="77777777" w:rsidR="006D05E4" w:rsidRDefault="006D05E4" w:rsidP="005E6263"/>
          <w:p w14:paraId="40D91B62" w14:textId="77777777" w:rsidR="006D05E4" w:rsidRDefault="002167FD" w:rsidP="005E6263">
            <w:r>
              <w:t>Kurzfristig</w:t>
            </w:r>
            <w:r w:rsidR="006D05E4">
              <w:t xml:space="preserve"> Beschäftigte haben i.d.R</w:t>
            </w:r>
            <w:r w:rsidR="00D75644">
              <w:t>.</w:t>
            </w:r>
            <w:r w:rsidR="006D05E4">
              <w:t xml:space="preserve"> die gleichen Ansprüche wie „normal“ Beschäftigte, zumindest die gesetzlich gesicherten. Zu prüfen ist, ob es in Tarifverträgen und Betriebsvereinbarungen Ausnahmeregelungen gibt. </w:t>
            </w:r>
            <w:r w:rsidR="004B5DDB">
              <w:t xml:space="preserve">Dies ist u.a. bei der Ermittlung von Urlaubsanspruch, </w:t>
            </w:r>
            <w:r w:rsidR="00775BD1">
              <w:t>VL-Zuschuss</w:t>
            </w:r>
            <w:r w:rsidR="00103FDE">
              <w:t>, Altersvorsorge etc.</w:t>
            </w:r>
            <w:r w:rsidR="004B5DDB">
              <w:t xml:space="preserve"> wichtig.</w:t>
            </w:r>
          </w:p>
          <w:p w14:paraId="63FC4422" w14:textId="77777777" w:rsidR="004B5DDB" w:rsidRDefault="004B5DDB" w:rsidP="005E6263"/>
        </w:tc>
        <w:tc>
          <w:tcPr>
            <w:tcW w:w="900" w:type="dxa"/>
          </w:tcPr>
          <w:p w14:paraId="5FCEBBC5" w14:textId="77777777" w:rsidR="003B008D" w:rsidRDefault="003B008D" w:rsidP="006F6F22"/>
        </w:tc>
      </w:tr>
    </w:tbl>
    <w:p w14:paraId="228D56DC" w14:textId="77777777" w:rsidR="009560A1" w:rsidRDefault="009560A1" w:rsidP="00575C31"/>
    <w:p w14:paraId="6879FDF8" w14:textId="77777777" w:rsidR="008F68C1" w:rsidRDefault="00886FE3" w:rsidP="00317B44">
      <w:pPr>
        <w:pStyle w:val="berschrift1"/>
      </w:pPr>
      <w:bookmarkStart w:id="8" w:name="_Toc344387254"/>
      <w:bookmarkStart w:id="9" w:name="_Toc405106402"/>
      <w:bookmarkStart w:id="10" w:name="_Toc436073921"/>
      <w:r>
        <w:lastRenderedPageBreak/>
        <w:t>N</w:t>
      </w:r>
      <w:r w:rsidR="00C806FF">
        <w:t>otwendige Unterlagen</w:t>
      </w:r>
      <w:bookmarkEnd w:id="8"/>
      <w:bookmarkEnd w:id="9"/>
      <w:bookmarkEnd w:id="10"/>
    </w:p>
    <w:p w14:paraId="02A7F53A" w14:textId="77777777" w:rsidR="00D17C46" w:rsidRDefault="00D17C46" w:rsidP="008F68C1"/>
    <w:p w14:paraId="2B11116D" w14:textId="4BB89138" w:rsidR="00C806FF" w:rsidRDefault="000F3EA9" w:rsidP="008F68C1">
      <w:r>
        <w:t>Im F</w:t>
      </w:r>
      <w:r w:rsidR="008F68C1">
        <w:t xml:space="preserve">olgenden wird beschrieben, welche Unterlagen bei einem Eintritt vorliegen müssen und welche Aktionen sich hieraus ergeben. </w:t>
      </w:r>
    </w:p>
    <w:p w14:paraId="48D63F84"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317B44" w14:paraId="31D39B85" w14:textId="77777777">
        <w:tc>
          <w:tcPr>
            <w:tcW w:w="8748" w:type="dxa"/>
            <w:shd w:val="clear" w:color="auto" w:fill="DBE5F1"/>
          </w:tcPr>
          <w:p w14:paraId="5E4F7847" w14:textId="77777777" w:rsidR="00317B44" w:rsidRDefault="00317B44" w:rsidP="001110EE">
            <w:r>
              <w:t>Unterlage</w:t>
            </w:r>
          </w:p>
        </w:tc>
        <w:tc>
          <w:tcPr>
            <w:tcW w:w="900" w:type="dxa"/>
            <w:shd w:val="clear" w:color="auto" w:fill="DBE5F1"/>
          </w:tcPr>
          <w:p w14:paraId="29C62704" w14:textId="77777777" w:rsidR="00317B44" w:rsidRDefault="00317B44" w:rsidP="001110EE">
            <w:r>
              <w:t>Erledigt</w:t>
            </w:r>
          </w:p>
        </w:tc>
      </w:tr>
      <w:tr w:rsidR="00317B44" w14:paraId="11B6E8E7" w14:textId="77777777">
        <w:tc>
          <w:tcPr>
            <w:tcW w:w="8748" w:type="dxa"/>
          </w:tcPr>
          <w:p w14:paraId="24C35391" w14:textId="0C8761A1" w:rsidR="00317B44" w:rsidRDefault="00060CBB" w:rsidP="00060CBB">
            <w:r>
              <w:t>Steuer-ID und melderechtliches Geburtsdatum</w:t>
            </w:r>
          </w:p>
        </w:tc>
        <w:tc>
          <w:tcPr>
            <w:tcW w:w="900" w:type="dxa"/>
          </w:tcPr>
          <w:p w14:paraId="74699646" w14:textId="77777777" w:rsidR="00317B44" w:rsidRDefault="00317B44" w:rsidP="001110EE"/>
        </w:tc>
      </w:tr>
      <w:tr w:rsidR="00317B44" w14:paraId="579CCCF6" w14:textId="77777777">
        <w:tc>
          <w:tcPr>
            <w:tcW w:w="8748" w:type="dxa"/>
            <w:shd w:val="clear" w:color="auto" w:fill="DBE5F1"/>
          </w:tcPr>
          <w:p w14:paraId="3111A7EE" w14:textId="77777777" w:rsidR="00317B44" w:rsidRDefault="00317B44" w:rsidP="008920CE">
            <w:r>
              <w:t>Lohnsteuerbescheinigung</w:t>
            </w:r>
          </w:p>
        </w:tc>
        <w:tc>
          <w:tcPr>
            <w:tcW w:w="900" w:type="dxa"/>
            <w:shd w:val="clear" w:color="auto" w:fill="DBE5F1"/>
          </w:tcPr>
          <w:p w14:paraId="0D643047" w14:textId="77777777" w:rsidR="00317B44" w:rsidRDefault="00317B44" w:rsidP="008920CE"/>
        </w:tc>
      </w:tr>
      <w:tr w:rsidR="00317B44" w14:paraId="7C71D75B" w14:textId="77777777">
        <w:tc>
          <w:tcPr>
            <w:tcW w:w="8748" w:type="dxa"/>
          </w:tcPr>
          <w:p w14:paraId="356FE9E9" w14:textId="77777777" w:rsidR="00317B44" w:rsidRDefault="00317B44" w:rsidP="001110EE">
            <w:r>
              <w:t>Sozialversicherungsausweis</w:t>
            </w:r>
          </w:p>
        </w:tc>
        <w:tc>
          <w:tcPr>
            <w:tcW w:w="900" w:type="dxa"/>
          </w:tcPr>
          <w:p w14:paraId="216D62BE" w14:textId="77777777" w:rsidR="00317B44" w:rsidRDefault="00317B44" w:rsidP="001110EE"/>
        </w:tc>
      </w:tr>
      <w:tr w:rsidR="00317B44" w14:paraId="290F7998" w14:textId="77777777">
        <w:tc>
          <w:tcPr>
            <w:tcW w:w="8748" w:type="dxa"/>
            <w:shd w:val="clear" w:color="auto" w:fill="DBE5F1"/>
          </w:tcPr>
          <w:p w14:paraId="365FB113" w14:textId="77777777" w:rsidR="00317B44" w:rsidRDefault="00317B44" w:rsidP="008920CE">
            <w:r>
              <w:t>Schulbildung</w:t>
            </w:r>
          </w:p>
        </w:tc>
        <w:tc>
          <w:tcPr>
            <w:tcW w:w="900" w:type="dxa"/>
            <w:shd w:val="clear" w:color="auto" w:fill="DBE5F1"/>
          </w:tcPr>
          <w:p w14:paraId="1018F8DA" w14:textId="77777777" w:rsidR="00317B44" w:rsidRDefault="00317B44" w:rsidP="008920CE"/>
        </w:tc>
      </w:tr>
      <w:tr w:rsidR="00317B44" w14:paraId="189524DF" w14:textId="77777777">
        <w:tc>
          <w:tcPr>
            <w:tcW w:w="8748" w:type="dxa"/>
          </w:tcPr>
          <w:p w14:paraId="51B8911D" w14:textId="77777777" w:rsidR="00317B44" w:rsidRDefault="00317B44" w:rsidP="008920CE">
            <w:r>
              <w:t>Urlaubsbescheinigung</w:t>
            </w:r>
          </w:p>
        </w:tc>
        <w:tc>
          <w:tcPr>
            <w:tcW w:w="900" w:type="dxa"/>
          </w:tcPr>
          <w:p w14:paraId="30A3D7A8" w14:textId="77777777" w:rsidR="00317B44" w:rsidRDefault="00317B44" w:rsidP="008920CE"/>
        </w:tc>
      </w:tr>
      <w:tr w:rsidR="00317B44" w14:paraId="3646A511" w14:textId="77777777">
        <w:tc>
          <w:tcPr>
            <w:tcW w:w="8748" w:type="dxa"/>
            <w:shd w:val="clear" w:color="auto" w:fill="DBE5F1"/>
          </w:tcPr>
          <w:p w14:paraId="2CB43483" w14:textId="77777777" w:rsidR="00317B44" w:rsidRDefault="00317B44" w:rsidP="001110EE">
            <w:r>
              <w:t>Vermögenswirksame Leistungen</w:t>
            </w:r>
          </w:p>
        </w:tc>
        <w:tc>
          <w:tcPr>
            <w:tcW w:w="900" w:type="dxa"/>
            <w:shd w:val="clear" w:color="auto" w:fill="DBE5F1"/>
          </w:tcPr>
          <w:p w14:paraId="184F5398" w14:textId="77777777" w:rsidR="00317B44" w:rsidRDefault="00317B44" w:rsidP="001110EE"/>
        </w:tc>
      </w:tr>
    </w:tbl>
    <w:p w14:paraId="4F375584" w14:textId="77777777" w:rsidR="001110EE" w:rsidRPr="001110EE" w:rsidRDefault="001110EE" w:rsidP="001110EE"/>
    <w:p w14:paraId="46018D33" w14:textId="77777777" w:rsidR="00060CBB" w:rsidRDefault="00060CBB" w:rsidP="00060CBB">
      <w:pPr>
        <w:pStyle w:val="berschrift2"/>
        <w:tabs>
          <w:tab w:val="clear" w:pos="576"/>
          <w:tab w:val="num" w:pos="720"/>
        </w:tabs>
        <w:ind w:left="720" w:hanging="720"/>
      </w:pPr>
      <w:bookmarkStart w:id="11" w:name="_Toc342153984"/>
      <w:bookmarkStart w:id="12" w:name="_Toc344387255"/>
      <w:bookmarkStart w:id="13" w:name="_Toc405106403"/>
      <w:bookmarkStart w:id="14" w:name="_Toc436073922"/>
      <w:r>
        <w:t>Lohnsteuerabzugsmerkmale</w:t>
      </w:r>
      <w:bookmarkEnd w:id="11"/>
      <w:bookmarkEnd w:id="12"/>
      <w:bookmarkEnd w:id="13"/>
      <w:bookmarkEnd w:id="14"/>
    </w:p>
    <w:p w14:paraId="4492CA9F" w14:textId="77777777" w:rsidR="00060CBB" w:rsidRDefault="00060CBB" w:rsidP="00060CBB">
      <w:r>
        <w:t xml:space="preserve">Nur wenn keine Pauschalversteuerung vereinbart. </w:t>
      </w:r>
    </w:p>
    <w:p w14:paraId="4E742195" w14:textId="77777777" w:rsidR="00060CBB" w:rsidRPr="00881CF6" w:rsidRDefault="00060CBB" w:rsidP="00060CBB">
      <w:pPr>
        <w:rPr>
          <w:b/>
          <w:bCs/>
          <w:i/>
          <w:iCs/>
        </w:rPr>
      </w:pPr>
    </w:p>
    <w:p w14:paraId="58393994" w14:textId="77777777" w:rsidR="00060CBB" w:rsidRDefault="0086638F" w:rsidP="0086638F">
      <w:r>
        <w:t>Die ELStAM (Elektronische Lohnsteuerabzugsmerkmale) werden nur noch aus</w:t>
      </w:r>
      <w:r w:rsidR="00060CBB">
        <w:t xml:space="preserve"> de</w:t>
      </w:r>
      <w:r w:rsidR="001E0479">
        <w:t>r ELStAM-Datenbank</w:t>
      </w:r>
      <w:r w:rsidR="00060CBB">
        <w:t xml:space="preserve"> entnommen. </w:t>
      </w:r>
    </w:p>
    <w:p w14:paraId="2662C48D" w14:textId="77777777" w:rsidR="00060CBB" w:rsidRDefault="00060CBB" w:rsidP="00060CBB"/>
    <w:p w14:paraId="361B0A46" w14:textId="77777777" w:rsidR="00060CBB" w:rsidRDefault="00060CBB" w:rsidP="0017180A">
      <w:pPr>
        <w:pStyle w:val="berschrift3"/>
        <w:spacing w:before="0"/>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060CBB" w14:paraId="6FF81895" w14:textId="77777777" w:rsidTr="001F0875">
        <w:tc>
          <w:tcPr>
            <w:tcW w:w="6408" w:type="dxa"/>
            <w:shd w:val="clear" w:color="auto" w:fill="DBE5F1"/>
          </w:tcPr>
          <w:p w14:paraId="4665E9FC" w14:textId="77777777" w:rsidR="00060CBB" w:rsidRDefault="00060CBB" w:rsidP="001F0875">
            <w:r>
              <w:t>Aktion</w:t>
            </w:r>
          </w:p>
        </w:tc>
        <w:tc>
          <w:tcPr>
            <w:tcW w:w="2520" w:type="dxa"/>
            <w:shd w:val="clear" w:color="auto" w:fill="DBE5F1"/>
          </w:tcPr>
          <w:p w14:paraId="4ECE381F" w14:textId="77777777" w:rsidR="00060CBB" w:rsidRDefault="00060CBB" w:rsidP="001F0875">
            <w:r>
              <w:t>Interne Angaben</w:t>
            </w:r>
          </w:p>
        </w:tc>
        <w:tc>
          <w:tcPr>
            <w:tcW w:w="900" w:type="dxa"/>
            <w:shd w:val="clear" w:color="auto" w:fill="DBE5F1"/>
          </w:tcPr>
          <w:p w14:paraId="584BD35A" w14:textId="77777777" w:rsidR="00060CBB" w:rsidRDefault="00060CBB" w:rsidP="001F0875">
            <w:r>
              <w:t>Erledigt</w:t>
            </w:r>
          </w:p>
        </w:tc>
      </w:tr>
      <w:tr w:rsidR="00060CBB" w14:paraId="5BC0F243" w14:textId="77777777" w:rsidTr="001F0875">
        <w:tc>
          <w:tcPr>
            <w:tcW w:w="6408" w:type="dxa"/>
          </w:tcPr>
          <w:p w14:paraId="1BD3F3C2" w14:textId="77777777" w:rsidR="00060CBB" w:rsidRDefault="00060CBB" w:rsidP="001F0875">
            <w:r>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2D3B150C" w14:textId="77777777" w:rsidR="00060CBB" w:rsidRPr="000F3EA9" w:rsidRDefault="00060CBB" w:rsidP="001F0875">
            <w:r>
              <w:t xml:space="preserve">Weiterhin muss der Arbeitnehmer angeben, ob der Arbeitgeber der "Hauptarbeitgeber" ist und die Hauptlohnsteuerklasse I bis V bekommen darf. Als "Nebenarbeitgeber" wird die Lohnsteuerklasse VI zurückgemeldet. (Eingabe siehe Pkt. </w:t>
            </w:r>
            <w:r w:rsidR="006C51CF">
              <w:fldChar w:fldCharType="begin"/>
            </w:r>
            <w:r>
              <w:instrText xml:space="preserve"> REF _Ref271191733 \r \h </w:instrText>
            </w:r>
            <w:r w:rsidR="006C51CF">
              <w:fldChar w:fldCharType="separate"/>
            </w:r>
            <w:r w:rsidR="00BF75D7">
              <w:t>4.2</w:t>
            </w:r>
            <w:r w:rsidR="006C51CF">
              <w:fldChar w:fldCharType="end"/>
            </w:r>
            <w:r w:rsidR="00DF1905">
              <w:t>)</w:t>
            </w:r>
          </w:p>
        </w:tc>
        <w:tc>
          <w:tcPr>
            <w:tcW w:w="2520" w:type="dxa"/>
          </w:tcPr>
          <w:p w14:paraId="4EA33058" w14:textId="77777777" w:rsidR="00060CBB" w:rsidRDefault="00060CBB" w:rsidP="001F0875"/>
        </w:tc>
        <w:tc>
          <w:tcPr>
            <w:tcW w:w="900" w:type="dxa"/>
          </w:tcPr>
          <w:p w14:paraId="658288A4" w14:textId="77777777" w:rsidR="00060CBB" w:rsidRDefault="00060CBB" w:rsidP="001F0875"/>
        </w:tc>
      </w:tr>
    </w:tbl>
    <w:p w14:paraId="141AE9C1" w14:textId="77777777" w:rsidR="00060CBB" w:rsidRDefault="00060CBB" w:rsidP="00060CBB"/>
    <w:p w14:paraId="67865CCA" w14:textId="77777777" w:rsidR="00060CBB" w:rsidRDefault="00060CBB" w:rsidP="006A08B5">
      <w:pPr>
        <w:pStyle w:val="berschrift3"/>
      </w:pPr>
      <w:r>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2466"/>
        <w:gridCol w:w="924"/>
      </w:tblGrid>
      <w:tr w:rsidR="00060CBB" w14:paraId="0DDACB2A" w14:textId="77777777" w:rsidTr="001F0875">
        <w:tc>
          <w:tcPr>
            <w:tcW w:w="6408" w:type="dxa"/>
            <w:shd w:val="clear" w:color="auto" w:fill="DBE5F1"/>
          </w:tcPr>
          <w:p w14:paraId="28A29CC2" w14:textId="77777777" w:rsidR="00060CBB" w:rsidRDefault="00060CBB" w:rsidP="001F0875">
            <w:r>
              <w:t>Aktion</w:t>
            </w:r>
          </w:p>
        </w:tc>
        <w:tc>
          <w:tcPr>
            <w:tcW w:w="2520" w:type="dxa"/>
            <w:shd w:val="clear" w:color="auto" w:fill="DBE5F1"/>
          </w:tcPr>
          <w:p w14:paraId="01647D1F" w14:textId="77777777" w:rsidR="00060CBB" w:rsidRDefault="00060CBB" w:rsidP="001F0875">
            <w:r>
              <w:t>Interne Angaben</w:t>
            </w:r>
          </w:p>
        </w:tc>
        <w:tc>
          <w:tcPr>
            <w:tcW w:w="925" w:type="dxa"/>
            <w:shd w:val="clear" w:color="auto" w:fill="DBE5F1"/>
          </w:tcPr>
          <w:p w14:paraId="0720BC0C" w14:textId="77777777" w:rsidR="00060CBB" w:rsidRDefault="00060CBB" w:rsidP="001F0875">
            <w:r>
              <w:t>Erledigt</w:t>
            </w:r>
          </w:p>
        </w:tc>
      </w:tr>
      <w:tr w:rsidR="00060CBB" w14:paraId="6C525736" w14:textId="77777777" w:rsidTr="001F0875">
        <w:tc>
          <w:tcPr>
            <w:tcW w:w="6408" w:type="dxa"/>
          </w:tcPr>
          <w:p w14:paraId="2879DFCA" w14:textId="36DD1B2E" w:rsidR="00060CBB" w:rsidRDefault="00060CBB" w:rsidP="001F0875">
            <w:r>
              <w:t>In diesem Fall muss der Arbeitgeber die Steuer-Klasse VI verwenden.</w:t>
            </w:r>
            <w:r w:rsidR="0068558B">
              <w:t xml:space="preserve"> Für beschränkt steuerpflichtige ID beantragen (Vordruck 010250 </w:t>
            </w:r>
            <w:hyperlink r:id="rId7" w:history="1">
              <w:r w:rsidR="00E80071" w:rsidRPr="008A7EA0">
                <w:rPr>
                  <w:rStyle w:val="Hyperlink"/>
                </w:rPr>
                <w:t>www.formulare-bfinv.de</w:t>
              </w:r>
            </w:hyperlink>
            <w:r w:rsidR="0068558B">
              <w:t>)</w:t>
            </w:r>
          </w:p>
          <w:p w14:paraId="539B3C73" w14:textId="77777777" w:rsidR="00E80071" w:rsidRDefault="00E80071" w:rsidP="001F0875"/>
          <w:p w14:paraId="1DB0CF15" w14:textId="306F4134" w:rsidR="00E80071" w:rsidRPr="00E80071" w:rsidRDefault="00E80071" w:rsidP="001F0875">
            <w:pPr>
              <w:rPr>
                <w:color w:val="FF0000"/>
              </w:rPr>
            </w:pPr>
            <w:r w:rsidRPr="0017180A">
              <w:t xml:space="preserve">Die Steuer-ID muss zukünftig in der DEÜV-Meldung gemeldet werden. Sie muss zwingend vorliegen. </w:t>
            </w:r>
          </w:p>
        </w:tc>
        <w:tc>
          <w:tcPr>
            <w:tcW w:w="2520" w:type="dxa"/>
          </w:tcPr>
          <w:p w14:paraId="23051908" w14:textId="77777777" w:rsidR="00060CBB" w:rsidRDefault="00060CBB" w:rsidP="001F0875"/>
        </w:tc>
        <w:tc>
          <w:tcPr>
            <w:tcW w:w="925" w:type="dxa"/>
          </w:tcPr>
          <w:p w14:paraId="159E132D" w14:textId="77777777" w:rsidR="00060CBB" w:rsidRDefault="00060CBB" w:rsidP="001F0875"/>
        </w:tc>
      </w:tr>
    </w:tbl>
    <w:p w14:paraId="2DE89B1B" w14:textId="77777777" w:rsidR="00060CBB" w:rsidRDefault="00060CBB" w:rsidP="00060CBB"/>
    <w:p w14:paraId="6CE4217D" w14:textId="77777777" w:rsidR="00E44C25" w:rsidRDefault="00944CB5" w:rsidP="00E44C25">
      <w:pPr>
        <w:pStyle w:val="berschrift2"/>
      </w:pPr>
      <w:bookmarkStart w:id="15" w:name="_Toc344387257"/>
      <w:bookmarkStart w:id="16" w:name="_Toc405106405"/>
      <w:bookmarkStart w:id="17" w:name="_Toc436073924"/>
      <w:r>
        <w:t>Sozialversicherungs</w:t>
      </w:r>
      <w:r w:rsidR="00F15D1A">
        <w:t>nummer</w:t>
      </w:r>
      <w:bookmarkEnd w:id="15"/>
      <w:bookmarkEnd w:id="16"/>
      <w:bookmarkEnd w:id="17"/>
    </w:p>
    <w:p w14:paraId="05C47E10" w14:textId="1D8E0861" w:rsidR="00944CB5" w:rsidRDefault="00944CB5" w:rsidP="00E44C25">
      <w:r>
        <w:t xml:space="preserve">Der Sozialversicherungsausweis </w:t>
      </w:r>
      <w:r w:rsidR="00F15D1A">
        <w:t xml:space="preserve">bzw. ein Schreiben der Sozialversicherung </w:t>
      </w:r>
      <w:r>
        <w:t>enthält die Sozialversicherungsnumme</w:t>
      </w:r>
      <w:r w:rsidR="005D0855">
        <w:t>r und aus ihm kann di</w:t>
      </w:r>
      <w:r w:rsidR="00D75644">
        <w:t>e DEÜV-</w:t>
      </w:r>
      <w:r w:rsidR="005D0855">
        <w:t>rele</w:t>
      </w:r>
      <w:r>
        <w:t xml:space="preserve">vante Schreibweise des Namens entnommen werden. </w:t>
      </w:r>
    </w:p>
    <w:p w14:paraId="5E24DF49" w14:textId="77777777" w:rsidR="00944CB5" w:rsidRDefault="00944CB5" w:rsidP="00944CB5"/>
    <w:p w14:paraId="4796EB8E" w14:textId="3CFE2620" w:rsidR="00944CB5" w:rsidRDefault="00944CB5" w:rsidP="0017180A">
      <w:pPr>
        <w:pStyle w:val="berschrift3"/>
        <w:spacing w:before="0"/>
      </w:pPr>
      <w:r>
        <w:t>Sozialversicherungsausweis</w:t>
      </w:r>
      <w:r w:rsidR="00E44C25">
        <w:t>/-</w:t>
      </w:r>
      <w:r w:rsidR="00F15D1A">
        <w:t>nummer</w:t>
      </w:r>
      <w:r>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27C50497" w14:textId="77777777">
        <w:tc>
          <w:tcPr>
            <w:tcW w:w="6408" w:type="dxa"/>
            <w:shd w:val="clear" w:color="auto" w:fill="DBE5F1"/>
          </w:tcPr>
          <w:p w14:paraId="03D77FFB" w14:textId="77777777" w:rsidR="00944CB5" w:rsidRDefault="00944CB5" w:rsidP="003D3472">
            <w:r>
              <w:t>Aktion</w:t>
            </w:r>
          </w:p>
        </w:tc>
        <w:tc>
          <w:tcPr>
            <w:tcW w:w="2520" w:type="dxa"/>
            <w:shd w:val="clear" w:color="auto" w:fill="DBE5F1"/>
          </w:tcPr>
          <w:p w14:paraId="7D55680B" w14:textId="77777777" w:rsidR="00944CB5" w:rsidRDefault="00944CB5" w:rsidP="003D3472">
            <w:r>
              <w:t>Interne Angaben</w:t>
            </w:r>
          </w:p>
        </w:tc>
        <w:tc>
          <w:tcPr>
            <w:tcW w:w="925" w:type="dxa"/>
            <w:shd w:val="clear" w:color="auto" w:fill="DBE5F1"/>
          </w:tcPr>
          <w:p w14:paraId="5085601C" w14:textId="77777777" w:rsidR="00944CB5" w:rsidRDefault="00F94E24" w:rsidP="003D3472">
            <w:r>
              <w:t>Erledigt</w:t>
            </w:r>
          </w:p>
        </w:tc>
      </w:tr>
      <w:tr w:rsidR="00944CB5" w14:paraId="39172800" w14:textId="77777777">
        <w:tc>
          <w:tcPr>
            <w:tcW w:w="6408" w:type="dxa"/>
          </w:tcPr>
          <w:p w14:paraId="4C4DD658" w14:textId="07D3421A" w:rsidR="00944CB5" w:rsidRDefault="00944CB5" w:rsidP="00944CB5">
            <w:r>
              <w:t xml:space="preserve">Übernahme der Daten aus dem Sozialversicherungsausweis </w:t>
            </w:r>
            <w:r w:rsidR="00F15D1A">
              <w:t xml:space="preserve">bzw. der Sozialversicherungsnummer </w:t>
            </w:r>
            <w:r>
              <w:t>in das Entgeltabrechnungssystem:</w:t>
            </w:r>
            <w:r w:rsidR="00DE2EA2">
              <w:t xml:space="preserve"> </w:t>
            </w:r>
          </w:p>
          <w:p w14:paraId="6124BE5D" w14:textId="77777777" w:rsidR="00944CB5" w:rsidRDefault="00944CB5" w:rsidP="00944CB5">
            <w:r>
              <w:t>- Versicherungsnummer</w:t>
            </w:r>
          </w:p>
          <w:p w14:paraId="59A7F22A" w14:textId="77777777" w:rsidR="00944CB5" w:rsidRDefault="00944CB5" w:rsidP="00944CB5">
            <w:r>
              <w:lastRenderedPageBreak/>
              <w:t>- auf exaktes Erfassen von Name und Anschrift achten</w:t>
            </w:r>
          </w:p>
          <w:p w14:paraId="1B02232E" w14:textId="77777777" w:rsidR="00DE2EA2" w:rsidRDefault="00DE2EA2" w:rsidP="00944CB5"/>
          <w:p w14:paraId="3C0C6118" w14:textId="77777777" w:rsidR="00DE2EA2" w:rsidRDefault="00886FE3" w:rsidP="00944CB5">
            <w:r>
              <w:t>Eingabe siehe</w:t>
            </w:r>
            <w:r w:rsidR="00DE2EA2" w:rsidRPr="005D0855">
              <w:t xml:space="preserve"> </w:t>
            </w:r>
            <w:r w:rsidR="006C51CF">
              <w:fldChar w:fldCharType="begin"/>
            </w:r>
            <w:r w:rsidR="002167FD">
              <w:instrText xml:space="preserve"> REF _Ref271201514 \r \h </w:instrText>
            </w:r>
            <w:r w:rsidR="006C51CF">
              <w:fldChar w:fldCharType="separate"/>
            </w:r>
            <w:r w:rsidR="00BF75D7">
              <w:t>4.3</w:t>
            </w:r>
            <w:r w:rsidR="006C51CF">
              <w:fldChar w:fldCharType="end"/>
            </w:r>
          </w:p>
        </w:tc>
        <w:tc>
          <w:tcPr>
            <w:tcW w:w="2520" w:type="dxa"/>
          </w:tcPr>
          <w:p w14:paraId="41F5B733" w14:textId="77777777" w:rsidR="00944CB5" w:rsidRDefault="00944CB5" w:rsidP="003D3472"/>
        </w:tc>
        <w:tc>
          <w:tcPr>
            <w:tcW w:w="925" w:type="dxa"/>
          </w:tcPr>
          <w:p w14:paraId="0A82056F" w14:textId="77777777" w:rsidR="00944CB5" w:rsidRDefault="00944CB5" w:rsidP="003D3472"/>
        </w:tc>
      </w:tr>
    </w:tbl>
    <w:p w14:paraId="48665613" w14:textId="77777777" w:rsidR="00944CB5" w:rsidRDefault="00944CB5" w:rsidP="00944CB5">
      <w:r>
        <w:t xml:space="preserve"> </w:t>
      </w:r>
    </w:p>
    <w:p w14:paraId="1900FB16" w14:textId="6D29BEB6" w:rsidR="00944CB5" w:rsidRDefault="00944CB5" w:rsidP="00317B44">
      <w:pPr>
        <w:pStyle w:val="berschrift3"/>
      </w:pPr>
      <w:r>
        <w:t>Sozialversi</w:t>
      </w:r>
      <w:r w:rsidR="003A184F">
        <w:t>cherungsausweis</w:t>
      </w:r>
      <w:r w:rsidR="00E44C25">
        <w:t>/-</w:t>
      </w:r>
      <w:r w:rsidR="00F15D1A">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C762CA" w14:paraId="446964E3" w14:textId="77777777">
        <w:tc>
          <w:tcPr>
            <w:tcW w:w="6408" w:type="dxa"/>
            <w:shd w:val="clear" w:color="auto" w:fill="DBE5F1"/>
          </w:tcPr>
          <w:p w14:paraId="55AD28D9" w14:textId="77777777" w:rsidR="00C762CA" w:rsidRDefault="00C762CA" w:rsidP="003D3472">
            <w:r>
              <w:t>Aktion</w:t>
            </w:r>
          </w:p>
        </w:tc>
        <w:tc>
          <w:tcPr>
            <w:tcW w:w="2520" w:type="dxa"/>
            <w:shd w:val="clear" w:color="auto" w:fill="DBE5F1"/>
          </w:tcPr>
          <w:p w14:paraId="6F04ECF6" w14:textId="77777777" w:rsidR="00C762CA" w:rsidRDefault="00C762CA" w:rsidP="003D3472">
            <w:r>
              <w:t>Interne Angaben</w:t>
            </w:r>
          </w:p>
        </w:tc>
        <w:tc>
          <w:tcPr>
            <w:tcW w:w="925" w:type="dxa"/>
            <w:shd w:val="clear" w:color="auto" w:fill="DBE5F1"/>
          </w:tcPr>
          <w:p w14:paraId="2B039B4B" w14:textId="77777777" w:rsidR="00C762CA" w:rsidRDefault="00F94E24" w:rsidP="003D3472">
            <w:r>
              <w:t>Erledigt</w:t>
            </w:r>
          </w:p>
        </w:tc>
      </w:tr>
      <w:tr w:rsidR="00C762CA" w14:paraId="079A7BB4" w14:textId="77777777">
        <w:tc>
          <w:tcPr>
            <w:tcW w:w="6408" w:type="dxa"/>
          </w:tcPr>
          <w:p w14:paraId="1A502DBC" w14:textId="77777777" w:rsidR="00C762CA" w:rsidRDefault="00C762CA" w:rsidP="00C762CA">
            <w:r>
              <w:t>Prüfen, ob vom alten Arbeitgeber eine Bescheinigung über die Sozialversicherungsdaten bzw. eine andere amtliche Bescheinigung</w:t>
            </w:r>
            <w:r w:rsidR="003A184F">
              <w:t xml:space="preserve"> vorliegt</w:t>
            </w:r>
            <w:r>
              <w:t xml:space="preserve">. </w:t>
            </w:r>
          </w:p>
          <w:p w14:paraId="10F753E6" w14:textId="77777777" w:rsidR="00C762CA" w:rsidRDefault="00C762CA" w:rsidP="00C762CA"/>
          <w:p w14:paraId="7B5A66C8" w14:textId="77777777" w:rsidR="00C762CA" w:rsidRDefault="00C762CA" w:rsidP="00C762CA">
            <w:r>
              <w:t xml:space="preserve">Liegt vor </w:t>
            </w:r>
            <w:r w:rsidR="00D75644">
              <w:rPr>
                <w:rFonts w:cs="Arial"/>
              </w:rPr>
              <w:t>→</w:t>
            </w:r>
            <w:r>
              <w:t xml:space="preserve"> Daten übernehmen und Wiedervorlagetermin setzen</w:t>
            </w:r>
          </w:p>
          <w:p w14:paraId="56260AC1" w14:textId="77777777" w:rsidR="005D0855" w:rsidRDefault="005D0855" w:rsidP="00C762CA"/>
          <w:p w14:paraId="0C7770F2" w14:textId="2C6F9E1F" w:rsidR="00C762CA" w:rsidRDefault="00C762CA" w:rsidP="0084339F">
            <w:r>
              <w:t xml:space="preserve">Liegt nicht vor </w:t>
            </w:r>
            <w:r w:rsidR="00D75644">
              <w:rPr>
                <w:rFonts w:cs="Arial"/>
              </w:rPr>
              <w:t>→</w:t>
            </w:r>
            <w:r>
              <w:t xml:space="preserve"> Sozialversicherungsnummer bei </w:t>
            </w:r>
            <w:r w:rsidR="0084339F">
              <w:t>der Deutschen Rentenversicherung</w:t>
            </w:r>
            <w:r>
              <w:t xml:space="preserve"> </w:t>
            </w:r>
            <w:r w:rsidR="00F15D1A">
              <w:t xml:space="preserve">elektronisch </w:t>
            </w:r>
            <w:r>
              <w:t xml:space="preserve">anfordern, Aktion vorerst beenden, bei Meldung der Versicherungsnummer </w:t>
            </w:r>
            <w:r w:rsidR="003A184F">
              <w:t xml:space="preserve">diese in das </w:t>
            </w:r>
            <w:r w:rsidR="005D0855" w:rsidRPr="005D0855">
              <w:t>Entgeltabrechnungssystem</w:t>
            </w:r>
            <w:r w:rsidR="005D0855">
              <w:t xml:space="preserve"> </w:t>
            </w:r>
            <w:r w:rsidR="003A184F">
              <w:t>eingeben</w:t>
            </w:r>
            <w:r w:rsidR="00D75644">
              <w:t>.</w:t>
            </w:r>
          </w:p>
        </w:tc>
        <w:tc>
          <w:tcPr>
            <w:tcW w:w="2520" w:type="dxa"/>
          </w:tcPr>
          <w:p w14:paraId="5D34BDCB" w14:textId="77777777" w:rsidR="00C762CA" w:rsidRDefault="00C762CA" w:rsidP="003D3472"/>
        </w:tc>
        <w:tc>
          <w:tcPr>
            <w:tcW w:w="925" w:type="dxa"/>
          </w:tcPr>
          <w:p w14:paraId="4B61F255" w14:textId="77777777" w:rsidR="00C762CA" w:rsidRDefault="00C762CA" w:rsidP="003D3472"/>
        </w:tc>
      </w:tr>
    </w:tbl>
    <w:p w14:paraId="4C884D2E" w14:textId="77777777" w:rsidR="00C762CA" w:rsidRDefault="00C762CA" w:rsidP="00C762CA"/>
    <w:p w14:paraId="2405BEAC" w14:textId="77777777" w:rsidR="00A8021D" w:rsidRDefault="00A8021D" w:rsidP="00C762CA"/>
    <w:p w14:paraId="0B70819D" w14:textId="77777777" w:rsidR="00345968" w:rsidRDefault="00345968" w:rsidP="00317B44">
      <w:pPr>
        <w:pStyle w:val="berschrift2"/>
      </w:pPr>
      <w:bookmarkStart w:id="18" w:name="_Toc344387258"/>
      <w:bookmarkStart w:id="19" w:name="_Toc405106406"/>
      <w:bookmarkStart w:id="20" w:name="_Toc436073925"/>
      <w:r>
        <w:t>Schulbildung</w:t>
      </w:r>
      <w:bookmarkEnd w:id="18"/>
      <w:bookmarkEnd w:id="19"/>
      <w:bookmarkEnd w:id="20"/>
    </w:p>
    <w:p w14:paraId="76290F31" w14:textId="77777777" w:rsidR="00345968" w:rsidRDefault="00345968" w:rsidP="00345968">
      <w:r>
        <w:t>Für die DEÜV muss ein Tätigkeitsschlüssel gebildet werden. Hierzu ist die Bestimmung einer Schlüsselzahl für die Schulbildung notwendig</w:t>
      </w:r>
      <w:r w:rsidR="00D75644">
        <w:t>.</w:t>
      </w:r>
    </w:p>
    <w:p w14:paraId="2038BC9E" w14:textId="77777777" w:rsidR="00345968" w:rsidRDefault="00345968" w:rsidP="00345968"/>
    <w:p w14:paraId="3BA8CFF1" w14:textId="77777777" w:rsidR="00345968" w:rsidRDefault="00345968" w:rsidP="00317B44">
      <w:pPr>
        <w:pStyle w:val="berschrift3"/>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345968" w14:paraId="5CA14A43" w14:textId="77777777">
        <w:tc>
          <w:tcPr>
            <w:tcW w:w="6408" w:type="dxa"/>
            <w:shd w:val="clear" w:color="auto" w:fill="DBE5F1"/>
          </w:tcPr>
          <w:p w14:paraId="563E2285" w14:textId="77777777" w:rsidR="00345968" w:rsidRDefault="00345968" w:rsidP="008920CE">
            <w:r>
              <w:t>Aktion</w:t>
            </w:r>
          </w:p>
        </w:tc>
        <w:tc>
          <w:tcPr>
            <w:tcW w:w="2520" w:type="dxa"/>
            <w:shd w:val="clear" w:color="auto" w:fill="DBE5F1"/>
          </w:tcPr>
          <w:p w14:paraId="28BF3D95" w14:textId="77777777" w:rsidR="00345968" w:rsidRDefault="00345968" w:rsidP="008920CE">
            <w:r>
              <w:t>Interne Angaben</w:t>
            </w:r>
          </w:p>
        </w:tc>
        <w:tc>
          <w:tcPr>
            <w:tcW w:w="900" w:type="dxa"/>
            <w:shd w:val="clear" w:color="auto" w:fill="DBE5F1"/>
          </w:tcPr>
          <w:p w14:paraId="4BAA3ADF" w14:textId="77777777" w:rsidR="00345968" w:rsidRDefault="00F94E24" w:rsidP="008920CE">
            <w:r>
              <w:t>Erledigt</w:t>
            </w:r>
          </w:p>
        </w:tc>
      </w:tr>
      <w:tr w:rsidR="00345968" w14:paraId="6BA0655C" w14:textId="77777777">
        <w:tc>
          <w:tcPr>
            <w:tcW w:w="6408" w:type="dxa"/>
          </w:tcPr>
          <w:p w14:paraId="32AAD098" w14:textId="77777777" w:rsidR="00345968" w:rsidRDefault="00682BE6" w:rsidP="008920CE">
            <w:r>
              <w:t xml:space="preserve">Für den Nachweis können Unterlagen vorgelegt oder glaubhaft versichert werden. Diese Informationen liegen i.d.R. der Bewerbung oder dem Lebenslauf bei. </w:t>
            </w:r>
          </w:p>
          <w:p w14:paraId="5E113268" w14:textId="77777777" w:rsidR="00345968" w:rsidRDefault="00345968" w:rsidP="008920CE"/>
          <w:p w14:paraId="54C79BCB" w14:textId="77777777" w:rsidR="00682BE6" w:rsidRDefault="00682BE6" w:rsidP="008920CE">
            <w:r>
              <w:t>Umsetzen in die 5. Stelle des Tätigkeitsschlüssel</w:t>
            </w:r>
            <w:r w:rsidR="00D75644">
              <w:t>s.</w:t>
            </w:r>
          </w:p>
          <w:p w14:paraId="08B096B0" w14:textId="77777777" w:rsidR="00682BE6" w:rsidRDefault="00682BE6" w:rsidP="008920CE"/>
          <w:p w14:paraId="79918C8A" w14:textId="77777777" w:rsidR="00345968" w:rsidRDefault="00886FE3" w:rsidP="00886FE3">
            <w:r>
              <w:t>Eingabe siehe</w:t>
            </w:r>
            <w:r w:rsidR="00345968" w:rsidRPr="005D0855">
              <w:t xml:space="preserve"> </w:t>
            </w:r>
            <w:r w:rsidR="006C51CF">
              <w:fldChar w:fldCharType="begin"/>
            </w:r>
            <w:r w:rsidR="002167FD">
              <w:instrText xml:space="preserve"> REF _Ref271201514 \r \h </w:instrText>
            </w:r>
            <w:r w:rsidR="006C51CF">
              <w:fldChar w:fldCharType="separate"/>
            </w:r>
            <w:r w:rsidR="00BF75D7">
              <w:t>4.3</w:t>
            </w:r>
            <w:r w:rsidR="006C51CF">
              <w:fldChar w:fldCharType="end"/>
            </w:r>
          </w:p>
        </w:tc>
        <w:tc>
          <w:tcPr>
            <w:tcW w:w="2520" w:type="dxa"/>
          </w:tcPr>
          <w:p w14:paraId="5FC98996" w14:textId="77777777" w:rsidR="00345968" w:rsidRDefault="00345968" w:rsidP="008920CE"/>
        </w:tc>
        <w:tc>
          <w:tcPr>
            <w:tcW w:w="900" w:type="dxa"/>
          </w:tcPr>
          <w:p w14:paraId="51B01848" w14:textId="77777777" w:rsidR="00345968" w:rsidRDefault="00345968" w:rsidP="008920CE"/>
        </w:tc>
      </w:tr>
    </w:tbl>
    <w:p w14:paraId="035D6726" w14:textId="77777777" w:rsidR="00345968" w:rsidRDefault="00345968" w:rsidP="00345968"/>
    <w:p w14:paraId="314ABF7F" w14:textId="77777777" w:rsidR="00345968" w:rsidRDefault="00682BE6" w:rsidP="00317B44">
      <w:pPr>
        <w:pStyle w:val="berschrift3"/>
      </w:pPr>
      <w:r>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1878DED4" w14:textId="77777777">
        <w:tc>
          <w:tcPr>
            <w:tcW w:w="6408" w:type="dxa"/>
            <w:shd w:val="clear" w:color="auto" w:fill="DBE5F1"/>
          </w:tcPr>
          <w:p w14:paraId="1BA148CD" w14:textId="77777777" w:rsidR="00345968" w:rsidRDefault="00345968" w:rsidP="008920CE">
            <w:r>
              <w:t>Aktion</w:t>
            </w:r>
          </w:p>
        </w:tc>
        <w:tc>
          <w:tcPr>
            <w:tcW w:w="2520" w:type="dxa"/>
            <w:shd w:val="clear" w:color="auto" w:fill="DBE5F1"/>
          </w:tcPr>
          <w:p w14:paraId="157295E6" w14:textId="77777777" w:rsidR="00345968" w:rsidRDefault="00345968" w:rsidP="008920CE">
            <w:r>
              <w:t>Interne Angaben</w:t>
            </w:r>
          </w:p>
        </w:tc>
        <w:tc>
          <w:tcPr>
            <w:tcW w:w="925" w:type="dxa"/>
            <w:shd w:val="clear" w:color="auto" w:fill="DBE5F1"/>
          </w:tcPr>
          <w:p w14:paraId="67ED5F96" w14:textId="77777777" w:rsidR="00345968" w:rsidRDefault="00F94E24" w:rsidP="008920CE">
            <w:r>
              <w:t>Erledigt</w:t>
            </w:r>
          </w:p>
        </w:tc>
      </w:tr>
      <w:tr w:rsidR="00345968" w14:paraId="5D964EDC" w14:textId="77777777">
        <w:tc>
          <w:tcPr>
            <w:tcW w:w="6408" w:type="dxa"/>
          </w:tcPr>
          <w:p w14:paraId="70091C9E" w14:textId="77777777" w:rsidR="00345968" w:rsidRDefault="00682BE6" w:rsidP="008920CE">
            <w:r>
              <w:t>Vom Arbeitnehmer nachträglich nachweisen lassen. Informationen müssen vorliegen.</w:t>
            </w:r>
            <w:r w:rsidR="00345968">
              <w:t xml:space="preserve">  </w:t>
            </w:r>
          </w:p>
        </w:tc>
        <w:tc>
          <w:tcPr>
            <w:tcW w:w="2520" w:type="dxa"/>
          </w:tcPr>
          <w:p w14:paraId="289BBCAE" w14:textId="77777777" w:rsidR="00345968" w:rsidRDefault="00345968" w:rsidP="008920CE"/>
        </w:tc>
        <w:tc>
          <w:tcPr>
            <w:tcW w:w="925" w:type="dxa"/>
          </w:tcPr>
          <w:p w14:paraId="79A22C9C" w14:textId="77777777" w:rsidR="00345968" w:rsidRDefault="00345968" w:rsidP="008920CE"/>
        </w:tc>
      </w:tr>
    </w:tbl>
    <w:p w14:paraId="6A5C473B" w14:textId="77777777" w:rsidR="00345968" w:rsidRDefault="00345968" w:rsidP="00345968"/>
    <w:p w14:paraId="71257F31" w14:textId="77777777" w:rsidR="00345968" w:rsidRDefault="00345968" w:rsidP="004547B4"/>
    <w:p w14:paraId="468D760F" w14:textId="77777777" w:rsidR="0084339F" w:rsidRDefault="0084339F" w:rsidP="004547B4"/>
    <w:p w14:paraId="3BF6EFA5" w14:textId="77777777" w:rsidR="0084339F" w:rsidRPr="0084339F" w:rsidRDefault="0084339F" w:rsidP="0084339F">
      <w:pPr>
        <w:pStyle w:val="berschrift2"/>
        <w:tabs>
          <w:tab w:val="clear" w:pos="576"/>
          <w:tab w:val="num" w:pos="720"/>
        </w:tabs>
        <w:ind w:left="720" w:hanging="720"/>
      </w:pPr>
      <w:bookmarkStart w:id="21" w:name="_Toc311147731"/>
      <w:bookmarkStart w:id="22" w:name="_Toc311148100"/>
      <w:bookmarkStart w:id="23" w:name="_Toc311226000"/>
      <w:bookmarkStart w:id="24" w:name="_Toc344387259"/>
      <w:bookmarkStart w:id="25" w:name="_Toc405106407"/>
      <w:bookmarkStart w:id="26" w:name="_Toc436073926"/>
      <w:r w:rsidRPr="0084339F">
        <w:t>Berufsausbildung</w:t>
      </w:r>
      <w:bookmarkEnd w:id="21"/>
      <w:bookmarkEnd w:id="22"/>
      <w:bookmarkEnd w:id="23"/>
      <w:bookmarkEnd w:id="24"/>
      <w:bookmarkEnd w:id="25"/>
      <w:bookmarkEnd w:id="26"/>
    </w:p>
    <w:p w14:paraId="0B5470C0" w14:textId="77777777" w:rsidR="0084339F" w:rsidRPr="0084339F" w:rsidRDefault="0084339F" w:rsidP="0084339F">
      <w:r w:rsidRPr="0084339F">
        <w:t>Für die DEÜV muss ein Tätigkeitsschlüssel gebildet werden. Hierzu ist die Bestimmung einer Schlüsselzahl für die Berufsausbildung notwendig</w:t>
      </w:r>
      <w:r w:rsidR="00487D43">
        <w:t>.</w:t>
      </w:r>
    </w:p>
    <w:p w14:paraId="41762721" w14:textId="77777777" w:rsidR="0084339F" w:rsidRPr="0084339F" w:rsidRDefault="0084339F" w:rsidP="0084339F"/>
    <w:p w14:paraId="6CC7EB5C" w14:textId="77777777" w:rsidR="0084339F" w:rsidRPr="0084339F" w:rsidRDefault="0084339F" w:rsidP="0084339F">
      <w:pPr>
        <w:pStyle w:val="berschrift3"/>
        <w:tabs>
          <w:tab w:val="clear" w:pos="720"/>
          <w:tab w:val="clear" w:pos="1134"/>
          <w:tab w:val="num" w:pos="900"/>
        </w:tabs>
        <w:ind w:left="900" w:hanging="900"/>
      </w:pPr>
      <w:r w:rsidRPr="0084339F">
        <w:t>Nachweis über Berufsausbildung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84339F" w:rsidRPr="0084339F" w14:paraId="0089D037" w14:textId="77777777" w:rsidTr="00ED4DAF">
        <w:tc>
          <w:tcPr>
            <w:tcW w:w="6408" w:type="dxa"/>
            <w:shd w:val="clear" w:color="auto" w:fill="DBE5F1"/>
          </w:tcPr>
          <w:p w14:paraId="4C9D2879" w14:textId="77777777" w:rsidR="0084339F" w:rsidRPr="0084339F" w:rsidRDefault="0084339F" w:rsidP="006A3102">
            <w:r w:rsidRPr="0084339F">
              <w:t>Aktion</w:t>
            </w:r>
          </w:p>
        </w:tc>
        <w:tc>
          <w:tcPr>
            <w:tcW w:w="2520" w:type="dxa"/>
            <w:shd w:val="clear" w:color="auto" w:fill="DBE5F1"/>
          </w:tcPr>
          <w:p w14:paraId="44269421" w14:textId="77777777" w:rsidR="0084339F" w:rsidRPr="0084339F" w:rsidRDefault="0084339F" w:rsidP="006A3102">
            <w:r w:rsidRPr="0084339F">
              <w:t>Interne Angaben</w:t>
            </w:r>
          </w:p>
        </w:tc>
        <w:tc>
          <w:tcPr>
            <w:tcW w:w="900" w:type="dxa"/>
            <w:shd w:val="clear" w:color="auto" w:fill="DBE5F1"/>
          </w:tcPr>
          <w:p w14:paraId="170D9E97" w14:textId="77777777" w:rsidR="0084339F" w:rsidRPr="0084339F" w:rsidRDefault="0084339F" w:rsidP="006A3102">
            <w:r w:rsidRPr="0084339F">
              <w:t>Erledigt</w:t>
            </w:r>
          </w:p>
        </w:tc>
      </w:tr>
      <w:tr w:rsidR="0084339F" w:rsidRPr="0084339F" w14:paraId="09C82F6D" w14:textId="77777777" w:rsidTr="0084339F">
        <w:tc>
          <w:tcPr>
            <w:tcW w:w="6408" w:type="dxa"/>
          </w:tcPr>
          <w:p w14:paraId="42057ACA" w14:textId="77777777" w:rsidR="0084339F" w:rsidRPr="0084339F" w:rsidRDefault="0084339F" w:rsidP="006A3102">
            <w:r w:rsidRPr="0084339F">
              <w:t xml:space="preserve">Für den Nachweis können Unterlagen vorgelegt oder glaubhaft versichert werden. Diese Informationen liegen i.d.R. der Bewerbung oder dem Lebenslauf bei. </w:t>
            </w:r>
          </w:p>
          <w:p w14:paraId="674462AF" w14:textId="77777777" w:rsidR="0084339F" w:rsidRPr="0084339F" w:rsidRDefault="0084339F" w:rsidP="006A3102"/>
          <w:p w14:paraId="458ACDEF" w14:textId="77777777" w:rsidR="0084339F" w:rsidRPr="0084339F" w:rsidRDefault="0084339F" w:rsidP="006A3102">
            <w:r w:rsidRPr="0084339F">
              <w:t>Umsetzen in die 7. Stelle des Tätigkeitsschlüssel</w:t>
            </w:r>
            <w:r w:rsidR="008B50F8">
              <w:t>s</w:t>
            </w:r>
          </w:p>
          <w:p w14:paraId="790B150D" w14:textId="77777777" w:rsidR="0084339F" w:rsidRPr="0084339F" w:rsidRDefault="0084339F" w:rsidP="006A3102"/>
          <w:p w14:paraId="39337BA6" w14:textId="77777777" w:rsidR="0084339F" w:rsidRPr="0084339F" w:rsidRDefault="008B50F8" w:rsidP="006A3102">
            <w:r>
              <w:t xml:space="preserve">Eingabe siehe </w:t>
            </w:r>
            <w:r w:rsidR="0084339F" w:rsidRPr="0084339F">
              <w:t xml:space="preserve"> </w:t>
            </w:r>
            <w:r w:rsidR="006B515C">
              <w:fldChar w:fldCharType="begin"/>
            </w:r>
            <w:r w:rsidR="006B515C">
              <w:instrText xml:space="preserve"> REF _Ref271201514 \r \h  \* MERGEFORMAT </w:instrText>
            </w:r>
            <w:r w:rsidR="006B515C">
              <w:fldChar w:fldCharType="separate"/>
            </w:r>
            <w:r w:rsidR="00BF75D7">
              <w:t>4.3</w:t>
            </w:r>
            <w:r w:rsidR="006B515C">
              <w:fldChar w:fldCharType="end"/>
            </w:r>
          </w:p>
        </w:tc>
        <w:tc>
          <w:tcPr>
            <w:tcW w:w="2520" w:type="dxa"/>
          </w:tcPr>
          <w:p w14:paraId="071B66C0" w14:textId="77777777" w:rsidR="0084339F" w:rsidRPr="0084339F" w:rsidRDefault="0084339F" w:rsidP="006A3102"/>
        </w:tc>
        <w:tc>
          <w:tcPr>
            <w:tcW w:w="900" w:type="dxa"/>
          </w:tcPr>
          <w:p w14:paraId="41418640" w14:textId="77777777" w:rsidR="0084339F" w:rsidRPr="0084339F" w:rsidRDefault="0084339F" w:rsidP="006A3102"/>
        </w:tc>
      </w:tr>
    </w:tbl>
    <w:p w14:paraId="5FD02AD5" w14:textId="77777777" w:rsidR="0084339F" w:rsidRPr="0084339F" w:rsidRDefault="0084339F" w:rsidP="0084339F"/>
    <w:p w14:paraId="50081D19" w14:textId="77777777" w:rsidR="0084339F" w:rsidRPr="0084339F" w:rsidRDefault="0084339F" w:rsidP="0084339F">
      <w:pPr>
        <w:pStyle w:val="berschrift3"/>
        <w:tabs>
          <w:tab w:val="clear" w:pos="720"/>
          <w:tab w:val="clear" w:pos="1134"/>
          <w:tab w:val="num" w:pos="900"/>
        </w:tabs>
        <w:ind w:left="900" w:hanging="900"/>
      </w:pPr>
      <w:r w:rsidRPr="0084339F">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84339F" w:rsidRPr="0084339F" w14:paraId="043F632B" w14:textId="77777777" w:rsidTr="00ED4DAF">
        <w:tc>
          <w:tcPr>
            <w:tcW w:w="6408" w:type="dxa"/>
            <w:shd w:val="clear" w:color="auto" w:fill="DBE5F1"/>
          </w:tcPr>
          <w:p w14:paraId="62511B40" w14:textId="77777777" w:rsidR="0084339F" w:rsidRPr="0084339F" w:rsidRDefault="0084339F" w:rsidP="006A3102">
            <w:r w:rsidRPr="0084339F">
              <w:t>Aktion</w:t>
            </w:r>
          </w:p>
        </w:tc>
        <w:tc>
          <w:tcPr>
            <w:tcW w:w="2520" w:type="dxa"/>
            <w:shd w:val="clear" w:color="auto" w:fill="DBE5F1"/>
          </w:tcPr>
          <w:p w14:paraId="5C8F57EA" w14:textId="77777777" w:rsidR="0084339F" w:rsidRPr="0084339F" w:rsidRDefault="0084339F" w:rsidP="006A3102">
            <w:r w:rsidRPr="0084339F">
              <w:t>Interne Angaben</w:t>
            </w:r>
          </w:p>
        </w:tc>
        <w:tc>
          <w:tcPr>
            <w:tcW w:w="925" w:type="dxa"/>
            <w:shd w:val="clear" w:color="auto" w:fill="DBE5F1"/>
          </w:tcPr>
          <w:p w14:paraId="022C9AE8" w14:textId="77777777" w:rsidR="0084339F" w:rsidRPr="0084339F" w:rsidRDefault="0084339F" w:rsidP="006A3102">
            <w:r w:rsidRPr="0084339F">
              <w:t>Erledigt</w:t>
            </w:r>
          </w:p>
        </w:tc>
      </w:tr>
      <w:tr w:rsidR="0084339F" w14:paraId="4E4536C1" w14:textId="77777777" w:rsidTr="0084339F">
        <w:tc>
          <w:tcPr>
            <w:tcW w:w="6408" w:type="dxa"/>
          </w:tcPr>
          <w:p w14:paraId="0ECC1489" w14:textId="77777777" w:rsidR="0084339F" w:rsidRDefault="0084339F" w:rsidP="006A3102">
            <w:r w:rsidRPr="0084339F">
              <w:t>Vom Arbeitnehmer nachträglich nachweisen lassen. Informationen müssen vorliegen.</w:t>
            </w:r>
            <w:r>
              <w:t xml:space="preserve">  </w:t>
            </w:r>
          </w:p>
        </w:tc>
        <w:tc>
          <w:tcPr>
            <w:tcW w:w="2520" w:type="dxa"/>
          </w:tcPr>
          <w:p w14:paraId="463C80CF" w14:textId="77777777" w:rsidR="0084339F" w:rsidRDefault="0084339F" w:rsidP="006A3102"/>
        </w:tc>
        <w:tc>
          <w:tcPr>
            <w:tcW w:w="925" w:type="dxa"/>
          </w:tcPr>
          <w:p w14:paraId="1A2666DF" w14:textId="77777777" w:rsidR="0084339F" w:rsidRDefault="0084339F" w:rsidP="006A3102"/>
        </w:tc>
      </w:tr>
    </w:tbl>
    <w:p w14:paraId="5052575D" w14:textId="77777777" w:rsidR="0084339F" w:rsidRDefault="0084339F" w:rsidP="004547B4"/>
    <w:p w14:paraId="01EE6F0B" w14:textId="77777777" w:rsidR="00985282" w:rsidRDefault="00985282" w:rsidP="00317B44">
      <w:pPr>
        <w:pStyle w:val="berschrift2"/>
      </w:pPr>
      <w:bookmarkStart w:id="27" w:name="_Toc344387260"/>
      <w:bookmarkStart w:id="28" w:name="_Toc405106408"/>
      <w:bookmarkStart w:id="29" w:name="_Toc436073927"/>
      <w:r>
        <w:t>Urlaubsbescheinigung</w:t>
      </w:r>
      <w:bookmarkEnd w:id="27"/>
      <w:bookmarkEnd w:id="28"/>
      <w:bookmarkEnd w:id="29"/>
    </w:p>
    <w:p w14:paraId="3326ADD2" w14:textId="77777777" w:rsidR="00985282" w:rsidRPr="00F52201" w:rsidRDefault="002167FD" w:rsidP="00985282">
      <w:r>
        <w:t>Kurzfristig Beschäftigte haben auch einen Anspruch auf Urlaub, zumindest nach dem Bundesurlaubsgesetz. Üblicherweise wird dieser Urlaub ohne Kontrolle gewährt. Allerdings kann der Arbeitgeber den b</w:t>
      </w:r>
      <w:r w:rsidR="00985282">
        <w:t>eim alten Arbeitgeber zu</w:t>
      </w:r>
      <w:r w:rsidR="00D75644">
        <w:t xml:space="preserve"> </w:t>
      </w:r>
      <w:r w:rsidR="00985282">
        <w:t>viel genommene</w:t>
      </w:r>
      <w:r w:rsidR="00886FE3">
        <w:t>n</w:t>
      </w:r>
      <w:r w:rsidR="00985282">
        <w:t xml:space="preserve"> Urlaub auf sein Kontingent anrechnen.</w:t>
      </w:r>
    </w:p>
    <w:p w14:paraId="6DE72D4D" w14:textId="77777777" w:rsidR="00985282" w:rsidRDefault="00985282" w:rsidP="00985282"/>
    <w:p w14:paraId="58C1D5E9" w14:textId="77777777" w:rsidR="00985282" w:rsidRDefault="00985282" w:rsidP="00317B44">
      <w:pPr>
        <w:pStyle w:val="berschrift3"/>
      </w:pPr>
      <w:r>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3E899988" w14:textId="77777777">
        <w:tc>
          <w:tcPr>
            <w:tcW w:w="6408" w:type="dxa"/>
            <w:shd w:val="clear" w:color="auto" w:fill="DBE5F1"/>
          </w:tcPr>
          <w:p w14:paraId="1F383E10" w14:textId="77777777" w:rsidR="00985282" w:rsidRDefault="00985282" w:rsidP="008920CE">
            <w:r>
              <w:t>Aktion</w:t>
            </w:r>
          </w:p>
        </w:tc>
        <w:tc>
          <w:tcPr>
            <w:tcW w:w="2520" w:type="dxa"/>
            <w:shd w:val="clear" w:color="auto" w:fill="DBE5F1"/>
          </w:tcPr>
          <w:p w14:paraId="4BB1AD4D" w14:textId="77777777" w:rsidR="00985282" w:rsidRDefault="00985282" w:rsidP="008920CE">
            <w:r>
              <w:t>Interne Angaben</w:t>
            </w:r>
          </w:p>
        </w:tc>
        <w:tc>
          <w:tcPr>
            <w:tcW w:w="925" w:type="dxa"/>
            <w:shd w:val="clear" w:color="auto" w:fill="DBE5F1"/>
          </w:tcPr>
          <w:p w14:paraId="7A52335E" w14:textId="77777777" w:rsidR="00985282" w:rsidRDefault="00F94E24" w:rsidP="008920CE">
            <w:r>
              <w:t>Erledigt</w:t>
            </w:r>
          </w:p>
        </w:tc>
      </w:tr>
      <w:tr w:rsidR="00985282" w14:paraId="09BC3E2A" w14:textId="77777777">
        <w:tc>
          <w:tcPr>
            <w:tcW w:w="6408" w:type="dxa"/>
          </w:tcPr>
          <w:p w14:paraId="3FD3BDF7" w14:textId="77777777" w:rsidR="00985282" w:rsidRDefault="00985282" w:rsidP="008920CE">
            <w:r>
              <w:t xml:space="preserve">Anteiligen Urlaubsanspruch berechnen und prüfen, ob beim alten Arbeitgeber mehr Urlaub gewährt wurde als für den Beschäftigungszeitraum zugestanden hat. </w:t>
            </w:r>
          </w:p>
          <w:p w14:paraId="392B721D" w14:textId="77777777" w:rsidR="00985282" w:rsidRDefault="00985282" w:rsidP="008920CE">
            <w:r>
              <w:t>Wenn ja, kann der Urlaubsanspruch um die zu</w:t>
            </w:r>
            <w:r w:rsidR="00D75644">
              <w:t xml:space="preserve"> </w:t>
            </w:r>
            <w:r>
              <w:t>viel gewährten Tage gekürzt werden.</w:t>
            </w:r>
          </w:p>
          <w:p w14:paraId="52C5A404" w14:textId="77777777" w:rsidR="00985282" w:rsidRDefault="00985282" w:rsidP="008920CE">
            <w:r>
              <w:t>Beispiel: 30 Tage Anspruch pro Jahr – Eintritt am 1.7. – anteiliger Anspruch 15 Tage – beim alten Arbeitgeber bereits 20 Tage genom</w:t>
            </w:r>
            <w:r w:rsidR="00886FE3">
              <w:t>men – eigener Anspruch kann um fünf</w:t>
            </w:r>
            <w:r>
              <w:t xml:space="preserve"> Tage gekürzt werden</w:t>
            </w:r>
            <w:r w:rsidR="00D75644">
              <w:t>.</w:t>
            </w:r>
          </w:p>
        </w:tc>
        <w:tc>
          <w:tcPr>
            <w:tcW w:w="2520" w:type="dxa"/>
          </w:tcPr>
          <w:p w14:paraId="0332135C" w14:textId="77777777" w:rsidR="00985282" w:rsidRDefault="00985282" w:rsidP="008920CE"/>
        </w:tc>
        <w:tc>
          <w:tcPr>
            <w:tcW w:w="925" w:type="dxa"/>
          </w:tcPr>
          <w:p w14:paraId="331D6519" w14:textId="77777777" w:rsidR="00985282" w:rsidRDefault="00985282" w:rsidP="008920CE"/>
        </w:tc>
      </w:tr>
    </w:tbl>
    <w:p w14:paraId="15A97FB7" w14:textId="77777777" w:rsidR="00985282" w:rsidRDefault="00985282" w:rsidP="00985282"/>
    <w:p w14:paraId="22955AA3" w14:textId="77777777" w:rsidR="00985282" w:rsidRDefault="00985282" w:rsidP="00317B44">
      <w:pPr>
        <w:pStyle w:val="berschrift3"/>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69CA6451" w14:textId="77777777">
        <w:tc>
          <w:tcPr>
            <w:tcW w:w="6408" w:type="dxa"/>
            <w:shd w:val="clear" w:color="auto" w:fill="DBE5F1"/>
          </w:tcPr>
          <w:p w14:paraId="56C2D9CF" w14:textId="77777777" w:rsidR="00985282" w:rsidRDefault="00985282" w:rsidP="008920CE">
            <w:r>
              <w:t>Aktion</w:t>
            </w:r>
          </w:p>
        </w:tc>
        <w:tc>
          <w:tcPr>
            <w:tcW w:w="2520" w:type="dxa"/>
            <w:shd w:val="clear" w:color="auto" w:fill="DBE5F1"/>
          </w:tcPr>
          <w:p w14:paraId="0C2AB5B1" w14:textId="77777777" w:rsidR="00985282" w:rsidRDefault="00985282" w:rsidP="008920CE">
            <w:r>
              <w:t>Interne Angaben</w:t>
            </w:r>
          </w:p>
        </w:tc>
        <w:tc>
          <w:tcPr>
            <w:tcW w:w="925" w:type="dxa"/>
            <w:shd w:val="clear" w:color="auto" w:fill="DBE5F1"/>
          </w:tcPr>
          <w:p w14:paraId="5D88F275" w14:textId="77777777" w:rsidR="00985282" w:rsidRDefault="00F94E24" w:rsidP="008920CE">
            <w:r>
              <w:t>Erledigt</w:t>
            </w:r>
          </w:p>
        </w:tc>
      </w:tr>
      <w:tr w:rsidR="00985282" w14:paraId="2341409F" w14:textId="77777777">
        <w:tc>
          <w:tcPr>
            <w:tcW w:w="6408" w:type="dxa"/>
          </w:tcPr>
          <w:p w14:paraId="14777442"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45B3D2FB" w14:textId="77777777" w:rsidR="00985282" w:rsidRDefault="00985282" w:rsidP="008920CE"/>
        </w:tc>
        <w:tc>
          <w:tcPr>
            <w:tcW w:w="925" w:type="dxa"/>
          </w:tcPr>
          <w:p w14:paraId="1EB1BA35" w14:textId="77777777" w:rsidR="00985282" w:rsidRDefault="00985282" w:rsidP="008920CE"/>
        </w:tc>
      </w:tr>
    </w:tbl>
    <w:p w14:paraId="1958E489" w14:textId="77777777" w:rsidR="00985282" w:rsidRDefault="00985282" w:rsidP="00985282"/>
    <w:p w14:paraId="02442E45" w14:textId="77777777" w:rsidR="00953348" w:rsidRDefault="00410FB3" w:rsidP="00317B44">
      <w:pPr>
        <w:pStyle w:val="berschrift2"/>
      </w:pPr>
      <w:bookmarkStart w:id="30" w:name="_Toc344387261"/>
      <w:bookmarkStart w:id="31" w:name="_Toc405106409"/>
      <w:bookmarkStart w:id="32" w:name="_Toc436073928"/>
      <w:r>
        <w:t xml:space="preserve">Vertrag über </w:t>
      </w:r>
      <w:r w:rsidR="00953348">
        <w:t>Vermögenswirksame Leistungen</w:t>
      </w:r>
      <w:bookmarkEnd w:id="30"/>
      <w:bookmarkEnd w:id="31"/>
      <w:bookmarkEnd w:id="32"/>
    </w:p>
    <w:p w14:paraId="0CAFC005" w14:textId="77777777" w:rsidR="00953348" w:rsidRDefault="00BA5D4C" w:rsidP="00953348">
      <w:r>
        <w:t xml:space="preserve">Jeder Arbeitnehmer </w:t>
      </w:r>
      <w:r w:rsidR="00410FB3">
        <w:t xml:space="preserve">hat die Möglichkeit Entgeltbestandteile in bestimmten Anlageformen nach dem 5. VermBG anzulegen. Der Arbeitgeber ist verpflichtet, </w:t>
      </w:r>
      <w:r w:rsidR="005D0855">
        <w:t>d</w:t>
      </w:r>
      <w:r w:rsidR="00410FB3">
        <w:t>iese Beträge zu überweisen. Vielfach haben Arbeitnehmer einen Anspruch auf einen Zuschuss des Arbeitgebers.</w:t>
      </w:r>
    </w:p>
    <w:p w14:paraId="4D664713" w14:textId="77777777" w:rsidR="00410FB3" w:rsidRDefault="00410FB3" w:rsidP="00317B44">
      <w:pPr>
        <w:pStyle w:val="berschrift3"/>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56E5B1DB" w14:textId="77777777">
        <w:tc>
          <w:tcPr>
            <w:tcW w:w="6408" w:type="dxa"/>
            <w:shd w:val="clear" w:color="auto" w:fill="DBE5F1"/>
          </w:tcPr>
          <w:p w14:paraId="67C18AC4" w14:textId="77777777" w:rsidR="00410FB3" w:rsidRDefault="00410FB3" w:rsidP="008920CE">
            <w:r>
              <w:t>Aktion</w:t>
            </w:r>
          </w:p>
        </w:tc>
        <w:tc>
          <w:tcPr>
            <w:tcW w:w="2520" w:type="dxa"/>
            <w:shd w:val="clear" w:color="auto" w:fill="DBE5F1"/>
          </w:tcPr>
          <w:p w14:paraId="06F5812F" w14:textId="77777777" w:rsidR="00410FB3" w:rsidRDefault="00410FB3" w:rsidP="008920CE">
            <w:r>
              <w:t>Interne Angaben</w:t>
            </w:r>
          </w:p>
        </w:tc>
        <w:tc>
          <w:tcPr>
            <w:tcW w:w="900" w:type="dxa"/>
            <w:shd w:val="clear" w:color="auto" w:fill="DBE5F1"/>
          </w:tcPr>
          <w:p w14:paraId="1369A4D8" w14:textId="77777777" w:rsidR="00410FB3" w:rsidRDefault="00F94E24" w:rsidP="008920CE">
            <w:r>
              <w:t>Erledigt</w:t>
            </w:r>
          </w:p>
        </w:tc>
      </w:tr>
      <w:tr w:rsidR="00410FB3" w14:paraId="32BBBEE7" w14:textId="77777777">
        <w:tc>
          <w:tcPr>
            <w:tcW w:w="6408" w:type="dxa"/>
          </w:tcPr>
          <w:p w14:paraId="44E51206" w14:textId="77777777" w:rsidR="00410FB3" w:rsidRDefault="00410FB3" w:rsidP="008920CE">
            <w:r>
              <w:t xml:space="preserve">Prüfen, ob die Anforderungen des 5. VermBG erfüllt sind. </w:t>
            </w:r>
          </w:p>
          <w:p w14:paraId="22F14680" w14:textId="77777777" w:rsidR="00410FB3" w:rsidRDefault="00410FB3" w:rsidP="008920CE">
            <w:r>
              <w:t xml:space="preserve">Wenn </w:t>
            </w:r>
            <w:r w:rsidR="00886FE3">
              <w:t>o.k.:</w:t>
            </w:r>
            <w:r>
              <w:t xml:space="preserve"> </w:t>
            </w:r>
            <w:r w:rsidR="00E85F1B">
              <w:t>Daten in Personalstammsatz übernehmen und prüfen</w:t>
            </w:r>
            <w:r w:rsidR="00D75644">
              <w:t>,</w:t>
            </w:r>
            <w:r w:rsidR="00E85F1B">
              <w:t xml:space="preserve"> ob Anspruch </w:t>
            </w:r>
            <w:r w:rsidR="00D75644">
              <w:t>auf Arbeitgeberzuschuss besteht.</w:t>
            </w:r>
          </w:p>
          <w:p w14:paraId="1D2A5992" w14:textId="77777777" w:rsidR="00410FB3" w:rsidRDefault="00410FB3" w:rsidP="008920CE"/>
          <w:p w14:paraId="7CBAEAEF" w14:textId="77777777" w:rsidR="00410FB3" w:rsidRDefault="00E85F1B" w:rsidP="00886FE3">
            <w:r>
              <w:t xml:space="preserve">Wenn nicht </w:t>
            </w:r>
            <w:r w:rsidR="00886FE3">
              <w:t>o.k.:</w:t>
            </w:r>
            <w:r>
              <w:t xml:space="preserve"> keine Aktion</w:t>
            </w:r>
            <w:r w:rsidR="00E82069">
              <w:t xml:space="preserve"> </w:t>
            </w:r>
            <w:r w:rsidR="00886FE3">
              <w:rPr>
                <w:rFonts w:cs="Arial"/>
              </w:rPr>
              <w:t>→</w:t>
            </w:r>
            <w:r w:rsidR="00E82069">
              <w:t xml:space="preserve"> Rückgabe </w:t>
            </w:r>
            <w:r w:rsidR="00886FE3">
              <w:t xml:space="preserve">des Vertrages </w:t>
            </w:r>
            <w:r w:rsidR="00E82069">
              <w:t>an Arbeitnehmer</w:t>
            </w:r>
          </w:p>
        </w:tc>
        <w:tc>
          <w:tcPr>
            <w:tcW w:w="2520" w:type="dxa"/>
          </w:tcPr>
          <w:p w14:paraId="29D3DC2B" w14:textId="77777777" w:rsidR="00410FB3" w:rsidRDefault="00410FB3" w:rsidP="008920CE"/>
        </w:tc>
        <w:tc>
          <w:tcPr>
            <w:tcW w:w="900" w:type="dxa"/>
          </w:tcPr>
          <w:p w14:paraId="3FB23583" w14:textId="77777777" w:rsidR="00410FB3" w:rsidRDefault="00410FB3" w:rsidP="008920CE"/>
        </w:tc>
      </w:tr>
    </w:tbl>
    <w:p w14:paraId="6797755D" w14:textId="77777777" w:rsidR="00953348" w:rsidRDefault="00953348" w:rsidP="00953348"/>
    <w:p w14:paraId="387E5BA2" w14:textId="77777777" w:rsidR="00E85F1B" w:rsidRDefault="00E85F1B" w:rsidP="00317B44">
      <w:pPr>
        <w:pStyle w:val="berschrift3"/>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14149416" w14:textId="77777777">
        <w:tc>
          <w:tcPr>
            <w:tcW w:w="6408" w:type="dxa"/>
            <w:shd w:val="clear" w:color="auto" w:fill="DBE5F1"/>
          </w:tcPr>
          <w:p w14:paraId="628E3070" w14:textId="77777777" w:rsidR="00E85F1B" w:rsidRDefault="00E85F1B" w:rsidP="008920CE">
            <w:r>
              <w:t>Aktion</w:t>
            </w:r>
          </w:p>
        </w:tc>
        <w:tc>
          <w:tcPr>
            <w:tcW w:w="2520" w:type="dxa"/>
            <w:shd w:val="clear" w:color="auto" w:fill="DBE5F1"/>
          </w:tcPr>
          <w:p w14:paraId="03E529AF" w14:textId="77777777" w:rsidR="00E85F1B" w:rsidRDefault="00E85F1B" w:rsidP="008920CE">
            <w:r>
              <w:t>Interne Angaben</w:t>
            </w:r>
          </w:p>
        </w:tc>
        <w:tc>
          <w:tcPr>
            <w:tcW w:w="900" w:type="dxa"/>
            <w:shd w:val="clear" w:color="auto" w:fill="DBE5F1"/>
          </w:tcPr>
          <w:p w14:paraId="097CCEC2" w14:textId="77777777" w:rsidR="00E85F1B" w:rsidRDefault="00F94E24" w:rsidP="008920CE">
            <w:r>
              <w:t>Erledigt</w:t>
            </w:r>
          </w:p>
        </w:tc>
      </w:tr>
      <w:tr w:rsidR="00E85F1B" w14:paraId="706E7727" w14:textId="77777777">
        <w:tc>
          <w:tcPr>
            <w:tcW w:w="6408" w:type="dxa"/>
          </w:tcPr>
          <w:p w14:paraId="7481DEE4" w14:textId="77777777" w:rsidR="00E85F1B" w:rsidRDefault="00E85F1B" w:rsidP="008920CE">
            <w:r>
              <w:t>keine Aktion</w:t>
            </w:r>
          </w:p>
        </w:tc>
        <w:tc>
          <w:tcPr>
            <w:tcW w:w="2520" w:type="dxa"/>
          </w:tcPr>
          <w:p w14:paraId="3550B4EF" w14:textId="77777777" w:rsidR="00E85F1B" w:rsidRDefault="00E85F1B" w:rsidP="008920CE"/>
        </w:tc>
        <w:tc>
          <w:tcPr>
            <w:tcW w:w="900" w:type="dxa"/>
          </w:tcPr>
          <w:p w14:paraId="743A0213" w14:textId="77777777" w:rsidR="00E85F1B" w:rsidRDefault="00E85F1B" w:rsidP="008920CE"/>
        </w:tc>
      </w:tr>
    </w:tbl>
    <w:p w14:paraId="58DE14DE" w14:textId="77777777" w:rsidR="00E85F1B" w:rsidRDefault="00E85F1B" w:rsidP="00953348"/>
    <w:p w14:paraId="5AD372AC" w14:textId="530C9C02" w:rsidR="008F68C1" w:rsidRDefault="008F68C1" w:rsidP="00953348"/>
    <w:p w14:paraId="25C9D5CA" w14:textId="4B1B70C9" w:rsidR="0017180A" w:rsidRDefault="0017180A" w:rsidP="00953348"/>
    <w:p w14:paraId="76C2B704" w14:textId="77777777" w:rsidR="0017180A" w:rsidRDefault="0017180A" w:rsidP="00953348"/>
    <w:p w14:paraId="7CE30B25" w14:textId="77777777" w:rsidR="00F71352" w:rsidRDefault="00F71352" w:rsidP="00317B44">
      <w:pPr>
        <w:pStyle w:val="berschrift1"/>
      </w:pPr>
      <w:bookmarkStart w:id="33" w:name="_Toc344387262"/>
      <w:bookmarkStart w:id="34" w:name="_Toc405106410"/>
      <w:bookmarkStart w:id="35" w:name="_Toc436073929"/>
      <w:r>
        <w:lastRenderedPageBreak/>
        <w:t>Personalstammdaten pflegen</w:t>
      </w:r>
      <w:bookmarkEnd w:id="33"/>
      <w:bookmarkEnd w:id="34"/>
      <w:bookmarkEnd w:id="35"/>
    </w:p>
    <w:p w14:paraId="2D2F8267" w14:textId="77777777" w:rsidR="00C71EBE" w:rsidRDefault="00C71EBE" w:rsidP="00C71EBE">
      <w:r>
        <w:t xml:space="preserve">In diesem Kapitel werden die für das Entgeltabrechnungssystem notwendigen Personaldaten beschrieben. </w:t>
      </w:r>
    </w:p>
    <w:p w14:paraId="12AA7BEB" w14:textId="77777777" w:rsidR="00C71EBE" w:rsidRDefault="00C71EBE" w:rsidP="00317B44">
      <w:pPr>
        <w:pStyle w:val="berschrift2"/>
      </w:pPr>
      <w:bookmarkStart w:id="36" w:name="_Toc344387263"/>
      <w:bookmarkStart w:id="37" w:name="_Toc405106411"/>
      <w:bookmarkStart w:id="38" w:name="_Toc436073930"/>
      <w:r>
        <w:t>Allgemeine Daten</w:t>
      </w:r>
      <w:bookmarkEnd w:id="36"/>
      <w:bookmarkEnd w:id="37"/>
      <w:bookmarkEnd w:id="38"/>
    </w:p>
    <w:p w14:paraId="31609953" w14:textId="77777777" w:rsidR="00C71EBE" w:rsidRDefault="00C71EBE" w:rsidP="00C71EBE">
      <w:r>
        <w:t>Einige Daten sind für die Entgeltabrechnung von untergeo</w:t>
      </w:r>
      <w:r w:rsidR="00D75644">
        <w:t>rdneter Bedeutung und sind mit „optional“</w:t>
      </w:r>
      <w:r>
        <w:t xml:space="preserve"> gekennzeichnet. Bei einem </w:t>
      </w:r>
      <w:r w:rsidR="00D75644">
        <w:t>„</w:t>
      </w:r>
      <w:r>
        <w:t>Ja</w:t>
      </w:r>
      <w:r w:rsidR="00D75644">
        <w:t>“</w:t>
      </w:r>
      <w:r>
        <w:t xml:space="preserve"> im Feld </w:t>
      </w:r>
      <w:r w:rsidR="00D75644">
        <w:t>„</w:t>
      </w:r>
      <w:r>
        <w:t>DEÜV-relevant</w:t>
      </w:r>
      <w:r w:rsidR="00D75644">
        <w:t>“</w:t>
      </w:r>
      <w:r>
        <w:t xml:space="preserve"> muss unbedingt auf die korrekte Erfassung nach den DEÜV-Regeln geachtet werden.</w:t>
      </w:r>
    </w:p>
    <w:p w14:paraId="61E6CC68"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59B558F2" w14:textId="77777777">
        <w:tc>
          <w:tcPr>
            <w:tcW w:w="4519" w:type="dxa"/>
            <w:shd w:val="clear" w:color="auto" w:fill="DBE5F1"/>
          </w:tcPr>
          <w:p w14:paraId="6E3CA804" w14:textId="77777777" w:rsidR="00E4321F" w:rsidRDefault="00E4321F" w:rsidP="008920CE">
            <w:r>
              <w:t>Daten</w:t>
            </w:r>
          </w:p>
        </w:tc>
        <w:tc>
          <w:tcPr>
            <w:tcW w:w="961" w:type="dxa"/>
            <w:shd w:val="clear" w:color="auto" w:fill="DBE5F1"/>
          </w:tcPr>
          <w:p w14:paraId="2806936C" w14:textId="77777777" w:rsidR="00E4321F" w:rsidRDefault="00E4321F" w:rsidP="00D05D47">
            <w:r>
              <w:t>DEÜV-relevant</w:t>
            </w:r>
          </w:p>
        </w:tc>
        <w:tc>
          <w:tcPr>
            <w:tcW w:w="961" w:type="dxa"/>
            <w:shd w:val="clear" w:color="auto" w:fill="DBE5F1"/>
          </w:tcPr>
          <w:p w14:paraId="1F52545A" w14:textId="77777777" w:rsidR="00E4321F" w:rsidRDefault="00E4321F" w:rsidP="008920CE">
            <w:r>
              <w:t>Optional</w:t>
            </w:r>
          </w:p>
        </w:tc>
        <w:tc>
          <w:tcPr>
            <w:tcW w:w="2520" w:type="dxa"/>
            <w:shd w:val="clear" w:color="auto" w:fill="DBE5F1"/>
          </w:tcPr>
          <w:p w14:paraId="347ACA6D" w14:textId="77777777" w:rsidR="00E4321F" w:rsidRDefault="00E4321F" w:rsidP="008920CE">
            <w:r>
              <w:t>Interne Angaben</w:t>
            </w:r>
          </w:p>
        </w:tc>
        <w:tc>
          <w:tcPr>
            <w:tcW w:w="900" w:type="dxa"/>
            <w:shd w:val="clear" w:color="auto" w:fill="DBE5F1"/>
          </w:tcPr>
          <w:p w14:paraId="65B4873F" w14:textId="77777777" w:rsidR="00E4321F" w:rsidRDefault="00E4321F" w:rsidP="008920CE">
            <w:r>
              <w:t>Erledigt</w:t>
            </w:r>
          </w:p>
        </w:tc>
      </w:tr>
      <w:tr w:rsidR="00E4321F" w14:paraId="324DCE21" w14:textId="77777777">
        <w:tc>
          <w:tcPr>
            <w:tcW w:w="4519" w:type="dxa"/>
          </w:tcPr>
          <w:p w14:paraId="1D222CAF" w14:textId="77777777" w:rsidR="00E4321F" w:rsidRDefault="00E4321F" w:rsidP="00C71EBE">
            <w:r>
              <w:t>Personalnummer</w:t>
            </w:r>
          </w:p>
        </w:tc>
        <w:tc>
          <w:tcPr>
            <w:tcW w:w="961" w:type="dxa"/>
          </w:tcPr>
          <w:p w14:paraId="4318F736" w14:textId="77777777" w:rsidR="00E4321F" w:rsidRDefault="00E4321F" w:rsidP="00D05D47"/>
        </w:tc>
        <w:tc>
          <w:tcPr>
            <w:tcW w:w="961" w:type="dxa"/>
          </w:tcPr>
          <w:p w14:paraId="2FD0B0F4" w14:textId="77777777" w:rsidR="00E4321F" w:rsidRDefault="00E4321F" w:rsidP="008920CE"/>
        </w:tc>
        <w:tc>
          <w:tcPr>
            <w:tcW w:w="2520" w:type="dxa"/>
          </w:tcPr>
          <w:p w14:paraId="74214E6A" w14:textId="77777777" w:rsidR="00E4321F" w:rsidRDefault="00E4321F" w:rsidP="008920CE"/>
        </w:tc>
        <w:tc>
          <w:tcPr>
            <w:tcW w:w="900" w:type="dxa"/>
          </w:tcPr>
          <w:p w14:paraId="3CCA272D" w14:textId="77777777" w:rsidR="00E4321F" w:rsidRDefault="00E4321F" w:rsidP="008920CE"/>
        </w:tc>
      </w:tr>
      <w:tr w:rsidR="00E4321F" w14:paraId="2113FEB0" w14:textId="77777777">
        <w:tc>
          <w:tcPr>
            <w:tcW w:w="4519" w:type="dxa"/>
            <w:shd w:val="clear" w:color="auto" w:fill="DBE5F1"/>
          </w:tcPr>
          <w:p w14:paraId="6DE9873A" w14:textId="77777777" w:rsidR="00E4321F" w:rsidRDefault="00E4321F" w:rsidP="00C71EBE">
            <w:r>
              <w:t>Name, Vorname</w:t>
            </w:r>
          </w:p>
        </w:tc>
        <w:tc>
          <w:tcPr>
            <w:tcW w:w="961" w:type="dxa"/>
            <w:shd w:val="clear" w:color="auto" w:fill="DBE5F1"/>
          </w:tcPr>
          <w:p w14:paraId="32F5A199" w14:textId="77777777" w:rsidR="00E4321F" w:rsidRDefault="00E4321F" w:rsidP="00D05D47">
            <w:r>
              <w:t>Ja</w:t>
            </w:r>
          </w:p>
        </w:tc>
        <w:tc>
          <w:tcPr>
            <w:tcW w:w="961" w:type="dxa"/>
            <w:shd w:val="clear" w:color="auto" w:fill="DBE5F1"/>
          </w:tcPr>
          <w:p w14:paraId="14454938" w14:textId="77777777" w:rsidR="00E4321F" w:rsidRDefault="00E4321F" w:rsidP="008920CE"/>
        </w:tc>
        <w:tc>
          <w:tcPr>
            <w:tcW w:w="2520" w:type="dxa"/>
            <w:shd w:val="clear" w:color="auto" w:fill="DBE5F1"/>
          </w:tcPr>
          <w:p w14:paraId="4116ACA1" w14:textId="77777777" w:rsidR="00E4321F" w:rsidRDefault="00E4321F" w:rsidP="008920CE"/>
        </w:tc>
        <w:tc>
          <w:tcPr>
            <w:tcW w:w="900" w:type="dxa"/>
            <w:shd w:val="clear" w:color="auto" w:fill="DBE5F1"/>
          </w:tcPr>
          <w:p w14:paraId="1DE97AAD" w14:textId="77777777" w:rsidR="00E4321F" w:rsidRDefault="00E4321F" w:rsidP="008920CE"/>
        </w:tc>
      </w:tr>
      <w:tr w:rsidR="00E4321F" w14:paraId="7927FBD5" w14:textId="77777777">
        <w:tc>
          <w:tcPr>
            <w:tcW w:w="4519" w:type="dxa"/>
          </w:tcPr>
          <w:p w14:paraId="171E767D" w14:textId="77777777" w:rsidR="00E4321F" w:rsidRDefault="00E4321F" w:rsidP="00C71EBE">
            <w:r>
              <w:t>Geburtsdatum</w:t>
            </w:r>
          </w:p>
        </w:tc>
        <w:tc>
          <w:tcPr>
            <w:tcW w:w="961" w:type="dxa"/>
          </w:tcPr>
          <w:p w14:paraId="06B45701" w14:textId="77777777" w:rsidR="00E4321F" w:rsidRDefault="00E4321F" w:rsidP="00D05D47">
            <w:r>
              <w:t>Ja</w:t>
            </w:r>
          </w:p>
        </w:tc>
        <w:tc>
          <w:tcPr>
            <w:tcW w:w="961" w:type="dxa"/>
          </w:tcPr>
          <w:p w14:paraId="4F7A80AD" w14:textId="77777777" w:rsidR="00E4321F" w:rsidRDefault="00E4321F" w:rsidP="008920CE"/>
        </w:tc>
        <w:tc>
          <w:tcPr>
            <w:tcW w:w="2520" w:type="dxa"/>
          </w:tcPr>
          <w:p w14:paraId="29A75958" w14:textId="77777777" w:rsidR="00E4321F" w:rsidRDefault="00E4321F" w:rsidP="008920CE"/>
        </w:tc>
        <w:tc>
          <w:tcPr>
            <w:tcW w:w="900" w:type="dxa"/>
          </w:tcPr>
          <w:p w14:paraId="141B5F69" w14:textId="77777777" w:rsidR="00E4321F" w:rsidRDefault="00E4321F" w:rsidP="008920CE"/>
        </w:tc>
      </w:tr>
      <w:tr w:rsidR="00E4321F" w14:paraId="6011F402" w14:textId="77777777">
        <w:tc>
          <w:tcPr>
            <w:tcW w:w="4519" w:type="dxa"/>
            <w:shd w:val="clear" w:color="auto" w:fill="DBE5F1"/>
          </w:tcPr>
          <w:p w14:paraId="0DF51F88" w14:textId="77777777" w:rsidR="00E4321F" w:rsidRDefault="00E4321F" w:rsidP="00C71EBE">
            <w:r>
              <w:t>Geburtsort</w:t>
            </w:r>
          </w:p>
        </w:tc>
        <w:tc>
          <w:tcPr>
            <w:tcW w:w="961" w:type="dxa"/>
            <w:shd w:val="clear" w:color="auto" w:fill="DBE5F1"/>
          </w:tcPr>
          <w:p w14:paraId="0FC74F58" w14:textId="72789A3A" w:rsidR="00E4321F" w:rsidRDefault="0068558B" w:rsidP="00D05D47">
            <w:r>
              <w:t>Ja</w:t>
            </w:r>
          </w:p>
        </w:tc>
        <w:tc>
          <w:tcPr>
            <w:tcW w:w="961" w:type="dxa"/>
            <w:shd w:val="clear" w:color="auto" w:fill="DBE5F1"/>
          </w:tcPr>
          <w:p w14:paraId="6C3B9984" w14:textId="24966673" w:rsidR="00E4321F" w:rsidRDefault="00E4321F" w:rsidP="008920CE"/>
        </w:tc>
        <w:tc>
          <w:tcPr>
            <w:tcW w:w="2520" w:type="dxa"/>
            <w:shd w:val="clear" w:color="auto" w:fill="DBE5F1"/>
          </w:tcPr>
          <w:p w14:paraId="457D3FC9" w14:textId="77777777" w:rsidR="00E4321F" w:rsidRDefault="00E4321F" w:rsidP="008920CE"/>
        </w:tc>
        <w:tc>
          <w:tcPr>
            <w:tcW w:w="900" w:type="dxa"/>
            <w:shd w:val="clear" w:color="auto" w:fill="DBE5F1"/>
          </w:tcPr>
          <w:p w14:paraId="7104CBF9" w14:textId="77777777" w:rsidR="00E4321F" w:rsidRDefault="00E4321F" w:rsidP="008920CE"/>
        </w:tc>
      </w:tr>
      <w:tr w:rsidR="00E4321F" w14:paraId="31006CA5" w14:textId="77777777">
        <w:tc>
          <w:tcPr>
            <w:tcW w:w="4519" w:type="dxa"/>
          </w:tcPr>
          <w:p w14:paraId="2BCAE7F0" w14:textId="77777777" w:rsidR="00E4321F" w:rsidRDefault="00E4321F" w:rsidP="00C71EBE">
            <w:r>
              <w:t xml:space="preserve">Anschrift </w:t>
            </w:r>
          </w:p>
        </w:tc>
        <w:tc>
          <w:tcPr>
            <w:tcW w:w="961" w:type="dxa"/>
          </w:tcPr>
          <w:p w14:paraId="2230BBA7" w14:textId="77777777" w:rsidR="00E4321F" w:rsidRDefault="00E4321F" w:rsidP="00D05D47">
            <w:r>
              <w:t>Ja</w:t>
            </w:r>
          </w:p>
        </w:tc>
        <w:tc>
          <w:tcPr>
            <w:tcW w:w="961" w:type="dxa"/>
          </w:tcPr>
          <w:p w14:paraId="429BCADD" w14:textId="77777777" w:rsidR="00E4321F" w:rsidRDefault="00E4321F" w:rsidP="008920CE"/>
        </w:tc>
        <w:tc>
          <w:tcPr>
            <w:tcW w:w="2520" w:type="dxa"/>
          </w:tcPr>
          <w:p w14:paraId="6DC247EA" w14:textId="77777777" w:rsidR="00E4321F" w:rsidRDefault="00E4321F" w:rsidP="008920CE"/>
        </w:tc>
        <w:tc>
          <w:tcPr>
            <w:tcW w:w="900" w:type="dxa"/>
          </w:tcPr>
          <w:p w14:paraId="514DCEB9" w14:textId="77777777" w:rsidR="00E4321F" w:rsidRDefault="00E4321F" w:rsidP="008920CE"/>
        </w:tc>
      </w:tr>
      <w:tr w:rsidR="00E4321F" w14:paraId="04A3620A" w14:textId="77777777">
        <w:tc>
          <w:tcPr>
            <w:tcW w:w="4519" w:type="dxa"/>
            <w:shd w:val="clear" w:color="auto" w:fill="DBE5F1"/>
          </w:tcPr>
          <w:p w14:paraId="7854BCD2" w14:textId="77777777" w:rsidR="00E4321F" w:rsidRDefault="00E4321F" w:rsidP="00C71EBE">
            <w:r>
              <w:t>Staatsangehörigkeit</w:t>
            </w:r>
          </w:p>
        </w:tc>
        <w:tc>
          <w:tcPr>
            <w:tcW w:w="961" w:type="dxa"/>
            <w:shd w:val="clear" w:color="auto" w:fill="DBE5F1"/>
          </w:tcPr>
          <w:p w14:paraId="65DCBE0C" w14:textId="77777777" w:rsidR="00E4321F" w:rsidRDefault="00E4321F" w:rsidP="00D05D47">
            <w:r>
              <w:t>Ja</w:t>
            </w:r>
          </w:p>
        </w:tc>
        <w:tc>
          <w:tcPr>
            <w:tcW w:w="961" w:type="dxa"/>
            <w:shd w:val="clear" w:color="auto" w:fill="DBE5F1"/>
          </w:tcPr>
          <w:p w14:paraId="6073B2A4" w14:textId="77777777" w:rsidR="00E4321F" w:rsidRDefault="00E4321F" w:rsidP="008920CE"/>
        </w:tc>
        <w:tc>
          <w:tcPr>
            <w:tcW w:w="2520" w:type="dxa"/>
            <w:shd w:val="clear" w:color="auto" w:fill="DBE5F1"/>
          </w:tcPr>
          <w:p w14:paraId="51992714" w14:textId="77777777" w:rsidR="00E4321F" w:rsidRDefault="00E4321F" w:rsidP="008920CE"/>
        </w:tc>
        <w:tc>
          <w:tcPr>
            <w:tcW w:w="900" w:type="dxa"/>
            <w:shd w:val="clear" w:color="auto" w:fill="DBE5F1"/>
          </w:tcPr>
          <w:p w14:paraId="7B7CFA83" w14:textId="77777777" w:rsidR="00E4321F" w:rsidRDefault="00E4321F" w:rsidP="008920CE"/>
        </w:tc>
      </w:tr>
      <w:tr w:rsidR="00E4321F" w14:paraId="6732522A" w14:textId="77777777">
        <w:tc>
          <w:tcPr>
            <w:tcW w:w="4519" w:type="dxa"/>
          </w:tcPr>
          <w:p w14:paraId="0AF4C339" w14:textId="77777777" w:rsidR="00E4321F" w:rsidRDefault="00E4321F" w:rsidP="00C71EBE">
            <w:r>
              <w:t>Bankverbindung</w:t>
            </w:r>
          </w:p>
        </w:tc>
        <w:tc>
          <w:tcPr>
            <w:tcW w:w="961" w:type="dxa"/>
          </w:tcPr>
          <w:p w14:paraId="6AF20DEA" w14:textId="77777777" w:rsidR="00E4321F" w:rsidRDefault="00E4321F" w:rsidP="00D05D47"/>
        </w:tc>
        <w:tc>
          <w:tcPr>
            <w:tcW w:w="961" w:type="dxa"/>
          </w:tcPr>
          <w:p w14:paraId="630CAA4A" w14:textId="77777777" w:rsidR="00E4321F" w:rsidRDefault="00E4321F" w:rsidP="008920CE"/>
        </w:tc>
        <w:tc>
          <w:tcPr>
            <w:tcW w:w="2520" w:type="dxa"/>
          </w:tcPr>
          <w:p w14:paraId="77EDC274" w14:textId="77777777" w:rsidR="00E4321F" w:rsidRDefault="00E4321F" w:rsidP="008920CE"/>
        </w:tc>
        <w:tc>
          <w:tcPr>
            <w:tcW w:w="900" w:type="dxa"/>
          </w:tcPr>
          <w:p w14:paraId="7749D9B8" w14:textId="77777777" w:rsidR="00E4321F" w:rsidRDefault="00E4321F" w:rsidP="008920CE"/>
        </w:tc>
      </w:tr>
      <w:tr w:rsidR="00E4321F" w14:paraId="37400739" w14:textId="77777777">
        <w:tc>
          <w:tcPr>
            <w:tcW w:w="4519" w:type="dxa"/>
            <w:shd w:val="clear" w:color="auto" w:fill="DBE5F1"/>
          </w:tcPr>
          <w:p w14:paraId="10870BDF" w14:textId="77777777" w:rsidR="00E4321F" w:rsidRDefault="00E4321F" w:rsidP="00C71EBE">
            <w:r>
              <w:t>Beginn der Beschäftigung</w:t>
            </w:r>
          </w:p>
        </w:tc>
        <w:tc>
          <w:tcPr>
            <w:tcW w:w="961" w:type="dxa"/>
            <w:shd w:val="clear" w:color="auto" w:fill="DBE5F1"/>
          </w:tcPr>
          <w:p w14:paraId="27DF3218" w14:textId="77777777" w:rsidR="00E4321F" w:rsidRDefault="00E4321F" w:rsidP="00D05D47">
            <w:r>
              <w:t>Ja</w:t>
            </w:r>
          </w:p>
        </w:tc>
        <w:tc>
          <w:tcPr>
            <w:tcW w:w="961" w:type="dxa"/>
            <w:shd w:val="clear" w:color="auto" w:fill="DBE5F1"/>
          </w:tcPr>
          <w:p w14:paraId="38919285" w14:textId="77777777" w:rsidR="00E4321F" w:rsidRDefault="00E4321F" w:rsidP="008920CE"/>
        </w:tc>
        <w:tc>
          <w:tcPr>
            <w:tcW w:w="2520" w:type="dxa"/>
            <w:shd w:val="clear" w:color="auto" w:fill="DBE5F1"/>
          </w:tcPr>
          <w:p w14:paraId="43AEBCF3" w14:textId="77777777" w:rsidR="00E4321F" w:rsidRDefault="00E4321F" w:rsidP="008920CE"/>
        </w:tc>
        <w:tc>
          <w:tcPr>
            <w:tcW w:w="900" w:type="dxa"/>
            <w:shd w:val="clear" w:color="auto" w:fill="DBE5F1"/>
          </w:tcPr>
          <w:p w14:paraId="21939ECE" w14:textId="77777777" w:rsidR="00E4321F" w:rsidRDefault="00E4321F" w:rsidP="008920CE"/>
        </w:tc>
      </w:tr>
      <w:tr w:rsidR="00E4321F" w14:paraId="67CB10AF" w14:textId="77777777">
        <w:tc>
          <w:tcPr>
            <w:tcW w:w="4519" w:type="dxa"/>
          </w:tcPr>
          <w:p w14:paraId="2E61ED00" w14:textId="77777777" w:rsidR="00E4321F" w:rsidRDefault="00E4321F" w:rsidP="00C71EBE">
            <w:r>
              <w:t>Abteilung</w:t>
            </w:r>
          </w:p>
        </w:tc>
        <w:tc>
          <w:tcPr>
            <w:tcW w:w="961" w:type="dxa"/>
          </w:tcPr>
          <w:p w14:paraId="7DCDE3ED" w14:textId="77777777" w:rsidR="00E4321F" w:rsidRDefault="00E4321F" w:rsidP="00D05D47"/>
        </w:tc>
        <w:tc>
          <w:tcPr>
            <w:tcW w:w="961" w:type="dxa"/>
          </w:tcPr>
          <w:p w14:paraId="5EADED83" w14:textId="77777777" w:rsidR="00E4321F" w:rsidRDefault="00E4321F" w:rsidP="008920CE"/>
        </w:tc>
        <w:tc>
          <w:tcPr>
            <w:tcW w:w="2520" w:type="dxa"/>
          </w:tcPr>
          <w:p w14:paraId="517DA284" w14:textId="77777777" w:rsidR="00E4321F" w:rsidRDefault="00E4321F" w:rsidP="008920CE"/>
        </w:tc>
        <w:tc>
          <w:tcPr>
            <w:tcW w:w="900" w:type="dxa"/>
          </w:tcPr>
          <w:p w14:paraId="5BD07951" w14:textId="77777777" w:rsidR="00E4321F" w:rsidRDefault="00E4321F" w:rsidP="008920CE"/>
        </w:tc>
      </w:tr>
      <w:tr w:rsidR="00E4321F" w14:paraId="7704FFCC" w14:textId="77777777">
        <w:tc>
          <w:tcPr>
            <w:tcW w:w="4519" w:type="dxa"/>
            <w:shd w:val="clear" w:color="auto" w:fill="DBE5F1"/>
          </w:tcPr>
          <w:p w14:paraId="744BF7DE" w14:textId="77777777" w:rsidR="00E4321F" w:rsidRDefault="00E4321F" w:rsidP="00C71EBE">
            <w:r>
              <w:t>Kostenstelle</w:t>
            </w:r>
          </w:p>
        </w:tc>
        <w:tc>
          <w:tcPr>
            <w:tcW w:w="961" w:type="dxa"/>
            <w:shd w:val="clear" w:color="auto" w:fill="DBE5F1"/>
          </w:tcPr>
          <w:p w14:paraId="2170E7E0" w14:textId="77777777" w:rsidR="00E4321F" w:rsidRDefault="00E4321F" w:rsidP="00D05D47"/>
        </w:tc>
        <w:tc>
          <w:tcPr>
            <w:tcW w:w="961" w:type="dxa"/>
            <w:shd w:val="clear" w:color="auto" w:fill="DBE5F1"/>
          </w:tcPr>
          <w:p w14:paraId="037C4955" w14:textId="77777777" w:rsidR="00E4321F" w:rsidRDefault="00E4321F" w:rsidP="008920CE"/>
        </w:tc>
        <w:tc>
          <w:tcPr>
            <w:tcW w:w="2520" w:type="dxa"/>
            <w:shd w:val="clear" w:color="auto" w:fill="DBE5F1"/>
          </w:tcPr>
          <w:p w14:paraId="5215E3E5" w14:textId="77777777" w:rsidR="00E4321F" w:rsidRDefault="00E4321F" w:rsidP="008920CE"/>
        </w:tc>
        <w:tc>
          <w:tcPr>
            <w:tcW w:w="900" w:type="dxa"/>
            <w:shd w:val="clear" w:color="auto" w:fill="DBE5F1"/>
          </w:tcPr>
          <w:p w14:paraId="2CD4B3DD" w14:textId="77777777" w:rsidR="00E4321F" w:rsidRDefault="00E4321F" w:rsidP="008920CE"/>
        </w:tc>
      </w:tr>
      <w:tr w:rsidR="00E4321F" w14:paraId="40986B13" w14:textId="77777777">
        <w:tc>
          <w:tcPr>
            <w:tcW w:w="4519" w:type="dxa"/>
          </w:tcPr>
          <w:p w14:paraId="15D61F23" w14:textId="77777777" w:rsidR="00E4321F" w:rsidRDefault="00E4321F" w:rsidP="00C71EBE">
            <w:r>
              <w:t>Mitarbeiterkreis</w:t>
            </w:r>
          </w:p>
        </w:tc>
        <w:tc>
          <w:tcPr>
            <w:tcW w:w="961" w:type="dxa"/>
          </w:tcPr>
          <w:p w14:paraId="52753617" w14:textId="77777777" w:rsidR="00E4321F" w:rsidRDefault="00E4321F" w:rsidP="00D05D47"/>
        </w:tc>
        <w:tc>
          <w:tcPr>
            <w:tcW w:w="961" w:type="dxa"/>
          </w:tcPr>
          <w:p w14:paraId="75A8E8EB" w14:textId="77777777" w:rsidR="00E4321F" w:rsidRDefault="00E4321F" w:rsidP="008920CE"/>
        </w:tc>
        <w:tc>
          <w:tcPr>
            <w:tcW w:w="2520" w:type="dxa"/>
          </w:tcPr>
          <w:p w14:paraId="6BFC7408" w14:textId="77777777" w:rsidR="00E4321F" w:rsidRDefault="00E4321F" w:rsidP="008920CE"/>
        </w:tc>
        <w:tc>
          <w:tcPr>
            <w:tcW w:w="900" w:type="dxa"/>
          </w:tcPr>
          <w:p w14:paraId="4EFC5011" w14:textId="77777777" w:rsidR="00E4321F" w:rsidRDefault="00E4321F" w:rsidP="008920CE"/>
        </w:tc>
      </w:tr>
      <w:tr w:rsidR="00E4321F" w14:paraId="28D83816" w14:textId="77777777">
        <w:tc>
          <w:tcPr>
            <w:tcW w:w="4519" w:type="dxa"/>
            <w:shd w:val="clear" w:color="auto" w:fill="DBE5F1"/>
          </w:tcPr>
          <w:p w14:paraId="32509C02" w14:textId="77777777" w:rsidR="00E4321F" w:rsidRDefault="00E4321F" w:rsidP="00C71EBE">
            <w:r>
              <w:t>Arbeitszeit</w:t>
            </w:r>
          </w:p>
        </w:tc>
        <w:tc>
          <w:tcPr>
            <w:tcW w:w="961" w:type="dxa"/>
            <w:shd w:val="clear" w:color="auto" w:fill="DBE5F1"/>
          </w:tcPr>
          <w:p w14:paraId="597DC5FA" w14:textId="77777777" w:rsidR="00E4321F" w:rsidRDefault="00E4321F" w:rsidP="00D05D47"/>
        </w:tc>
        <w:tc>
          <w:tcPr>
            <w:tcW w:w="961" w:type="dxa"/>
            <w:shd w:val="clear" w:color="auto" w:fill="DBE5F1"/>
          </w:tcPr>
          <w:p w14:paraId="4920EC13" w14:textId="77777777" w:rsidR="00E4321F" w:rsidRDefault="00E4321F" w:rsidP="008920CE"/>
        </w:tc>
        <w:tc>
          <w:tcPr>
            <w:tcW w:w="2520" w:type="dxa"/>
            <w:shd w:val="clear" w:color="auto" w:fill="DBE5F1"/>
          </w:tcPr>
          <w:p w14:paraId="0F0D7018" w14:textId="77777777" w:rsidR="00E4321F" w:rsidRDefault="00E4321F" w:rsidP="008920CE"/>
        </w:tc>
        <w:tc>
          <w:tcPr>
            <w:tcW w:w="900" w:type="dxa"/>
            <w:shd w:val="clear" w:color="auto" w:fill="DBE5F1"/>
          </w:tcPr>
          <w:p w14:paraId="1191FE5F" w14:textId="77777777" w:rsidR="00E4321F" w:rsidRDefault="00E4321F" w:rsidP="008920CE"/>
        </w:tc>
      </w:tr>
    </w:tbl>
    <w:p w14:paraId="09EC78F7" w14:textId="77777777" w:rsidR="00C71EBE" w:rsidRDefault="00C71EBE" w:rsidP="00C71EBE"/>
    <w:p w14:paraId="4FE94E75" w14:textId="77777777" w:rsidR="00886FE3" w:rsidRDefault="00886FE3" w:rsidP="00C71EBE"/>
    <w:p w14:paraId="4473B738" w14:textId="77777777" w:rsidR="00F71352" w:rsidRDefault="00F71352" w:rsidP="00317B44">
      <w:pPr>
        <w:pStyle w:val="berschrift2"/>
      </w:pPr>
      <w:bookmarkStart w:id="39" w:name="_Ref271191733"/>
      <w:bookmarkStart w:id="40" w:name="_Ref271201471"/>
      <w:bookmarkStart w:id="41" w:name="_Toc344387264"/>
      <w:bookmarkStart w:id="42" w:name="_Toc405106412"/>
      <w:bookmarkStart w:id="43" w:name="_Toc436073931"/>
      <w:r>
        <w:t>Lohnsteuerdaten</w:t>
      </w:r>
      <w:bookmarkEnd w:id="39"/>
      <w:bookmarkEnd w:id="40"/>
      <w:bookmarkEnd w:id="41"/>
      <w:bookmarkEnd w:id="42"/>
      <w:bookmarkEnd w:id="43"/>
    </w:p>
    <w:p w14:paraId="2648BB95" w14:textId="77777777" w:rsidR="00103FDE" w:rsidRDefault="00103FDE" w:rsidP="00930A25">
      <w:r>
        <w:t>Nur wenn keine Pauschalversteuerung</w:t>
      </w:r>
    </w:p>
    <w:p w14:paraId="4F510D9B" w14:textId="77777777" w:rsidR="00060CBB" w:rsidRDefault="00060CBB" w:rsidP="00060CBB"/>
    <w:p w14:paraId="7383E246" w14:textId="77777777" w:rsidR="00060CBB" w:rsidRDefault="00060CBB" w:rsidP="00060CBB">
      <w:r>
        <w:t>Für den Zugriff auf die ELStAM-Datenbank sind die folgenden Daten notwendig:</w:t>
      </w:r>
    </w:p>
    <w:p w14:paraId="258C9802" w14:textId="77777777" w:rsidR="00060CBB" w:rsidRPr="00930A25" w:rsidRDefault="00060CBB" w:rsidP="00060CB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060CBB" w14:paraId="7BFA9C83" w14:textId="77777777" w:rsidTr="001F0875">
        <w:tc>
          <w:tcPr>
            <w:tcW w:w="5447" w:type="dxa"/>
            <w:shd w:val="clear" w:color="auto" w:fill="DBE5F1"/>
          </w:tcPr>
          <w:p w14:paraId="1DB052E1" w14:textId="77777777" w:rsidR="00060CBB" w:rsidRDefault="00060CBB" w:rsidP="001F0875">
            <w:r>
              <w:t>Daten</w:t>
            </w:r>
          </w:p>
        </w:tc>
        <w:tc>
          <w:tcPr>
            <w:tcW w:w="961" w:type="dxa"/>
            <w:shd w:val="clear" w:color="auto" w:fill="DBE5F1"/>
          </w:tcPr>
          <w:p w14:paraId="10684687" w14:textId="77777777" w:rsidR="00060CBB" w:rsidRDefault="00060CBB" w:rsidP="001F0875">
            <w:r>
              <w:t>Optional</w:t>
            </w:r>
          </w:p>
        </w:tc>
        <w:tc>
          <w:tcPr>
            <w:tcW w:w="2520" w:type="dxa"/>
            <w:shd w:val="clear" w:color="auto" w:fill="DBE5F1"/>
          </w:tcPr>
          <w:p w14:paraId="0B6652C8" w14:textId="77777777" w:rsidR="00060CBB" w:rsidRDefault="00060CBB" w:rsidP="001F0875">
            <w:r>
              <w:t>Interne Angaben</w:t>
            </w:r>
          </w:p>
        </w:tc>
        <w:tc>
          <w:tcPr>
            <w:tcW w:w="900" w:type="dxa"/>
            <w:shd w:val="clear" w:color="auto" w:fill="DBE5F1"/>
          </w:tcPr>
          <w:p w14:paraId="6F827CCC" w14:textId="77777777" w:rsidR="00060CBB" w:rsidRDefault="00060CBB" w:rsidP="001F0875">
            <w:r>
              <w:t>Erledigt</w:t>
            </w:r>
          </w:p>
        </w:tc>
      </w:tr>
      <w:tr w:rsidR="00060CBB" w14:paraId="5B5A26E2" w14:textId="77777777" w:rsidTr="001F0875">
        <w:tc>
          <w:tcPr>
            <w:tcW w:w="5447" w:type="dxa"/>
          </w:tcPr>
          <w:p w14:paraId="585337E9" w14:textId="77777777" w:rsidR="00060CBB" w:rsidRDefault="00060CBB" w:rsidP="001F0875">
            <w:r>
              <w:t>Steuerliche ID-Nr.</w:t>
            </w:r>
          </w:p>
        </w:tc>
        <w:tc>
          <w:tcPr>
            <w:tcW w:w="961" w:type="dxa"/>
          </w:tcPr>
          <w:p w14:paraId="0B94DC42" w14:textId="77777777" w:rsidR="00060CBB" w:rsidRDefault="00060CBB" w:rsidP="001F0875"/>
        </w:tc>
        <w:tc>
          <w:tcPr>
            <w:tcW w:w="2520" w:type="dxa"/>
          </w:tcPr>
          <w:p w14:paraId="68D2980E" w14:textId="77777777" w:rsidR="00060CBB" w:rsidRDefault="00060CBB" w:rsidP="001F0875"/>
        </w:tc>
        <w:tc>
          <w:tcPr>
            <w:tcW w:w="900" w:type="dxa"/>
          </w:tcPr>
          <w:p w14:paraId="7220473F" w14:textId="77777777" w:rsidR="00060CBB" w:rsidRDefault="00060CBB" w:rsidP="001F0875"/>
        </w:tc>
      </w:tr>
      <w:tr w:rsidR="00060CBB" w14:paraId="599C83C6" w14:textId="77777777" w:rsidTr="001F0875">
        <w:tc>
          <w:tcPr>
            <w:tcW w:w="5447" w:type="dxa"/>
            <w:shd w:val="clear" w:color="auto" w:fill="DBE5F1"/>
          </w:tcPr>
          <w:p w14:paraId="2C9294A1" w14:textId="77777777" w:rsidR="00060CBB" w:rsidRDefault="00060CBB" w:rsidP="001F0875">
            <w:r>
              <w:t>Melderechtliches Geburtsdatum</w:t>
            </w:r>
          </w:p>
        </w:tc>
        <w:tc>
          <w:tcPr>
            <w:tcW w:w="961" w:type="dxa"/>
            <w:shd w:val="clear" w:color="auto" w:fill="DBE5F1"/>
          </w:tcPr>
          <w:p w14:paraId="0E5CA6E1" w14:textId="77777777" w:rsidR="00060CBB" w:rsidRDefault="00060CBB" w:rsidP="001F0875"/>
        </w:tc>
        <w:tc>
          <w:tcPr>
            <w:tcW w:w="2520" w:type="dxa"/>
            <w:shd w:val="clear" w:color="auto" w:fill="DBE5F1"/>
          </w:tcPr>
          <w:p w14:paraId="137AB6AB" w14:textId="77777777" w:rsidR="00060CBB" w:rsidRDefault="00060CBB" w:rsidP="001F0875"/>
        </w:tc>
        <w:tc>
          <w:tcPr>
            <w:tcW w:w="900" w:type="dxa"/>
            <w:shd w:val="clear" w:color="auto" w:fill="DBE5F1"/>
          </w:tcPr>
          <w:p w14:paraId="65BE890C" w14:textId="77777777" w:rsidR="00060CBB" w:rsidRDefault="00060CBB" w:rsidP="001F0875"/>
        </w:tc>
      </w:tr>
      <w:tr w:rsidR="00060CBB" w14:paraId="44946088" w14:textId="77777777" w:rsidTr="001F0875">
        <w:tc>
          <w:tcPr>
            <w:tcW w:w="5447" w:type="dxa"/>
          </w:tcPr>
          <w:p w14:paraId="64782AC7" w14:textId="77777777" w:rsidR="00060CBB" w:rsidRDefault="00060CBB" w:rsidP="001F0875">
            <w:r>
              <w:t>Kennzeichen Hauptarbeitgeber</w:t>
            </w:r>
          </w:p>
        </w:tc>
        <w:tc>
          <w:tcPr>
            <w:tcW w:w="961" w:type="dxa"/>
          </w:tcPr>
          <w:p w14:paraId="710E0B0D" w14:textId="77777777" w:rsidR="00060CBB" w:rsidRDefault="00060CBB" w:rsidP="001F0875"/>
        </w:tc>
        <w:tc>
          <w:tcPr>
            <w:tcW w:w="2520" w:type="dxa"/>
          </w:tcPr>
          <w:p w14:paraId="42CAEE1B" w14:textId="77777777" w:rsidR="00060CBB" w:rsidRDefault="00060CBB" w:rsidP="001F0875"/>
        </w:tc>
        <w:tc>
          <w:tcPr>
            <w:tcW w:w="900" w:type="dxa"/>
          </w:tcPr>
          <w:p w14:paraId="7E1D495D" w14:textId="77777777" w:rsidR="00060CBB" w:rsidRDefault="00060CBB" w:rsidP="001F0875"/>
        </w:tc>
      </w:tr>
    </w:tbl>
    <w:p w14:paraId="0B48230B" w14:textId="77777777" w:rsidR="00060CBB" w:rsidRDefault="00060CBB" w:rsidP="00060CBB"/>
    <w:p w14:paraId="6975041B" w14:textId="77777777" w:rsidR="00060CBB" w:rsidRDefault="00060CBB" w:rsidP="00060CBB">
      <w:r>
        <w:t>Die folgenden Daten sind manuell zu erfassen:</w:t>
      </w:r>
    </w:p>
    <w:p w14:paraId="492B78F8" w14:textId="77777777" w:rsidR="00060CBB" w:rsidRDefault="00060CBB" w:rsidP="00060CB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060CBB" w14:paraId="3C26DA52" w14:textId="77777777" w:rsidTr="001F0875">
        <w:tc>
          <w:tcPr>
            <w:tcW w:w="5447" w:type="dxa"/>
            <w:shd w:val="clear" w:color="auto" w:fill="DBE5F1"/>
          </w:tcPr>
          <w:p w14:paraId="23CC90EC" w14:textId="77777777" w:rsidR="00060CBB" w:rsidRDefault="00060CBB" w:rsidP="001F0875">
            <w:r>
              <w:t>Daten</w:t>
            </w:r>
          </w:p>
        </w:tc>
        <w:tc>
          <w:tcPr>
            <w:tcW w:w="961" w:type="dxa"/>
            <w:shd w:val="clear" w:color="auto" w:fill="DBE5F1"/>
          </w:tcPr>
          <w:p w14:paraId="79E06481" w14:textId="77777777" w:rsidR="00060CBB" w:rsidRDefault="00060CBB" w:rsidP="001F0875">
            <w:r>
              <w:t>Optional</w:t>
            </w:r>
          </w:p>
        </w:tc>
        <w:tc>
          <w:tcPr>
            <w:tcW w:w="2520" w:type="dxa"/>
            <w:shd w:val="clear" w:color="auto" w:fill="DBE5F1"/>
          </w:tcPr>
          <w:p w14:paraId="307CA09A" w14:textId="77777777" w:rsidR="00060CBB" w:rsidRDefault="00060CBB" w:rsidP="001F0875">
            <w:r>
              <w:t>Interne Angaben</w:t>
            </w:r>
          </w:p>
        </w:tc>
        <w:tc>
          <w:tcPr>
            <w:tcW w:w="900" w:type="dxa"/>
            <w:shd w:val="clear" w:color="auto" w:fill="DBE5F1"/>
          </w:tcPr>
          <w:p w14:paraId="3829F19D" w14:textId="77777777" w:rsidR="00060CBB" w:rsidRDefault="00060CBB" w:rsidP="001F0875">
            <w:r>
              <w:t>Erledigt</w:t>
            </w:r>
          </w:p>
        </w:tc>
      </w:tr>
      <w:tr w:rsidR="00060CBB" w14:paraId="621476CC" w14:textId="77777777" w:rsidTr="001F0875">
        <w:tc>
          <w:tcPr>
            <w:tcW w:w="5447" w:type="dxa"/>
          </w:tcPr>
          <w:p w14:paraId="39923DCD" w14:textId="77777777" w:rsidR="00060CBB" w:rsidRDefault="00060CBB" w:rsidP="001F0875">
            <w:r>
              <w:t xml:space="preserve">Steuerbrutto </w:t>
            </w:r>
            <w:proofErr w:type="spellStart"/>
            <w:r>
              <w:t>Vorarbeitgeber</w:t>
            </w:r>
            <w:proofErr w:type="spellEnd"/>
          </w:p>
        </w:tc>
        <w:tc>
          <w:tcPr>
            <w:tcW w:w="961" w:type="dxa"/>
          </w:tcPr>
          <w:p w14:paraId="3A59BC49" w14:textId="77777777" w:rsidR="00060CBB" w:rsidRDefault="00060CBB" w:rsidP="001F0875">
            <w:r>
              <w:t>ja</w:t>
            </w:r>
          </w:p>
        </w:tc>
        <w:tc>
          <w:tcPr>
            <w:tcW w:w="2520" w:type="dxa"/>
          </w:tcPr>
          <w:p w14:paraId="1F991C0E" w14:textId="77777777" w:rsidR="00060CBB" w:rsidRDefault="00060CBB" w:rsidP="001F0875"/>
        </w:tc>
        <w:tc>
          <w:tcPr>
            <w:tcW w:w="900" w:type="dxa"/>
          </w:tcPr>
          <w:p w14:paraId="4FD60F44" w14:textId="77777777" w:rsidR="00060CBB" w:rsidRDefault="00060CBB" w:rsidP="001F0875"/>
        </w:tc>
      </w:tr>
      <w:tr w:rsidR="00060CBB" w14:paraId="620CBD1B" w14:textId="77777777" w:rsidTr="001F0875">
        <w:tc>
          <w:tcPr>
            <w:tcW w:w="5447" w:type="dxa"/>
            <w:shd w:val="clear" w:color="auto" w:fill="DBE5F1"/>
          </w:tcPr>
          <w:p w14:paraId="461E5ACF" w14:textId="77777777" w:rsidR="00060CBB" w:rsidRDefault="00060CBB" w:rsidP="001F0875">
            <w:r>
              <w:t>Abgerechnete Steuermonate bei Vorarbeitgeber</w:t>
            </w:r>
          </w:p>
        </w:tc>
        <w:tc>
          <w:tcPr>
            <w:tcW w:w="961" w:type="dxa"/>
            <w:shd w:val="clear" w:color="auto" w:fill="DBE5F1"/>
          </w:tcPr>
          <w:p w14:paraId="158E83DB" w14:textId="77777777" w:rsidR="00060CBB" w:rsidRDefault="00060CBB" w:rsidP="001F0875">
            <w:r>
              <w:t>ja</w:t>
            </w:r>
          </w:p>
        </w:tc>
        <w:tc>
          <w:tcPr>
            <w:tcW w:w="2520" w:type="dxa"/>
            <w:shd w:val="clear" w:color="auto" w:fill="DBE5F1"/>
          </w:tcPr>
          <w:p w14:paraId="17651512" w14:textId="77777777" w:rsidR="00060CBB" w:rsidRDefault="00060CBB" w:rsidP="001F0875"/>
        </w:tc>
        <w:tc>
          <w:tcPr>
            <w:tcW w:w="900" w:type="dxa"/>
            <w:shd w:val="clear" w:color="auto" w:fill="DBE5F1"/>
          </w:tcPr>
          <w:p w14:paraId="1BE602F9" w14:textId="77777777" w:rsidR="00060CBB" w:rsidRDefault="00060CBB" w:rsidP="001F0875"/>
        </w:tc>
      </w:tr>
    </w:tbl>
    <w:p w14:paraId="1DBFACEC" w14:textId="77777777" w:rsidR="00930A25" w:rsidRPr="00930A25" w:rsidRDefault="00930A25" w:rsidP="00930A25"/>
    <w:p w14:paraId="5D5993BA" w14:textId="77777777" w:rsidR="00F71352" w:rsidRPr="00F71352" w:rsidRDefault="00F71352" w:rsidP="00F71352"/>
    <w:p w14:paraId="50853709" w14:textId="77777777" w:rsidR="00C71EBE" w:rsidRDefault="00095695" w:rsidP="00317B44">
      <w:pPr>
        <w:pStyle w:val="berschrift2"/>
      </w:pPr>
      <w:bookmarkStart w:id="44" w:name="_Ref271201514"/>
      <w:bookmarkStart w:id="45" w:name="_Toc344387265"/>
      <w:bookmarkStart w:id="46" w:name="_Toc405106413"/>
      <w:bookmarkStart w:id="47" w:name="_Toc436073932"/>
      <w:r>
        <w:t>Sozialversicherungsdaten</w:t>
      </w:r>
      <w:bookmarkEnd w:id="44"/>
      <w:bookmarkEnd w:id="45"/>
      <w:bookmarkEnd w:id="46"/>
      <w:bookmarkEnd w:id="47"/>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68331104" w14:textId="77777777">
        <w:tc>
          <w:tcPr>
            <w:tcW w:w="4519" w:type="dxa"/>
            <w:shd w:val="clear" w:color="auto" w:fill="DBE5F1"/>
          </w:tcPr>
          <w:p w14:paraId="219D46C3" w14:textId="77777777" w:rsidR="00E4321F" w:rsidRDefault="00E4321F" w:rsidP="008920CE">
            <w:r>
              <w:t>Daten</w:t>
            </w:r>
          </w:p>
        </w:tc>
        <w:tc>
          <w:tcPr>
            <w:tcW w:w="961" w:type="dxa"/>
            <w:shd w:val="clear" w:color="auto" w:fill="DBE5F1"/>
          </w:tcPr>
          <w:p w14:paraId="29B06F4C" w14:textId="77777777" w:rsidR="00E4321F" w:rsidRDefault="00E4321F" w:rsidP="00D05D47">
            <w:r>
              <w:t>DEÜV-relevant</w:t>
            </w:r>
          </w:p>
        </w:tc>
        <w:tc>
          <w:tcPr>
            <w:tcW w:w="961" w:type="dxa"/>
            <w:shd w:val="clear" w:color="auto" w:fill="DBE5F1"/>
          </w:tcPr>
          <w:p w14:paraId="70AA82E2" w14:textId="77777777" w:rsidR="00E4321F" w:rsidRDefault="00E4321F" w:rsidP="008920CE">
            <w:r>
              <w:t>Optional</w:t>
            </w:r>
          </w:p>
        </w:tc>
        <w:tc>
          <w:tcPr>
            <w:tcW w:w="2520" w:type="dxa"/>
            <w:shd w:val="clear" w:color="auto" w:fill="DBE5F1"/>
          </w:tcPr>
          <w:p w14:paraId="586C14DB" w14:textId="77777777" w:rsidR="00E4321F" w:rsidRDefault="00E4321F" w:rsidP="008920CE">
            <w:r>
              <w:t>Interne Angaben</w:t>
            </w:r>
          </w:p>
        </w:tc>
        <w:tc>
          <w:tcPr>
            <w:tcW w:w="900" w:type="dxa"/>
            <w:shd w:val="clear" w:color="auto" w:fill="DBE5F1"/>
          </w:tcPr>
          <w:p w14:paraId="45690008" w14:textId="77777777" w:rsidR="00E4321F" w:rsidRDefault="00E4321F" w:rsidP="008920CE">
            <w:r>
              <w:t>Erledigt</w:t>
            </w:r>
          </w:p>
        </w:tc>
      </w:tr>
      <w:tr w:rsidR="00E4321F" w14:paraId="0E043FB5" w14:textId="77777777">
        <w:tc>
          <w:tcPr>
            <w:tcW w:w="4519" w:type="dxa"/>
          </w:tcPr>
          <w:p w14:paraId="0A20A5B1" w14:textId="77777777" w:rsidR="00E4321F" w:rsidRDefault="00E4321F" w:rsidP="008920CE">
            <w:r>
              <w:t>Sozialversicherungsnummer</w:t>
            </w:r>
          </w:p>
        </w:tc>
        <w:tc>
          <w:tcPr>
            <w:tcW w:w="961" w:type="dxa"/>
          </w:tcPr>
          <w:p w14:paraId="2181259C" w14:textId="77777777" w:rsidR="00E4321F" w:rsidRDefault="00E4321F" w:rsidP="00D05D47">
            <w:r>
              <w:t>Ja</w:t>
            </w:r>
          </w:p>
        </w:tc>
        <w:tc>
          <w:tcPr>
            <w:tcW w:w="961" w:type="dxa"/>
          </w:tcPr>
          <w:p w14:paraId="728C8EE3" w14:textId="77777777" w:rsidR="00E4321F" w:rsidRDefault="00E4321F" w:rsidP="008920CE"/>
        </w:tc>
        <w:tc>
          <w:tcPr>
            <w:tcW w:w="2520" w:type="dxa"/>
          </w:tcPr>
          <w:p w14:paraId="155283AB" w14:textId="77777777" w:rsidR="00E4321F" w:rsidRDefault="00E4321F" w:rsidP="008920CE"/>
        </w:tc>
        <w:tc>
          <w:tcPr>
            <w:tcW w:w="900" w:type="dxa"/>
          </w:tcPr>
          <w:p w14:paraId="1991EB80" w14:textId="77777777" w:rsidR="00E4321F" w:rsidRDefault="00E4321F" w:rsidP="008920CE"/>
        </w:tc>
      </w:tr>
      <w:tr w:rsidR="00E4321F" w14:paraId="37D90001" w14:textId="77777777">
        <w:tc>
          <w:tcPr>
            <w:tcW w:w="4519" w:type="dxa"/>
            <w:shd w:val="clear" w:color="auto" w:fill="DBE5F1"/>
          </w:tcPr>
          <w:p w14:paraId="540CAAB1" w14:textId="77777777" w:rsidR="00E4321F" w:rsidRDefault="00E4321F" w:rsidP="008920CE">
            <w:r>
              <w:t>Europäische Sozialvers.-Nr.</w:t>
            </w:r>
          </w:p>
          <w:p w14:paraId="04FD1B07" w14:textId="77777777" w:rsidR="00E4321F" w:rsidRDefault="00E4321F" w:rsidP="00511FBB">
            <w:pPr>
              <w:numPr>
                <w:ilvl w:val="0"/>
                <w:numId w:val="15"/>
              </w:numPr>
            </w:pPr>
            <w:r>
              <w:t>bei ausländischen Arbeitnehmern</w:t>
            </w:r>
          </w:p>
        </w:tc>
        <w:tc>
          <w:tcPr>
            <w:tcW w:w="961" w:type="dxa"/>
            <w:shd w:val="clear" w:color="auto" w:fill="DBE5F1"/>
          </w:tcPr>
          <w:p w14:paraId="7D027D08" w14:textId="77777777" w:rsidR="00E4321F" w:rsidRDefault="00E4321F" w:rsidP="00D05D47"/>
        </w:tc>
        <w:tc>
          <w:tcPr>
            <w:tcW w:w="961" w:type="dxa"/>
            <w:shd w:val="clear" w:color="auto" w:fill="DBE5F1"/>
          </w:tcPr>
          <w:p w14:paraId="6383A386" w14:textId="77777777" w:rsidR="00E4321F" w:rsidRDefault="00E4321F" w:rsidP="008920CE">
            <w:r>
              <w:t>Ja</w:t>
            </w:r>
          </w:p>
        </w:tc>
        <w:tc>
          <w:tcPr>
            <w:tcW w:w="2520" w:type="dxa"/>
            <w:shd w:val="clear" w:color="auto" w:fill="DBE5F1"/>
          </w:tcPr>
          <w:p w14:paraId="4C254331" w14:textId="77777777" w:rsidR="00E4321F" w:rsidRDefault="00E4321F" w:rsidP="008920CE"/>
        </w:tc>
        <w:tc>
          <w:tcPr>
            <w:tcW w:w="900" w:type="dxa"/>
            <w:shd w:val="clear" w:color="auto" w:fill="DBE5F1"/>
          </w:tcPr>
          <w:p w14:paraId="4C8F7DC6" w14:textId="77777777" w:rsidR="00E4321F" w:rsidRDefault="00E4321F" w:rsidP="008920CE"/>
        </w:tc>
      </w:tr>
      <w:tr w:rsidR="00E4321F" w14:paraId="3FFFEAE1" w14:textId="77777777">
        <w:tc>
          <w:tcPr>
            <w:tcW w:w="4519" w:type="dxa"/>
          </w:tcPr>
          <w:p w14:paraId="1AE1EF7F" w14:textId="77777777" w:rsidR="00E4321F" w:rsidRDefault="004E7659" w:rsidP="008920CE">
            <w:r>
              <w:t>Einzug</w:t>
            </w:r>
            <w:r w:rsidR="00487D43">
              <w:t>s</w:t>
            </w:r>
            <w:r>
              <w:t>stelle</w:t>
            </w:r>
          </w:p>
          <w:p w14:paraId="68AD9966" w14:textId="77777777" w:rsidR="00E4321F" w:rsidRDefault="004E7659" w:rsidP="00511FBB">
            <w:pPr>
              <w:numPr>
                <w:ilvl w:val="0"/>
                <w:numId w:val="14"/>
              </w:numPr>
            </w:pPr>
            <w:r>
              <w:t xml:space="preserve">für </w:t>
            </w:r>
            <w:r w:rsidR="00040D2D">
              <w:t>Kurzfristige</w:t>
            </w:r>
            <w:r>
              <w:t xml:space="preserve"> ist dies immer die Bundesknappschaft</w:t>
            </w:r>
          </w:p>
        </w:tc>
        <w:tc>
          <w:tcPr>
            <w:tcW w:w="961" w:type="dxa"/>
          </w:tcPr>
          <w:p w14:paraId="66E2DC15" w14:textId="77777777" w:rsidR="00E4321F" w:rsidRDefault="00E4321F" w:rsidP="00D05D47"/>
        </w:tc>
        <w:tc>
          <w:tcPr>
            <w:tcW w:w="961" w:type="dxa"/>
          </w:tcPr>
          <w:p w14:paraId="2821FF67" w14:textId="77777777" w:rsidR="00E4321F" w:rsidRDefault="00E4321F" w:rsidP="008920CE"/>
        </w:tc>
        <w:tc>
          <w:tcPr>
            <w:tcW w:w="2520" w:type="dxa"/>
          </w:tcPr>
          <w:p w14:paraId="3B4FC9DE" w14:textId="77777777" w:rsidR="00E4321F" w:rsidRDefault="00E4321F" w:rsidP="008920CE"/>
        </w:tc>
        <w:tc>
          <w:tcPr>
            <w:tcW w:w="900" w:type="dxa"/>
          </w:tcPr>
          <w:p w14:paraId="7F000D01" w14:textId="77777777" w:rsidR="00E4321F" w:rsidRDefault="00E4321F" w:rsidP="008920CE"/>
        </w:tc>
      </w:tr>
      <w:tr w:rsidR="00D25835" w14:paraId="4FEC9BEF" w14:textId="77777777">
        <w:tc>
          <w:tcPr>
            <w:tcW w:w="4519" w:type="dxa"/>
            <w:shd w:val="clear" w:color="auto" w:fill="DBE5F1"/>
          </w:tcPr>
          <w:p w14:paraId="57E29BF8" w14:textId="77777777" w:rsidR="00D25835" w:rsidRDefault="00D25835" w:rsidP="007F22F9">
            <w:r>
              <w:t xml:space="preserve">Beitragsgruppenschlüssel </w:t>
            </w:r>
          </w:p>
          <w:p w14:paraId="2B8657F4" w14:textId="77777777" w:rsidR="00D25835" w:rsidRPr="00511FBB" w:rsidRDefault="00D25835" w:rsidP="007F22F9">
            <w:pPr>
              <w:pStyle w:val="Funotentext"/>
              <w:rPr>
                <w:sz w:val="16"/>
                <w:szCs w:val="16"/>
              </w:rPr>
            </w:pPr>
            <w:r w:rsidRPr="00511FBB">
              <w:rPr>
                <w:sz w:val="16"/>
                <w:szCs w:val="16"/>
              </w:rPr>
              <w:t>Der Beitra</w:t>
            </w:r>
            <w:r w:rsidR="00886FE3">
              <w:rPr>
                <w:sz w:val="16"/>
                <w:szCs w:val="16"/>
              </w:rPr>
              <w:t>gsgruppenschlüssel besteht aus vier</w:t>
            </w:r>
            <w:r w:rsidRPr="00511FBB">
              <w:rPr>
                <w:sz w:val="16"/>
                <w:szCs w:val="16"/>
              </w:rPr>
              <w:t xml:space="preserve"> Stellen: </w:t>
            </w:r>
          </w:p>
          <w:p w14:paraId="5BE903D4" w14:textId="77777777" w:rsidR="00D25835" w:rsidRPr="00511FBB" w:rsidRDefault="00D25835" w:rsidP="00714028">
            <w:pPr>
              <w:rPr>
                <w:vertAlign w:val="superscript"/>
              </w:rPr>
            </w:pPr>
            <w:r w:rsidRPr="00511FBB">
              <w:rPr>
                <w:sz w:val="16"/>
                <w:szCs w:val="16"/>
              </w:rPr>
              <w:t xml:space="preserve">1. Stelle = KV / 2. Stelle = RV / 3. Stelle = AV / 4. Stelle = PV </w:t>
            </w:r>
            <w:r w:rsidR="004549AE">
              <w:rPr>
                <w:sz w:val="16"/>
                <w:szCs w:val="16"/>
              </w:rPr>
              <w:t>(bei Kurzfristigen immer 0000)</w:t>
            </w:r>
            <w:r w:rsidRPr="00511FBB">
              <w:rPr>
                <w:sz w:val="16"/>
                <w:szCs w:val="16"/>
              </w:rPr>
              <w:br/>
            </w:r>
            <w:r w:rsidRPr="00511FBB">
              <w:rPr>
                <w:sz w:val="16"/>
                <w:szCs w:val="16"/>
              </w:rPr>
              <w:lastRenderedPageBreak/>
              <w:t xml:space="preserve">ACHTUNG: </w:t>
            </w:r>
            <w:r w:rsidR="00714028">
              <w:rPr>
                <w:sz w:val="16"/>
                <w:szCs w:val="16"/>
              </w:rPr>
              <w:t>B</w:t>
            </w:r>
            <w:r w:rsidRPr="00511FBB">
              <w:rPr>
                <w:sz w:val="16"/>
                <w:szCs w:val="16"/>
              </w:rPr>
              <w:t>ei ein</w:t>
            </w:r>
            <w:r w:rsidR="008D7B59">
              <w:rPr>
                <w:sz w:val="16"/>
                <w:szCs w:val="16"/>
              </w:rPr>
              <w:t>igen Softwaresystemen gibt es ab</w:t>
            </w:r>
            <w:r w:rsidRPr="00511FBB">
              <w:rPr>
                <w:sz w:val="16"/>
                <w:szCs w:val="16"/>
              </w:rPr>
              <w:t>weichende Eingabevorschriften</w:t>
            </w:r>
            <w:r w:rsidR="00714028">
              <w:rPr>
                <w:sz w:val="16"/>
                <w:szCs w:val="16"/>
              </w:rPr>
              <w:t>.</w:t>
            </w:r>
          </w:p>
        </w:tc>
        <w:tc>
          <w:tcPr>
            <w:tcW w:w="961" w:type="dxa"/>
            <w:shd w:val="clear" w:color="auto" w:fill="DBE5F1"/>
          </w:tcPr>
          <w:p w14:paraId="1544D434" w14:textId="77777777" w:rsidR="00D25835" w:rsidRDefault="00D25835" w:rsidP="007F22F9">
            <w:r>
              <w:lastRenderedPageBreak/>
              <w:t>Ja</w:t>
            </w:r>
          </w:p>
        </w:tc>
        <w:tc>
          <w:tcPr>
            <w:tcW w:w="961" w:type="dxa"/>
            <w:shd w:val="clear" w:color="auto" w:fill="DBE5F1"/>
          </w:tcPr>
          <w:p w14:paraId="0C8D8FDB" w14:textId="77777777" w:rsidR="00D25835" w:rsidRDefault="00D25835" w:rsidP="007F22F9"/>
        </w:tc>
        <w:tc>
          <w:tcPr>
            <w:tcW w:w="2520" w:type="dxa"/>
            <w:shd w:val="clear" w:color="auto" w:fill="DBE5F1"/>
          </w:tcPr>
          <w:p w14:paraId="2DD48A8B" w14:textId="77777777" w:rsidR="00D25835" w:rsidRDefault="00D25835" w:rsidP="007F22F9"/>
        </w:tc>
        <w:tc>
          <w:tcPr>
            <w:tcW w:w="900" w:type="dxa"/>
            <w:shd w:val="clear" w:color="auto" w:fill="DBE5F1"/>
          </w:tcPr>
          <w:p w14:paraId="4DD3C2FF" w14:textId="77777777" w:rsidR="00D25835" w:rsidRDefault="00D25835" w:rsidP="007F22F9"/>
        </w:tc>
      </w:tr>
      <w:tr w:rsidR="00D25835" w14:paraId="59B49226" w14:textId="77777777">
        <w:tc>
          <w:tcPr>
            <w:tcW w:w="4519" w:type="dxa"/>
          </w:tcPr>
          <w:p w14:paraId="4326FDDC" w14:textId="77777777" w:rsidR="00D25835" w:rsidRDefault="00D25835" w:rsidP="007F22F9">
            <w:r>
              <w:t xml:space="preserve">Personengruppenschlüssel </w:t>
            </w:r>
          </w:p>
        </w:tc>
        <w:tc>
          <w:tcPr>
            <w:tcW w:w="961" w:type="dxa"/>
          </w:tcPr>
          <w:p w14:paraId="49E5B930" w14:textId="77777777" w:rsidR="00D25835" w:rsidRDefault="00D25835" w:rsidP="007F22F9">
            <w:r>
              <w:t>Ja</w:t>
            </w:r>
          </w:p>
        </w:tc>
        <w:tc>
          <w:tcPr>
            <w:tcW w:w="961" w:type="dxa"/>
          </w:tcPr>
          <w:p w14:paraId="0CFE3F3B" w14:textId="77777777" w:rsidR="00D25835" w:rsidRDefault="00D25835" w:rsidP="007F22F9"/>
        </w:tc>
        <w:tc>
          <w:tcPr>
            <w:tcW w:w="2520" w:type="dxa"/>
          </w:tcPr>
          <w:p w14:paraId="10CC7747" w14:textId="77777777" w:rsidR="00D25835" w:rsidRDefault="00D25835" w:rsidP="007F22F9"/>
        </w:tc>
        <w:tc>
          <w:tcPr>
            <w:tcW w:w="900" w:type="dxa"/>
          </w:tcPr>
          <w:p w14:paraId="0F08A527" w14:textId="77777777" w:rsidR="00D25835" w:rsidRDefault="00D25835" w:rsidP="007F22F9"/>
        </w:tc>
      </w:tr>
      <w:tr w:rsidR="00D25835" w14:paraId="4E482EDF" w14:textId="77777777">
        <w:tc>
          <w:tcPr>
            <w:tcW w:w="4519" w:type="dxa"/>
            <w:shd w:val="clear" w:color="auto" w:fill="DBE5F1"/>
          </w:tcPr>
          <w:p w14:paraId="7F57927E" w14:textId="77777777" w:rsidR="00D25835" w:rsidRDefault="00D25835" w:rsidP="007F22F9">
            <w:r>
              <w:t xml:space="preserve">Tätigkeitsschlüssel </w:t>
            </w:r>
          </w:p>
          <w:p w14:paraId="5D9BF20B" w14:textId="77777777" w:rsidR="00D25835" w:rsidRPr="00511FBB" w:rsidRDefault="00714028" w:rsidP="00705FF2">
            <w:pPr>
              <w:pStyle w:val="Funotentext"/>
              <w:rPr>
                <w:sz w:val="16"/>
                <w:szCs w:val="16"/>
              </w:rPr>
            </w:pPr>
            <w:r>
              <w:rPr>
                <w:sz w:val="16"/>
                <w:szCs w:val="16"/>
              </w:rPr>
              <w:t>D</w:t>
            </w:r>
            <w:r w:rsidR="00D25835" w:rsidRPr="00511FBB">
              <w:rPr>
                <w:sz w:val="16"/>
                <w:szCs w:val="16"/>
              </w:rPr>
              <w:t xml:space="preserve">er Tätigkeitsschlüssel besteht aus </w:t>
            </w:r>
            <w:r w:rsidR="0084339F">
              <w:rPr>
                <w:sz w:val="16"/>
                <w:szCs w:val="16"/>
              </w:rPr>
              <w:t>9</w:t>
            </w:r>
            <w:r w:rsidR="00D25835" w:rsidRPr="00511FBB">
              <w:rPr>
                <w:sz w:val="16"/>
                <w:szCs w:val="16"/>
              </w:rPr>
              <w:t xml:space="preserve"> Stellen: </w:t>
            </w:r>
            <w:r w:rsidR="00D25835" w:rsidRPr="00511FBB">
              <w:rPr>
                <w:sz w:val="16"/>
                <w:szCs w:val="16"/>
              </w:rPr>
              <w:br/>
              <w:t>1-</w:t>
            </w:r>
            <w:r w:rsidR="0084339F">
              <w:rPr>
                <w:sz w:val="16"/>
                <w:szCs w:val="16"/>
              </w:rPr>
              <w:t>5</w:t>
            </w:r>
            <w:r w:rsidR="00D25835" w:rsidRPr="00511FBB">
              <w:rPr>
                <w:sz w:val="16"/>
                <w:szCs w:val="16"/>
              </w:rPr>
              <w:t>. Stelle = Schlüsselzahl zur ausgeführten Tätigkeit gemäß Ver</w:t>
            </w:r>
            <w:r>
              <w:rPr>
                <w:sz w:val="16"/>
                <w:szCs w:val="16"/>
              </w:rPr>
              <w:t>zeichnis der Agentur für Arbeit</w:t>
            </w:r>
            <w:r w:rsidR="00D25835" w:rsidRPr="00511FBB">
              <w:rPr>
                <w:sz w:val="16"/>
                <w:szCs w:val="16"/>
              </w:rPr>
              <w:t xml:space="preserve"> / </w:t>
            </w:r>
            <w:r w:rsidR="0084339F">
              <w:rPr>
                <w:sz w:val="16"/>
                <w:szCs w:val="16"/>
              </w:rPr>
              <w:t>6</w:t>
            </w:r>
            <w:r w:rsidR="00D25835" w:rsidRPr="00511FBB">
              <w:rPr>
                <w:sz w:val="16"/>
                <w:szCs w:val="16"/>
              </w:rPr>
              <w:t xml:space="preserve">. Stelle = </w:t>
            </w:r>
            <w:r w:rsidR="0084339F">
              <w:rPr>
                <w:sz w:val="16"/>
                <w:szCs w:val="16"/>
              </w:rPr>
              <w:t xml:space="preserve">Schulausbildung / </w:t>
            </w:r>
            <w:r w:rsidR="00705FF2">
              <w:rPr>
                <w:sz w:val="16"/>
                <w:szCs w:val="16"/>
              </w:rPr>
              <w:t>7</w:t>
            </w:r>
            <w:r w:rsidR="00D25835" w:rsidRPr="00511FBB">
              <w:rPr>
                <w:sz w:val="16"/>
                <w:szCs w:val="16"/>
              </w:rPr>
              <w:t xml:space="preserve">. Stelle </w:t>
            </w:r>
            <w:r>
              <w:rPr>
                <w:sz w:val="16"/>
                <w:szCs w:val="16"/>
              </w:rPr>
              <w:t xml:space="preserve">= </w:t>
            </w:r>
            <w:r w:rsidR="00705FF2">
              <w:rPr>
                <w:sz w:val="16"/>
                <w:szCs w:val="16"/>
              </w:rPr>
              <w:t>Berufsa</w:t>
            </w:r>
            <w:r w:rsidR="00D25835" w:rsidRPr="00511FBB">
              <w:rPr>
                <w:sz w:val="16"/>
                <w:szCs w:val="16"/>
              </w:rPr>
              <w:t xml:space="preserve">usbildung </w:t>
            </w:r>
            <w:r w:rsidR="00705FF2">
              <w:rPr>
                <w:sz w:val="16"/>
                <w:szCs w:val="16"/>
              </w:rPr>
              <w:t>/ 8. Stelle = Leiharbeitsdaten / 9. Stelle = Vertragsform</w:t>
            </w:r>
          </w:p>
        </w:tc>
        <w:tc>
          <w:tcPr>
            <w:tcW w:w="961" w:type="dxa"/>
            <w:shd w:val="clear" w:color="auto" w:fill="DBE5F1"/>
          </w:tcPr>
          <w:p w14:paraId="42A17D04" w14:textId="77777777" w:rsidR="00D25835" w:rsidRDefault="00D25835" w:rsidP="007F22F9">
            <w:r>
              <w:t>Ja</w:t>
            </w:r>
          </w:p>
        </w:tc>
        <w:tc>
          <w:tcPr>
            <w:tcW w:w="961" w:type="dxa"/>
            <w:shd w:val="clear" w:color="auto" w:fill="DBE5F1"/>
          </w:tcPr>
          <w:p w14:paraId="4845E74E" w14:textId="77777777" w:rsidR="00D25835" w:rsidRDefault="00D25835" w:rsidP="007F22F9"/>
        </w:tc>
        <w:tc>
          <w:tcPr>
            <w:tcW w:w="2520" w:type="dxa"/>
            <w:shd w:val="clear" w:color="auto" w:fill="DBE5F1"/>
          </w:tcPr>
          <w:p w14:paraId="3CC787E8" w14:textId="77777777" w:rsidR="00D25835" w:rsidRDefault="00D25835" w:rsidP="007F22F9"/>
        </w:tc>
        <w:tc>
          <w:tcPr>
            <w:tcW w:w="900" w:type="dxa"/>
            <w:shd w:val="clear" w:color="auto" w:fill="DBE5F1"/>
          </w:tcPr>
          <w:p w14:paraId="4DB5B0B0" w14:textId="77777777" w:rsidR="00D25835" w:rsidRDefault="00D25835" w:rsidP="007F22F9"/>
        </w:tc>
      </w:tr>
    </w:tbl>
    <w:p w14:paraId="423B002C" w14:textId="77777777" w:rsidR="008F68C1" w:rsidRDefault="008F68C1" w:rsidP="00953348"/>
    <w:p w14:paraId="6C8265AF" w14:textId="77777777" w:rsidR="008F68C1" w:rsidRDefault="008F68C1" w:rsidP="00953348"/>
    <w:p w14:paraId="6183D246" w14:textId="77777777" w:rsidR="008F68C1" w:rsidRDefault="00260844" w:rsidP="00317B44">
      <w:pPr>
        <w:pStyle w:val="berschrift2"/>
      </w:pPr>
      <w:bookmarkStart w:id="48" w:name="_Toc344387266"/>
      <w:bookmarkStart w:id="49" w:name="_Toc405106414"/>
      <w:bookmarkStart w:id="50" w:name="_Toc436073933"/>
      <w:r>
        <w:t>Arbeitsrechtliche Daten</w:t>
      </w:r>
      <w:bookmarkEnd w:id="48"/>
      <w:bookmarkEnd w:id="49"/>
      <w:bookmarkEnd w:id="50"/>
    </w:p>
    <w:p w14:paraId="1926B042" w14:textId="77777777" w:rsidR="00260844" w:rsidRPr="00260844" w:rsidRDefault="00260844" w:rsidP="00260844">
      <w:r>
        <w:t xml:space="preserve">Die meisten arbeitsrechtlichen Daten werden von der Personalabteilung vorgegeben. </w:t>
      </w:r>
    </w:p>
    <w:p w14:paraId="7C448BDF"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24A17CEF" w14:textId="77777777">
        <w:tc>
          <w:tcPr>
            <w:tcW w:w="6408" w:type="dxa"/>
            <w:shd w:val="clear" w:color="auto" w:fill="DBE5F1"/>
          </w:tcPr>
          <w:p w14:paraId="6CB6D72E" w14:textId="77777777" w:rsidR="005D0855" w:rsidRDefault="005D0855" w:rsidP="00D05D47">
            <w:r>
              <w:t>Daten</w:t>
            </w:r>
          </w:p>
        </w:tc>
        <w:tc>
          <w:tcPr>
            <w:tcW w:w="2520" w:type="dxa"/>
            <w:shd w:val="clear" w:color="auto" w:fill="DBE5F1"/>
          </w:tcPr>
          <w:p w14:paraId="3D69F294" w14:textId="77777777" w:rsidR="005D0855" w:rsidRDefault="005D0855" w:rsidP="00D05D47">
            <w:r>
              <w:t>Interne Angaben</w:t>
            </w:r>
          </w:p>
        </w:tc>
        <w:tc>
          <w:tcPr>
            <w:tcW w:w="900" w:type="dxa"/>
            <w:shd w:val="clear" w:color="auto" w:fill="DBE5F1"/>
          </w:tcPr>
          <w:p w14:paraId="248BDCC7" w14:textId="77777777" w:rsidR="005D0855" w:rsidRDefault="005D0855" w:rsidP="00D05D47">
            <w:r>
              <w:t>Erledigt</w:t>
            </w:r>
          </w:p>
        </w:tc>
      </w:tr>
      <w:tr w:rsidR="005D0855" w14:paraId="6BA5CD82" w14:textId="77777777">
        <w:tc>
          <w:tcPr>
            <w:tcW w:w="6408" w:type="dxa"/>
          </w:tcPr>
          <w:p w14:paraId="6242B0F8" w14:textId="77777777" w:rsidR="005D0855" w:rsidRDefault="005D0855" w:rsidP="00D05D47">
            <w:r>
              <w:t>Gehalt</w:t>
            </w:r>
          </w:p>
        </w:tc>
        <w:tc>
          <w:tcPr>
            <w:tcW w:w="2520" w:type="dxa"/>
          </w:tcPr>
          <w:p w14:paraId="338BF342" w14:textId="77777777" w:rsidR="005D0855" w:rsidRDefault="005D0855" w:rsidP="00D05D47"/>
        </w:tc>
        <w:tc>
          <w:tcPr>
            <w:tcW w:w="900" w:type="dxa"/>
          </w:tcPr>
          <w:p w14:paraId="1B000AAA" w14:textId="77777777" w:rsidR="005D0855" w:rsidRDefault="005D0855" w:rsidP="00D05D47"/>
        </w:tc>
      </w:tr>
      <w:tr w:rsidR="005D0855" w14:paraId="3466B316" w14:textId="77777777">
        <w:tc>
          <w:tcPr>
            <w:tcW w:w="6408" w:type="dxa"/>
            <w:shd w:val="clear" w:color="auto" w:fill="DBE5F1"/>
          </w:tcPr>
          <w:p w14:paraId="52C9E571" w14:textId="77777777" w:rsidR="005D0855" w:rsidRDefault="005D0855" w:rsidP="00D05D47">
            <w:r>
              <w:t xml:space="preserve">Zulagen </w:t>
            </w:r>
          </w:p>
        </w:tc>
        <w:tc>
          <w:tcPr>
            <w:tcW w:w="2520" w:type="dxa"/>
            <w:shd w:val="clear" w:color="auto" w:fill="DBE5F1"/>
          </w:tcPr>
          <w:p w14:paraId="26740B93" w14:textId="77777777" w:rsidR="005D0855" w:rsidRDefault="005D0855" w:rsidP="00D05D47"/>
        </w:tc>
        <w:tc>
          <w:tcPr>
            <w:tcW w:w="900" w:type="dxa"/>
            <w:shd w:val="clear" w:color="auto" w:fill="DBE5F1"/>
          </w:tcPr>
          <w:p w14:paraId="4CECD2FB" w14:textId="77777777" w:rsidR="005D0855" w:rsidRDefault="005D0855" w:rsidP="00D05D47"/>
        </w:tc>
      </w:tr>
      <w:tr w:rsidR="005D0855" w14:paraId="22C4D3F7" w14:textId="77777777">
        <w:tc>
          <w:tcPr>
            <w:tcW w:w="6408" w:type="dxa"/>
          </w:tcPr>
          <w:p w14:paraId="62F12CE8" w14:textId="77777777" w:rsidR="005D0855" w:rsidRDefault="005D0855" w:rsidP="00D05D47">
            <w:r>
              <w:t>Einmalzahlungen</w:t>
            </w:r>
          </w:p>
        </w:tc>
        <w:tc>
          <w:tcPr>
            <w:tcW w:w="2520" w:type="dxa"/>
          </w:tcPr>
          <w:p w14:paraId="595498EC" w14:textId="77777777" w:rsidR="005D0855" w:rsidRDefault="005D0855" w:rsidP="00D05D47"/>
        </w:tc>
        <w:tc>
          <w:tcPr>
            <w:tcW w:w="900" w:type="dxa"/>
          </w:tcPr>
          <w:p w14:paraId="1D7B6B01" w14:textId="77777777" w:rsidR="005D0855" w:rsidRDefault="005D0855" w:rsidP="00D05D47"/>
        </w:tc>
      </w:tr>
      <w:tr w:rsidR="005D0855" w14:paraId="6E690D93" w14:textId="77777777">
        <w:tc>
          <w:tcPr>
            <w:tcW w:w="6408" w:type="dxa"/>
            <w:shd w:val="clear" w:color="auto" w:fill="DBE5F1"/>
          </w:tcPr>
          <w:p w14:paraId="740472F5" w14:textId="77777777" w:rsidR="005D0855" w:rsidRDefault="005D0855" w:rsidP="00D05D47">
            <w:r>
              <w:t>Urlaubstage</w:t>
            </w:r>
          </w:p>
          <w:p w14:paraId="69BB251A" w14:textId="77777777" w:rsidR="005D0855" w:rsidRDefault="005D0855" w:rsidP="00511FBB">
            <w:pPr>
              <w:numPr>
                <w:ilvl w:val="0"/>
                <w:numId w:val="27"/>
              </w:numPr>
              <w:tabs>
                <w:tab w:val="clear" w:pos="1068"/>
              </w:tabs>
              <w:ind w:left="360" w:hanging="180"/>
            </w:pPr>
            <w:r>
              <w:t>Anzahl aufgrund der gesetzlichen, tariflichen oder arbeitsvertraglichen Vorgaben</w:t>
            </w:r>
          </w:p>
          <w:p w14:paraId="4B8B3946" w14:textId="77777777" w:rsidR="005D0855" w:rsidRDefault="005D0855" w:rsidP="00511FBB">
            <w:pPr>
              <w:numPr>
                <w:ilvl w:val="0"/>
                <w:numId w:val="27"/>
              </w:numPr>
              <w:tabs>
                <w:tab w:val="clear" w:pos="1068"/>
              </w:tabs>
              <w:ind w:left="360" w:hanging="180"/>
            </w:pPr>
            <w:r>
              <w:t>Bei Arbeitnehmern unter 18 Jahren abweichende gesetzliche Mindestanforderungen beachten</w:t>
            </w:r>
          </w:p>
          <w:p w14:paraId="372122AC" w14:textId="77777777" w:rsidR="005D0855" w:rsidRDefault="005D0855" w:rsidP="00511FBB">
            <w:pPr>
              <w:numPr>
                <w:ilvl w:val="0"/>
                <w:numId w:val="27"/>
              </w:numPr>
              <w:tabs>
                <w:tab w:val="clear" w:pos="1068"/>
              </w:tabs>
              <w:ind w:left="360" w:hanging="180"/>
            </w:pPr>
            <w:r>
              <w:t>Urlaubstage evtl. um die beim Vorarbeitgeber zu</w:t>
            </w:r>
            <w:r w:rsidR="00714028">
              <w:t xml:space="preserve"> </w:t>
            </w:r>
            <w:r>
              <w:t xml:space="preserve">viel genommenen Tage kürzen </w:t>
            </w:r>
          </w:p>
        </w:tc>
        <w:tc>
          <w:tcPr>
            <w:tcW w:w="2520" w:type="dxa"/>
            <w:shd w:val="clear" w:color="auto" w:fill="DBE5F1"/>
          </w:tcPr>
          <w:p w14:paraId="0D3BFE13" w14:textId="77777777" w:rsidR="005D0855" w:rsidRDefault="005D0855" w:rsidP="00D05D47"/>
        </w:tc>
        <w:tc>
          <w:tcPr>
            <w:tcW w:w="900" w:type="dxa"/>
            <w:shd w:val="clear" w:color="auto" w:fill="DBE5F1"/>
          </w:tcPr>
          <w:p w14:paraId="518ECD5B" w14:textId="77777777" w:rsidR="005D0855" w:rsidRDefault="005D0855" w:rsidP="00D05D47"/>
        </w:tc>
      </w:tr>
    </w:tbl>
    <w:p w14:paraId="4F3AA15C" w14:textId="77777777" w:rsidR="008F68C1" w:rsidRDefault="008F68C1" w:rsidP="00953348"/>
    <w:p w14:paraId="174D2210" w14:textId="77777777" w:rsidR="008F68C1" w:rsidRDefault="008F68C1" w:rsidP="00953348"/>
    <w:p w14:paraId="052078E9" w14:textId="77777777" w:rsidR="00060CBB" w:rsidRDefault="00060CBB" w:rsidP="00060CBB">
      <w:pPr>
        <w:pStyle w:val="berschrift1"/>
        <w:rPr>
          <w:i/>
          <w:iCs/>
        </w:rPr>
      </w:pPr>
      <w:bookmarkStart w:id="51" w:name="_Toc341857930"/>
      <w:bookmarkStart w:id="52" w:name="_Toc342153996"/>
      <w:bookmarkStart w:id="53" w:name="_Toc344387267"/>
      <w:bookmarkStart w:id="54" w:name="_Toc405106415"/>
      <w:bookmarkStart w:id="55" w:name="_Toc436073934"/>
      <w:r>
        <w:t>Anmeldung bei ELStAM</w:t>
      </w:r>
      <w:bookmarkEnd w:id="51"/>
      <w:bookmarkEnd w:id="52"/>
      <w:bookmarkEnd w:id="53"/>
      <w:bookmarkEnd w:id="54"/>
      <w:bookmarkEnd w:id="55"/>
    </w:p>
    <w:p w14:paraId="49CB45DB" w14:textId="77777777" w:rsidR="00060CBB" w:rsidRDefault="00060CBB" w:rsidP="00060CB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060CBB" w14:paraId="4D52A27F" w14:textId="77777777" w:rsidTr="001F0875">
        <w:tc>
          <w:tcPr>
            <w:tcW w:w="6408" w:type="dxa"/>
            <w:shd w:val="clear" w:color="auto" w:fill="DBE5F1"/>
          </w:tcPr>
          <w:p w14:paraId="1643B9C7" w14:textId="77777777" w:rsidR="00060CBB" w:rsidRDefault="00060CBB" w:rsidP="001F0875">
            <w:r>
              <w:t>Anmeldung bei ELStAM</w:t>
            </w:r>
          </w:p>
        </w:tc>
        <w:tc>
          <w:tcPr>
            <w:tcW w:w="2520" w:type="dxa"/>
            <w:shd w:val="clear" w:color="auto" w:fill="DBE5F1"/>
          </w:tcPr>
          <w:p w14:paraId="3F3ACB41" w14:textId="77777777" w:rsidR="00060CBB" w:rsidRDefault="00060CBB" w:rsidP="001F0875">
            <w:r>
              <w:t>Interne Angaben</w:t>
            </w:r>
          </w:p>
        </w:tc>
        <w:tc>
          <w:tcPr>
            <w:tcW w:w="900" w:type="dxa"/>
            <w:shd w:val="clear" w:color="auto" w:fill="DBE5F1"/>
          </w:tcPr>
          <w:p w14:paraId="4D944CC9" w14:textId="77777777" w:rsidR="00060CBB" w:rsidRDefault="00060CBB" w:rsidP="001F0875">
            <w:r>
              <w:t>Erledigt</w:t>
            </w:r>
          </w:p>
        </w:tc>
      </w:tr>
      <w:tr w:rsidR="00060CBB" w14:paraId="36B2397A" w14:textId="77777777" w:rsidTr="001F0875">
        <w:tc>
          <w:tcPr>
            <w:tcW w:w="6408" w:type="dxa"/>
          </w:tcPr>
          <w:p w14:paraId="7630B60E" w14:textId="77777777" w:rsidR="00060CBB" w:rsidRPr="000165F1" w:rsidRDefault="00060CBB" w:rsidP="001F0875">
            <w:r w:rsidRPr="000165F1">
              <w:t>Die Anmeldung muss maschinell mit den Daten aus Pkt. 4.2</w:t>
            </w:r>
            <w:r w:rsidR="00487D43">
              <w:t xml:space="preserve"> </w:t>
            </w:r>
            <w:r w:rsidRPr="000165F1">
              <w:t xml:space="preserve">erfolgen. </w:t>
            </w:r>
          </w:p>
          <w:p w14:paraId="45C521B5" w14:textId="77777777" w:rsidR="00060CBB" w:rsidRPr="000165F1" w:rsidRDefault="00060CBB" w:rsidP="001F0875"/>
          <w:p w14:paraId="36AB08E0" w14:textId="77777777" w:rsidR="00060CBB" w:rsidRPr="000165F1" w:rsidRDefault="00060CBB" w:rsidP="001F0875">
            <w:r w:rsidRPr="000165F1">
              <w:t xml:space="preserve">Von der ELStAM-Datenbank werden die </w:t>
            </w:r>
            <w:r w:rsidR="00DF1905">
              <w:t>Lohnsteuerabzugsmerkmale zurück</w:t>
            </w:r>
            <w:r w:rsidRPr="000165F1">
              <w:t>gemeldet:</w:t>
            </w:r>
          </w:p>
          <w:p w14:paraId="5A805755" w14:textId="77777777" w:rsidR="00060CBB" w:rsidRPr="000165F1" w:rsidRDefault="00060CBB" w:rsidP="001F0875"/>
          <w:p w14:paraId="08A34F8B" w14:textId="77777777" w:rsidR="00060CBB" w:rsidRPr="000165F1" w:rsidRDefault="00060CBB" w:rsidP="001F0875">
            <w:pPr>
              <w:numPr>
                <w:ilvl w:val="0"/>
                <w:numId w:val="29"/>
              </w:numPr>
            </w:pPr>
            <w:r w:rsidRPr="000165F1">
              <w:t>Lohnsteuerklasse</w:t>
            </w:r>
          </w:p>
          <w:p w14:paraId="7C2F3E0A" w14:textId="77777777" w:rsidR="00060CBB" w:rsidRPr="000165F1" w:rsidRDefault="00060CBB" w:rsidP="001F0875">
            <w:pPr>
              <w:numPr>
                <w:ilvl w:val="0"/>
                <w:numId w:val="29"/>
              </w:numPr>
            </w:pPr>
            <w:r w:rsidRPr="000165F1">
              <w:t xml:space="preserve">evtl. Faktor bei </w:t>
            </w:r>
            <w:proofErr w:type="spellStart"/>
            <w:r w:rsidRPr="000165F1">
              <w:t>LSt-Klasse</w:t>
            </w:r>
            <w:proofErr w:type="spellEnd"/>
            <w:r w:rsidRPr="000165F1">
              <w:t xml:space="preserve"> IV</w:t>
            </w:r>
          </w:p>
          <w:p w14:paraId="3B6C0ED4" w14:textId="77777777" w:rsidR="00060CBB" w:rsidRPr="000165F1" w:rsidRDefault="00060CBB" w:rsidP="001F0875">
            <w:pPr>
              <w:numPr>
                <w:ilvl w:val="0"/>
                <w:numId w:val="29"/>
              </w:numPr>
            </w:pPr>
            <w:r w:rsidRPr="000165F1">
              <w:t>Anzahl Kinderfreibeträge</w:t>
            </w:r>
          </w:p>
          <w:p w14:paraId="3B81A4F8" w14:textId="77777777" w:rsidR="00060CBB" w:rsidRPr="000165F1" w:rsidRDefault="00060CBB" w:rsidP="001F0875">
            <w:pPr>
              <w:numPr>
                <w:ilvl w:val="0"/>
                <w:numId w:val="29"/>
              </w:numPr>
            </w:pPr>
            <w:r w:rsidRPr="000165F1">
              <w:t>Kirchensteuermerkmale</w:t>
            </w:r>
          </w:p>
          <w:p w14:paraId="77A2A2A5" w14:textId="77777777" w:rsidR="00060CBB" w:rsidRPr="000165F1" w:rsidRDefault="00060CBB" w:rsidP="001F0875">
            <w:pPr>
              <w:numPr>
                <w:ilvl w:val="0"/>
                <w:numId w:val="29"/>
              </w:numPr>
            </w:pPr>
            <w:r w:rsidRPr="000165F1">
              <w:t>Frei- bzw. Hinzurechnungsbeträge</w:t>
            </w:r>
          </w:p>
          <w:p w14:paraId="35468B01" w14:textId="77777777" w:rsidR="00060CBB" w:rsidRDefault="00060CBB" w:rsidP="001F0875">
            <w:pPr>
              <w:ind w:left="360"/>
            </w:pPr>
          </w:p>
        </w:tc>
        <w:tc>
          <w:tcPr>
            <w:tcW w:w="2520" w:type="dxa"/>
          </w:tcPr>
          <w:p w14:paraId="6E4F70F7" w14:textId="77777777" w:rsidR="00060CBB" w:rsidRDefault="00060CBB" w:rsidP="001F0875"/>
        </w:tc>
        <w:tc>
          <w:tcPr>
            <w:tcW w:w="900" w:type="dxa"/>
          </w:tcPr>
          <w:p w14:paraId="78AD9822" w14:textId="77777777" w:rsidR="00060CBB" w:rsidRDefault="00060CBB" w:rsidP="001F0875"/>
        </w:tc>
      </w:tr>
    </w:tbl>
    <w:p w14:paraId="6E53D12A" w14:textId="77777777" w:rsidR="00A17867" w:rsidRDefault="00A17867" w:rsidP="00953348"/>
    <w:p w14:paraId="208C1BEA" w14:textId="77777777" w:rsidR="009560A1" w:rsidRDefault="009560A1" w:rsidP="00953348"/>
    <w:p w14:paraId="3A17A9F6" w14:textId="77777777" w:rsidR="00A17867" w:rsidRDefault="00185C17" w:rsidP="00317B44">
      <w:pPr>
        <w:pStyle w:val="berschrift1"/>
      </w:pPr>
      <w:bookmarkStart w:id="56" w:name="_Ref273555940"/>
      <w:bookmarkStart w:id="57" w:name="_Toc344387268"/>
      <w:bookmarkStart w:id="58" w:name="_Toc405106416"/>
      <w:bookmarkStart w:id="59" w:name="_Toc436073935"/>
      <w:r>
        <w:t>Anmeldung bei Sozialversicherung</w:t>
      </w:r>
      <w:bookmarkEnd w:id="56"/>
      <w:bookmarkEnd w:id="57"/>
      <w:bookmarkEnd w:id="58"/>
      <w:bookmarkEnd w:id="59"/>
    </w:p>
    <w:p w14:paraId="38E026EC"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079CF6BD" w14:textId="77777777">
        <w:tc>
          <w:tcPr>
            <w:tcW w:w="6408" w:type="dxa"/>
            <w:shd w:val="clear" w:color="auto" w:fill="DBE5F1"/>
          </w:tcPr>
          <w:p w14:paraId="0A41FC70" w14:textId="77777777" w:rsidR="00A17867" w:rsidRDefault="00185C17" w:rsidP="00557E13">
            <w:r>
              <w:t>Anmeldung bei Krankenkasse</w:t>
            </w:r>
          </w:p>
        </w:tc>
        <w:tc>
          <w:tcPr>
            <w:tcW w:w="2520" w:type="dxa"/>
            <w:shd w:val="clear" w:color="auto" w:fill="DBE5F1"/>
          </w:tcPr>
          <w:p w14:paraId="207DF9DB" w14:textId="77777777" w:rsidR="00A17867" w:rsidRDefault="00A17867" w:rsidP="00557E13">
            <w:r>
              <w:t>Interne Angaben</w:t>
            </w:r>
          </w:p>
        </w:tc>
        <w:tc>
          <w:tcPr>
            <w:tcW w:w="900" w:type="dxa"/>
            <w:shd w:val="clear" w:color="auto" w:fill="DBE5F1"/>
          </w:tcPr>
          <w:p w14:paraId="1BE6FDA2" w14:textId="77777777" w:rsidR="00A17867" w:rsidRDefault="00A17867" w:rsidP="00557E13">
            <w:r>
              <w:t>Erledigt</w:t>
            </w:r>
          </w:p>
        </w:tc>
      </w:tr>
      <w:tr w:rsidR="00A17867" w14:paraId="26D87AF0" w14:textId="77777777">
        <w:tc>
          <w:tcPr>
            <w:tcW w:w="6408" w:type="dxa"/>
          </w:tcPr>
          <w:p w14:paraId="2BB25DB2" w14:textId="77777777" w:rsidR="00750877" w:rsidRDefault="00750877" w:rsidP="00557E13">
            <w:r>
              <w:t>Die Anmeldung ist maschinell per DEÜV (Datenerfassungs- und Übermittlungs-Verordnung) bei der nächsten Abrechnung vorzunehmen. Diese Meldung wird i.d.R. von dem Entgeltabrechnungssystem automatisch generiert.</w:t>
            </w:r>
            <w:r w:rsidR="00185C17">
              <w:t xml:space="preserve"> Die Meldung ist bei der zuständigen Einzug</w:t>
            </w:r>
            <w:r w:rsidR="00C67A10">
              <w:t>s</w:t>
            </w:r>
            <w:r w:rsidR="00185C17">
              <w:t>stelle</w:t>
            </w:r>
            <w:r w:rsidR="004549AE">
              <w:t xml:space="preserve"> (Minijobzentrale der Bundesknappschaft)</w:t>
            </w:r>
            <w:r w:rsidR="00185C17">
              <w:t xml:space="preserve"> </w:t>
            </w:r>
            <w:r w:rsidR="00714028">
              <w:t>mit folgenden Daten vorzunehmen:</w:t>
            </w:r>
            <w:r w:rsidR="00185C17">
              <w:t xml:space="preserve"> </w:t>
            </w:r>
          </w:p>
          <w:p w14:paraId="74C12F81" w14:textId="77777777" w:rsidR="00185C17" w:rsidRDefault="00185C17" w:rsidP="00557E13"/>
          <w:p w14:paraId="324870C2" w14:textId="77777777" w:rsidR="0080498E" w:rsidRDefault="0080498E" w:rsidP="00511FBB">
            <w:pPr>
              <w:numPr>
                <w:ilvl w:val="0"/>
                <w:numId w:val="28"/>
              </w:numPr>
            </w:pPr>
            <w:r>
              <w:t>Versicherungsnummer</w:t>
            </w:r>
          </w:p>
          <w:p w14:paraId="201A96EC" w14:textId="77777777" w:rsidR="0080498E" w:rsidRDefault="0080498E" w:rsidP="00511FBB">
            <w:pPr>
              <w:numPr>
                <w:ilvl w:val="0"/>
                <w:numId w:val="28"/>
              </w:numPr>
            </w:pPr>
            <w:r>
              <w:t>Personalnummer (freiwillig)</w:t>
            </w:r>
          </w:p>
          <w:p w14:paraId="371CAA69" w14:textId="77777777" w:rsidR="0080498E" w:rsidRDefault="0080498E" w:rsidP="00511FBB">
            <w:pPr>
              <w:numPr>
                <w:ilvl w:val="0"/>
                <w:numId w:val="28"/>
              </w:numPr>
            </w:pPr>
            <w:r>
              <w:t>Name und Anschrift des Arbeitgebers</w:t>
            </w:r>
          </w:p>
          <w:p w14:paraId="61C24D58" w14:textId="77777777" w:rsidR="0080498E" w:rsidRDefault="0080498E" w:rsidP="00511FBB">
            <w:pPr>
              <w:numPr>
                <w:ilvl w:val="0"/>
                <w:numId w:val="28"/>
              </w:numPr>
            </w:pPr>
            <w:r>
              <w:lastRenderedPageBreak/>
              <w:t>Beginn der Beschäftigung</w:t>
            </w:r>
          </w:p>
          <w:p w14:paraId="761E0294" w14:textId="77777777" w:rsidR="0080498E" w:rsidRDefault="0080498E" w:rsidP="00511FBB">
            <w:pPr>
              <w:numPr>
                <w:ilvl w:val="0"/>
                <w:numId w:val="28"/>
              </w:numPr>
            </w:pPr>
            <w:r>
              <w:t>Betriebsnummer des Arbeitgebers</w:t>
            </w:r>
          </w:p>
          <w:p w14:paraId="7855F142" w14:textId="77777777" w:rsidR="0080498E" w:rsidRDefault="0080498E" w:rsidP="00511FBB">
            <w:pPr>
              <w:numPr>
                <w:ilvl w:val="0"/>
                <w:numId w:val="28"/>
              </w:numPr>
            </w:pPr>
            <w:r>
              <w:t>Personengruppe</w:t>
            </w:r>
          </w:p>
          <w:p w14:paraId="141556CF" w14:textId="77777777" w:rsidR="0080498E" w:rsidRDefault="0080498E" w:rsidP="00511FBB">
            <w:pPr>
              <w:numPr>
                <w:ilvl w:val="0"/>
                <w:numId w:val="28"/>
              </w:numPr>
            </w:pPr>
            <w:r>
              <w:t>Evtl. Mehrfachbeschäftigung des Arbeitnehmers</w:t>
            </w:r>
          </w:p>
          <w:p w14:paraId="11AFF0FC" w14:textId="77777777" w:rsidR="0080498E" w:rsidRDefault="00714028" w:rsidP="00511FBB">
            <w:pPr>
              <w:numPr>
                <w:ilvl w:val="0"/>
                <w:numId w:val="28"/>
              </w:numPr>
            </w:pPr>
            <w:r>
              <w:t>Betriebsstätte Ost/</w:t>
            </w:r>
            <w:r w:rsidR="0080498E">
              <w:t>West</w:t>
            </w:r>
          </w:p>
          <w:p w14:paraId="25BCA65A" w14:textId="77777777" w:rsidR="0080498E" w:rsidRDefault="0080498E" w:rsidP="00511FBB">
            <w:pPr>
              <w:numPr>
                <w:ilvl w:val="0"/>
                <w:numId w:val="28"/>
              </w:numPr>
            </w:pPr>
            <w:r>
              <w:t>Beitragsgruppenschlüssel</w:t>
            </w:r>
          </w:p>
          <w:p w14:paraId="51468404" w14:textId="77777777" w:rsidR="0080498E" w:rsidRDefault="0080498E" w:rsidP="00511FBB">
            <w:pPr>
              <w:numPr>
                <w:ilvl w:val="0"/>
                <w:numId w:val="28"/>
              </w:numPr>
            </w:pPr>
            <w:r>
              <w:t>Tätigkeitsschlüssel</w:t>
            </w:r>
          </w:p>
          <w:p w14:paraId="19436592" w14:textId="7A11CCA4" w:rsidR="0080498E" w:rsidRDefault="0080498E" w:rsidP="00511FBB">
            <w:pPr>
              <w:numPr>
                <w:ilvl w:val="0"/>
                <w:numId w:val="28"/>
              </w:numPr>
            </w:pPr>
            <w:r>
              <w:t>Staatsangehörigkeitsschlüssel</w:t>
            </w:r>
          </w:p>
          <w:p w14:paraId="17E49E2D" w14:textId="0DC79D65" w:rsidR="0068558B" w:rsidRDefault="0068558B" w:rsidP="00511FBB">
            <w:pPr>
              <w:numPr>
                <w:ilvl w:val="0"/>
                <w:numId w:val="28"/>
              </w:numPr>
            </w:pPr>
            <w:r>
              <w:t>Steuerbaustein</w:t>
            </w:r>
          </w:p>
          <w:p w14:paraId="499C5CE4" w14:textId="77777777" w:rsidR="008358F6" w:rsidRDefault="008358F6"/>
          <w:p w14:paraId="0EA48247" w14:textId="77777777" w:rsidR="008D74B2" w:rsidRDefault="008D74B2" w:rsidP="008D74B2">
            <w:r>
              <w:t>Meldepflicht für Saisonarbeitnehmer (§</w:t>
            </w:r>
            <w:r w:rsidRPr="008D74B2">
              <w:t xml:space="preserve"> 188 Abs. 4 SGB V</w:t>
            </w:r>
            <w:r>
              <w:t>)</w:t>
            </w:r>
          </w:p>
          <w:p w14:paraId="5826A366" w14:textId="77777777" w:rsidR="00A3088F" w:rsidRDefault="00A3088F" w:rsidP="008D74B2"/>
          <w:p w14:paraId="7F67A696" w14:textId="77777777" w:rsidR="008D74B2" w:rsidRDefault="008D74B2" w:rsidP="00A3088F">
            <w:pPr>
              <w:numPr>
                <w:ilvl w:val="0"/>
                <w:numId w:val="29"/>
              </w:numPr>
            </w:pPr>
            <w:r>
              <w:t>Bei KV-Pflicht (nicht bei privat Versicherten, geringfügig Beschäftigten) und ausschließlich UV-Versicherten)</w:t>
            </w:r>
          </w:p>
          <w:p w14:paraId="466ECB04" w14:textId="77777777" w:rsidR="008D74B2" w:rsidRDefault="008D74B2" w:rsidP="00A3088F">
            <w:pPr>
              <w:numPr>
                <w:ilvl w:val="0"/>
                <w:numId w:val="29"/>
              </w:numPr>
            </w:pPr>
            <w:r>
              <w:t>Bei Anmeldungen sowie bei gleichzeitigen An- und Abmeldungen</w:t>
            </w:r>
          </w:p>
          <w:p w14:paraId="236F427B" w14:textId="77777777" w:rsidR="008358F6" w:rsidRPr="006A03F4" w:rsidRDefault="006A03F4" w:rsidP="006A03F4">
            <w:pPr>
              <w:rPr>
                <w:rFonts w:cs="Arial"/>
              </w:rPr>
            </w:pPr>
            <w:r>
              <w:rPr>
                <w:rFonts w:cs="Arial"/>
              </w:rPr>
              <w:tab/>
            </w:r>
            <w:r w:rsidRPr="00121F6E">
              <w:rPr>
                <w:rFonts w:cs="Arial"/>
              </w:rPr>
              <w:t>→</w:t>
            </w:r>
            <w:r w:rsidR="00A3088F">
              <w:t xml:space="preserve"> </w:t>
            </w:r>
            <w:r w:rsidR="008D74B2">
              <w:t>(Abgabegründe 10 und 40)</w:t>
            </w:r>
          </w:p>
        </w:tc>
        <w:tc>
          <w:tcPr>
            <w:tcW w:w="2520" w:type="dxa"/>
          </w:tcPr>
          <w:p w14:paraId="7E561CFB" w14:textId="77777777" w:rsidR="00A17867" w:rsidRDefault="00A17867" w:rsidP="00557E13"/>
        </w:tc>
        <w:tc>
          <w:tcPr>
            <w:tcW w:w="900" w:type="dxa"/>
          </w:tcPr>
          <w:p w14:paraId="48A2C125" w14:textId="77777777" w:rsidR="00A17867" w:rsidRDefault="00A17867" w:rsidP="00557E13"/>
        </w:tc>
      </w:tr>
    </w:tbl>
    <w:p w14:paraId="59F12280" w14:textId="77777777" w:rsidR="00A17867" w:rsidRPr="00A17867" w:rsidRDefault="00A17867" w:rsidP="00A17867"/>
    <w:sectPr w:rsidR="00A17867" w:rsidRPr="00A17867" w:rsidSect="00C07057">
      <w:headerReference w:type="default" r:id="rId8"/>
      <w:footerReference w:type="default" r:id="rId9"/>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03343" w14:textId="77777777" w:rsidR="002E3952" w:rsidRDefault="002E3952">
      <w:r>
        <w:separator/>
      </w:r>
    </w:p>
  </w:endnote>
  <w:endnote w:type="continuationSeparator" w:id="0">
    <w:p w14:paraId="2FC2F185" w14:textId="77777777" w:rsidR="002E3952" w:rsidRDefault="002E3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9AAD6" w14:textId="261D87E0" w:rsidR="00D850CE" w:rsidRDefault="00D850CE" w:rsidP="00D850CE">
    <w:pPr>
      <w:pStyle w:val="Fuzeile"/>
      <w:rPr>
        <w:sz w:val="14"/>
        <w:szCs w:val="14"/>
      </w:rPr>
    </w:pPr>
    <w:r>
      <w:rPr>
        <w:sz w:val="14"/>
        <w:szCs w:val="14"/>
      </w:rPr>
      <w:t>S</w:t>
    </w:r>
    <w:r w:rsidR="008D7B59">
      <w:rPr>
        <w:sz w:val="14"/>
        <w:szCs w:val="14"/>
      </w:rPr>
      <w:t>tand 1/20</w:t>
    </w:r>
    <w:r w:rsidR="00D17C46">
      <w:rPr>
        <w:sz w:val="14"/>
        <w:szCs w:val="14"/>
      </w:rPr>
      <w:t>2</w:t>
    </w:r>
    <w:r w:rsidR="00236CE3">
      <w:rPr>
        <w:sz w:val="14"/>
        <w:szCs w:val="14"/>
      </w:rPr>
      <w:t>2</w:t>
    </w:r>
  </w:p>
  <w:p w14:paraId="4F5BC3D6" w14:textId="77777777" w:rsidR="00D850CE" w:rsidRDefault="00D850C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A7F29" w14:textId="77777777" w:rsidR="002E3952" w:rsidRDefault="002E3952">
      <w:r>
        <w:separator/>
      </w:r>
    </w:p>
  </w:footnote>
  <w:footnote w:type="continuationSeparator" w:id="0">
    <w:p w14:paraId="75759B9D" w14:textId="77777777" w:rsidR="002E3952" w:rsidRDefault="002E3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F4FF9" w14:textId="77777777" w:rsidR="004549AE" w:rsidRDefault="004549AE" w:rsidP="00E06FF7">
    <w:pPr>
      <w:pStyle w:val="Kopfzeile"/>
      <w:pBdr>
        <w:bottom w:val="single" w:sz="6" w:space="1" w:color="auto"/>
      </w:pBdr>
      <w:tabs>
        <w:tab w:val="clear" w:pos="4536"/>
        <w:tab w:val="clear" w:pos="9072"/>
        <w:tab w:val="right" w:pos="9498"/>
      </w:tabs>
    </w:pPr>
    <w:r>
      <w:t>Checkliste 4 für die Entgeltabrechnung</w:t>
    </w:r>
    <w:r>
      <w:tab/>
      <w:t>Eintritt von kurzfristig Beschäftigten</w:t>
    </w:r>
  </w:p>
  <w:p w14:paraId="662BB608" w14:textId="77777777" w:rsidR="004549AE" w:rsidRDefault="004549AE" w:rsidP="00E06FF7">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2C4ED7"/>
    <w:multiLevelType w:val="multilevel"/>
    <w:tmpl w:val="BE2A070E"/>
    <w:lvl w:ilvl="0">
      <w:start w:val="1"/>
      <w:numFmt w:val="decimal"/>
      <w:pStyle w:val="berschrift1"/>
      <w:lvlText w:val="%1"/>
      <w:lvlJc w:val="left"/>
      <w:pPr>
        <w:tabs>
          <w:tab w:val="num" w:pos="432"/>
        </w:tabs>
        <w:ind w:left="432" w:hanging="432"/>
      </w:pPr>
      <w:rPr>
        <w:rFonts w:cs="Times New Roman"/>
        <w:i w:val="0"/>
      </w:rPr>
    </w:lvl>
    <w:lvl w:ilvl="1">
      <w:start w:val="1"/>
      <w:numFmt w:val="decimal"/>
      <w:pStyle w:val="berschrift2"/>
      <w:lvlText w:val="%1.%2"/>
      <w:lvlJc w:val="left"/>
      <w:pPr>
        <w:tabs>
          <w:tab w:val="num" w:pos="717"/>
        </w:tabs>
        <w:ind w:left="717"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3"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54C30"/>
    <w:multiLevelType w:val="hybridMultilevel"/>
    <w:tmpl w:val="4A1ECD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2"/>
  </w:num>
  <w:num w:numId="3">
    <w:abstractNumId w:val="15"/>
  </w:num>
  <w:num w:numId="4">
    <w:abstractNumId w:val="23"/>
  </w:num>
  <w:num w:numId="5">
    <w:abstractNumId w:val="12"/>
  </w:num>
  <w:num w:numId="6">
    <w:abstractNumId w:val="27"/>
  </w:num>
  <w:num w:numId="7">
    <w:abstractNumId w:val="11"/>
  </w:num>
  <w:num w:numId="8">
    <w:abstractNumId w:val="0"/>
  </w:num>
  <w:num w:numId="9">
    <w:abstractNumId w:val="3"/>
  </w:num>
  <w:num w:numId="10">
    <w:abstractNumId w:val="9"/>
  </w:num>
  <w:num w:numId="11">
    <w:abstractNumId w:val="5"/>
  </w:num>
  <w:num w:numId="12">
    <w:abstractNumId w:val="28"/>
  </w:num>
  <w:num w:numId="13">
    <w:abstractNumId w:val="6"/>
  </w:num>
  <w:num w:numId="14">
    <w:abstractNumId w:val="13"/>
  </w:num>
  <w:num w:numId="15">
    <w:abstractNumId w:val="29"/>
  </w:num>
  <w:num w:numId="16">
    <w:abstractNumId w:val="17"/>
  </w:num>
  <w:num w:numId="17">
    <w:abstractNumId w:val="14"/>
  </w:num>
  <w:num w:numId="18">
    <w:abstractNumId w:val="4"/>
  </w:num>
  <w:num w:numId="19">
    <w:abstractNumId w:val="10"/>
  </w:num>
  <w:num w:numId="20">
    <w:abstractNumId w:val="21"/>
  </w:num>
  <w:num w:numId="21">
    <w:abstractNumId w:val="7"/>
  </w:num>
  <w:num w:numId="22">
    <w:abstractNumId w:val="19"/>
  </w:num>
  <w:num w:numId="23">
    <w:abstractNumId w:val="18"/>
  </w:num>
  <w:num w:numId="24">
    <w:abstractNumId w:val="20"/>
  </w:num>
  <w:num w:numId="25">
    <w:abstractNumId w:val="8"/>
  </w:num>
  <w:num w:numId="26">
    <w:abstractNumId w:val="26"/>
  </w:num>
  <w:num w:numId="27">
    <w:abstractNumId w:val="24"/>
  </w:num>
  <w:num w:numId="28">
    <w:abstractNumId w:val="25"/>
  </w:num>
  <w:num w:numId="29">
    <w:abstractNumId w:val="22"/>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5D7"/>
    <w:rsid w:val="00007422"/>
    <w:rsid w:val="000165F1"/>
    <w:rsid w:val="00035E8E"/>
    <w:rsid w:val="00037E8F"/>
    <w:rsid w:val="00040D2D"/>
    <w:rsid w:val="000424AC"/>
    <w:rsid w:val="00046946"/>
    <w:rsid w:val="00056C57"/>
    <w:rsid w:val="00060BEC"/>
    <w:rsid w:val="00060CBB"/>
    <w:rsid w:val="0007337F"/>
    <w:rsid w:val="00077879"/>
    <w:rsid w:val="00082362"/>
    <w:rsid w:val="000850EB"/>
    <w:rsid w:val="00095695"/>
    <w:rsid w:val="000A287E"/>
    <w:rsid w:val="000B7EE2"/>
    <w:rsid w:val="000C109D"/>
    <w:rsid w:val="000C494B"/>
    <w:rsid w:val="000D20A1"/>
    <w:rsid w:val="000F3B55"/>
    <w:rsid w:val="000F3EA9"/>
    <w:rsid w:val="00103FDE"/>
    <w:rsid w:val="00107530"/>
    <w:rsid w:val="00107EE4"/>
    <w:rsid w:val="00110D70"/>
    <w:rsid w:val="001110EE"/>
    <w:rsid w:val="0011326D"/>
    <w:rsid w:val="001145D2"/>
    <w:rsid w:val="0011688A"/>
    <w:rsid w:val="00137D32"/>
    <w:rsid w:val="00143EFC"/>
    <w:rsid w:val="0017180A"/>
    <w:rsid w:val="00185C17"/>
    <w:rsid w:val="00191DDD"/>
    <w:rsid w:val="00191EBF"/>
    <w:rsid w:val="00197279"/>
    <w:rsid w:val="001A217A"/>
    <w:rsid w:val="001A464B"/>
    <w:rsid w:val="001D6FEB"/>
    <w:rsid w:val="001E0479"/>
    <w:rsid w:val="001E3885"/>
    <w:rsid w:val="001F0875"/>
    <w:rsid w:val="00203675"/>
    <w:rsid w:val="00211DE6"/>
    <w:rsid w:val="002167FD"/>
    <w:rsid w:val="00226E5B"/>
    <w:rsid w:val="00236CE3"/>
    <w:rsid w:val="00241329"/>
    <w:rsid w:val="002413C6"/>
    <w:rsid w:val="00260844"/>
    <w:rsid w:val="00272053"/>
    <w:rsid w:val="002735BF"/>
    <w:rsid w:val="00274A41"/>
    <w:rsid w:val="002773F6"/>
    <w:rsid w:val="00282A5C"/>
    <w:rsid w:val="002B11FF"/>
    <w:rsid w:val="002E3952"/>
    <w:rsid w:val="002F082A"/>
    <w:rsid w:val="002F4C1A"/>
    <w:rsid w:val="0030323D"/>
    <w:rsid w:val="003055EF"/>
    <w:rsid w:val="00310ECE"/>
    <w:rsid w:val="003151E8"/>
    <w:rsid w:val="00317B44"/>
    <w:rsid w:val="003311DD"/>
    <w:rsid w:val="00340F11"/>
    <w:rsid w:val="00345968"/>
    <w:rsid w:val="00374960"/>
    <w:rsid w:val="003822E5"/>
    <w:rsid w:val="003A184F"/>
    <w:rsid w:val="003B008D"/>
    <w:rsid w:val="003B3685"/>
    <w:rsid w:val="003D29D4"/>
    <w:rsid w:val="003D3472"/>
    <w:rsid w:val="003E198E"/>
    <w:rsid w:val="00410FB3"/>
    <w:rsid w:val="00415D68"/>
    <w:rsid w:val="00416749"/>
    <w:rsid w:val="00420F52"/>
    <w:rsid w:val="00424DDF"/>
    <w:rsid w:val="00427BD7"/>
    <w:rsid w:val="00436AE4"/>
    <w:rsid w:val="004547B4"/>
    <w:rsid w:val="004549AE"/>
    <w:rsid w:val="00462610"/>
    <w:rsid w:val="004676FE"/>
    <w:rsid w:val="0047155C"/>
    <w:rsid w:val="00477870"/>
    <w:rsid w:val="00484F19"/>
    <w:rsid w:val="00487D43"/>
    <w:rsid w:val="00494975"/>
    <w:rsid w:val="004A2208"/>
    <w:rsid w:val="004A3B47"/>
    <w:rsid w:val="004B5DDB"/>
    <w:rsid w:val="004B6487"/>
    <w:rsid w:val="004C7FF4"/>
    <w:rsid w:val="004D61A5"/>
    <w:rsid w:val="004E4554"/>
    <w:rsid w:val="004E7659"/>
    <w:rsid w:val="00511FBB"/>
    <w:rsid w:val="0051213F"/>
    <w:rsid w:val="00532882"/>
    <w:rsid w:val="0053288B"/>
    <w:rsid w:val="0053784D"/>
    <w:rsid w:val="005579AC"/>
    <w:rsid w:val="00557E13"/>
    <w:rsid w:val="005667E8"/>
    <w:rsid w:val="00567553"/>
    <w:rsid w:val="00575C31"/>
    <w:rsid w:val="00582AA1"/>
    <w:rsid w:val="0058652B"/>
    <w:rsid w:val="00586A72"/>
    <w:rsid w:val="00590053"/>
    <w:rsid w:val="00594225"/>
    <w:rsid w:val="005B059E"/>
    <w:rsid w:val="005B15AB"/>
    <w:rsid w:val="005B1BF3"/>
    <w:rsid w:val="005B5A14"/>
    <w:rsid w:val="005B620E"/>
    <w:rsid w:val="005C2BD0"/>
    <w:rsid w:val="005D0855"/>
    <w:rsid w:val="005E6263"/>
    <w:rsid w:val="005F556B"/>
    <w:rsid w:val="006303A8"/>
    <w:rsid w:val="0063505B"/>
    <w:rsid w:val="00637DB0"/>
    <w:rsid w:val="00682BE6"/>
    <w:rsid w:val="00684C82"/>
    <w:rsid w:val="0068558B"/>
    <w:rsid w:val="006961EF"/>
    <w:rsid w:val="006A03F4"/>
    <w:rsid w:val="006A08B5"/>
    <w:rsid w:val="006A26E5"/>
    <w:rsid w:val="006A3102"/>
    <w:rsid w:val="006B4CA8"/>
    <w:rsid w:val="006B515C"/>
    <w:rsid w:val="006C2D5A"/>
    <w:rsid w:val="006C51CF"/>
    <w:rsid w:val="006C599E"/>
    <w:rsid w:val="006D05E4"/>
    <w:rsid w:val="006E3C0B"/>
    <w:rsid w:val="006E4F4E"/>
    <w:rsid w:val="006F6F22"/>
    <w:rsid w:val="00705FF2"/>
    <w:rsid w:val="00714028"/>
    <w:rsid w:val="00714CED"/>
    <w:rsid w:val="00716EE8"/>
    <w:rsid w:val="00732EFA"/>
    <w:rsid w:val="00741F1B"/>
    <w:rsid w:val="00750877"/>
    <w:rsid w:val="00751663"/>
    <w:rsid w:val="00760880"/>
    <w:rsid w:val="00775BD1"/>
    <w:rsid w:val="00776EEC"/>
    <w:rsid w:val="00787E0C"/>
    <w:rsid w:val="007B5800"/>
    <w:rsid w:val="007D2E82"/>
    <w:rsid w:val="007D5DB5"/>
    <w:rsid w:val="007E0D86"/>
    <w:rsid w:val="007E4D94"/>
    <w:rsid w:val="007F22F9"/>
    <w:rsid w:val="007F544B"/>
    <w:rsid w:val="0080498E"/>
    <w:rsid w:val="00821BD7"/>
    <w:rsid w:val="008358F6"/>
    <w:rsid w:val="0084339F"/>
    <w:rsid w:val="00843616"/>
    <w:rsid w:val="00845CA6"/>
    <w:rsid w:val="00852364"/>
    <w:rsid w:val="00857628"/>
    <w:rsid w:val="008639BD"/>
    <w:rsid w:val="0086638F"/>
    <w:rsid w:val="00881CF6"/>
    <w:rsid w:val="008837F8"/>
    <w:rsid w:val="00886FE3"/>
    <w:rsid w:val="008920CE"/>
    <w:rsid w:val="008A0CDF"/>
    <w:rsid w:val="008A566B"/>
    <w:rsid w:val="008B50F8"/>
    <w:rsid w:val="008B66B2"/>
    <w:rsid w:val="008B7F53"/>
    <w:rsid w:val="008C0401"/>
    <w:rsid w:val="008C331F"/>
    <w:rsid w:val="008D74B2"/>
    <w:rsid w:val="008D7B59"/>
    <w:rsid w:val="008E0F00"/>
    <w:rsid w:val="008E12C0"/>
    <w:rsid w:val="008F4AFB"/>
    <w:rsid w:val="008F68C1"/>
    <w:rsid w:val="009004E3"/>
    <w:rsid w:val="00911D63"/>
    <w:rsid w:val="009125D6"/>
    <w:rsid w:val="0091408A"/>
    <w:rsid w:val="009151EA"/>
    <w:rsid w:val="00930A25"/>
    <w:rsid w:val="00940FA1"/>
    <w:rsid w:val="00944CB5"/>
    <w:rsid w:val="00953348"/>
    <w:rsid w:val="00955108"/>
    <w:rsid w:val="009560A1"/>
    <w:rsid w:val="00982B83"/>
    <w:rsid w:val="00985282"/>
    <w:rsid w:val="00986931"/>
    <w:rsid w:val="009968E9"/>
    <w:rsid w:val="009A02EB"/>
    <w:rsid w:val="009A054F"/>
    <w:rsid w:val="009A6949"/>
    <w:rsid w:val="009B4CF3"/>
    <w:rsid w:val="009C1688"/>
    <w:rsid w:val="009C40E3"/>
    <w:rsid w:val="009C4781"/>
    <w:rsid w:val="009E532B"/>
    <w:rsid w:val="009F12B5"/>
    <w:rsid w:val="009F1639"/>
    <w:rsid w:val="00A133A2"/>
    <w:rsid w:val="00A17867"/>
    <w:rsid w:val="00A3088F"/>
    <w:rsid w:val="00A363CB"/>
    <w:rsid w:val="00A442CF"/>
    <w:rsid w:val="00A52613"/>
    <w:rsid w:val="00A52C9C"/>
    <w:rsid w:val="00A8021D"/>
    <w:rsid w:val="00A81454"/>
    <w:rsid w:val="00AA1AB7"/>
    <w:rsid w:val="00AA7F83"/>
    <w:rsid w:val="00AB7FE2"/>
    <w:rsid w:val="00AC50A1"/>
    <w:rsid w:val="00AC5EEE"/>
    <w:rsid w:val="00AF3032"/>
    <w:rsid w:val="00AF4EE4"/>
    <w:rsid w:val="00B32716"/>
    <w:rsid w:val="00B468AB"/>
    <w:rsid w:val="00B70C02"/>
    <w:rsid w:val="00B71F99"/>
    <w:rsid w:val="00B734C0"/>
    <w:rsid w:val="00B76B84"/>
    <w:rsid w:val="00B77CAE"/>
    <w:rsid w:val="00B82E6E"/>
    <w:rsid w:val="00B965B2"/>
    <w:rsid w:val="00BA288B"/>
    <w:rsid w:val="00BA494A"/>
    <w:rsid w:val="00BA5D4C"/>
    <w:rsid w:val="00BB5512"/>
    <w:rsid w:val="00BC158F"/>
    <w:rsid w:val="00BE705D"/>
    <w:rsid w:val="00BF3C89"/>
    <w:rsid w:val="00BF75D7"/>
    <w:rsid w:val="00C07057"/>
    <w:rsid w:val="00C15977"/>
    <w:rsid w:val="00C15C29"/>
    <w:rsid w:val="00C310A3"/>
    <w:rsid w:val="00C6141B"/>
    <w:rsid w:val="00C67A10"/>
    <w:rsid w:val="00C71EBE"/>
    <w:rsid w:val="00C740A5"/>
    <w:rsid w:val="00C762CA"/>
    <w:rsid w:val="00C806FF"/>
    <w:rsid w:val="00C87201"/>
    <w:rsid w:val="00C95339"/>
    <w:rsid w:val="00CA0920"/>
    <w:rsid w:val="00CA4BA1"/>
    <w:rsid w:val="00CB477E"/>
    <w:rsid w:val="00CB5859"/>
    <w:rsid w:val="00CE35BB"/>
    <w:rsid w:val="00CE44AF"/>
    <w:rsid w:val="00CE535B"/>
    <w:rsid w:val="00D05D47"/>
    <w:rsid w:val="00D11521"/>
    <w:rsid w:val="00D12CBE"/>
    <w:rsid w:val="00D17C46"/>
    <w:rsid w:val="00D23260"/>
    <w:rsid w:val="00D25835"/>
    <w:rsid w:val="00D26344"/>
    <w:rsid w:val="00D34369"/>
    <w:rsid w:val="00D75644"/>
    <w:rsid w:val="00D8043C"/>
    <w:rsid w:val="00D850CE"/>
    <w:rsid w:val="00D865A9"/>
    <w:rsid w:val="00D92459"/>
    <w:rsid w:val="00DB6AE1"/>
    <w:rsid w:val="00DD2FAC"/>
    <w:rsid w:val="00DE2EA2"/>
    <w:rsid w:val="00DF1905"/>
    <w:rsid w:val="00DF4944"/>
    <w:rsid w:val="00E06FF7"/>
    <w:rsid w:val="00E141DF"/>
    <w:rsid w:val="00E17EAF"/>
    <w:rsid w:val="00E21527"/>
    <w:rsid w:val="00E25311"/>
    <w:rsid w:val="00E26A69"/>
    <w:rsid w:val="00E4321F"/>
    <w:rsid w:val="00E44C25"/>
    <w:rsid w:val="00E644F1"/>
    <w:rsid w:val="00E676FE"/>
    <w:rsid w:val="00E73CA0"/>
    <w:rsid w:val="00E80071"/>
    <w:rsid w:val="00E80AEF"/>
    <w:rsid w:val="00E82069"/>
    <w:rsid w:val="00E85F1B"/>
    <w:rsid w:val="00E90AED"/>
    <w:rsid w:val="00EA4329"/>
    <w:rsid w:val="00EA7CE9"/>
    <w:rsid w:val="00EB35BD"/>
    <w:rsid w:val="00EC774D"/>
    <w:rsid w:val="00ED4DAF"/>
    <w:rsid w:val="00EE34AC"/>
    <w:rsid w:val="00F062CD"/>
    <w:rsid w:val="00F07BD3"/>
    <w:rsid w:val="00F15D1A"/>
    <w:rsid w:val="00F43775"/>
    <w:rsid w:val="00F52201"/>
    <w:rsid w:val="00F54E37"/>
    <w:rsid w:val="00F61797"/>
    <w:rsid w:val="00F70D7F"/>
    <w:rsid w:val="00F71352"/>
    <w:rsid w:val="00F73CC4"/>
    <w:rsid w:val="00F905DB"/>
    <w:rsid w:val="00F94E24"/>
    <w:rsid w:val="00FB4D67"/>
    <w:rsid w:val="00FB7EF2"/>
    <w:rsid w:val="00FC4747"/>
    <w:rsid w:val="00FD1D2A"/>
    <w:rsid w:val="00FE41B3"/>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BDD4EE"/>
  <w15:docId w15:val="{C95A3444-E43E-4FD9-A3E8-4862F8A30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spacing w:before="240" w:after="60"/>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tabs>
        <w:tab w:val="clear" w:pos="717"/>
        <w:tab w:val="num" w:pos="576"/>
      </w:tabs>
      <w:spacing w:before="240" w:after="60"/>
      <w:ind w:left="576"/>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3311DD"/>
    <w:rPr>
      <w:rFonts w:ascii="Cambria" w:hAnsi="Cambria" w:cs="Times New Roman"/>
      <w:b/>
      <w:bCs/>
      <w:kern w:val="32"/>
      <w:sz w:val="32"/>
      <w:szCs w:val="32"/>
    </w:rPr>
  </w:style>
  <w:style w:type="character" w:customStyle="1" w:styleId="berschrift2Zchn">
    <w:name w:val="Überschrift 2 Zchn"/>
    <w:link w:val="berschrift2"/>
    <w:uiPriority w:val="99"/>
    <w:locked/>
    <w:rsid w:val="003311DD"/>
    <w:rPr>
      <w:rFonts w:ascii="Cambria" w:hAnsi="Cambria" w:cs="Times New Roman"/>
      <w:b/>
      <w:bCs/>
      <w:i/>
      <w:iCs/>
      <w:sz w:val="28"/>
      <w:szCs w:val="28"/>
    </w:rPr>
  </w:style>
  <w:style w:type="character" w:customStyle="1" w:styleId="berschrift3Zchn">
    <w:name w:val="Überschrift 3 Zchn"/>
    <w:link w:val="berschrift3"/>
    <w:uiPriority w:val="99"/>
    <w:locked/>
    <w:rsid w:val="003311DD"/>
    <w:rPr>
      <w:rFonts w:ascii="Cambria" w:hAnsi="Cambria" w:cs="Times New Roman"/>
      <w:b/>
      <w:bCs/>
      <w:sz w:val="26"/>
      <w:szCs w:val="26"/>
    </w:rPr>
  </w:style>
  <w:style w:type="character" w:customStyle="1" w:styleId="berschrift4Zchn">
    <w:name w:val="Überschrift 4 Zchn"/>
    <w:link w:val="berschrift4"/>
    <w:uiPriority w:val="99"/>
    <w:semiHidden/>
    <w:locked/>
    <w:rsid w:val="003311DD"/>
    <w:rPr>
      <w:rFonts w:ascii="Calibri" w:hAnsi="Calibri" w:cs="Times New Roman"/>
      <w:b/>
      <w:bCs/>
      <w:sz w:val="28"/>
      <w:szCs w:val="28"/>
    </w:rPr>
  </w:style>
  <w:style w:type="character" w:customStyle="1" w:styleId="berschrift5Zchn">
    <w:name w:val="Überschrift 5 Zchn"/>
    <w:link w:val="berschrift5"/>
    <w:uiPriority w:val="99"/>
    <w:semiHidden/>
    <w:locked/>
    <w:rsid w:val="003311DD"/>
    <w:rPr>
      <w:rFonts w:ascii="Calibri" w:hAnsi="Calibri" w:cs="Times New Roman"/>
      <w:b/>
      <w:bCs/>
      <w:i/>
      <w:iCs/>
      <w:sz w:val="26"/>
      <w:szCs w:val="26"/>
    </w:rPr>
  </w:style>
  <w:style w:type="character" w:customStyle="1" w:styleId="berschrift6Zchn">
    <w:name w:val="Überschrift 6 Zchn"/>
    <w:link w:val="berschrift6"/>
    <w:uiPriority w:val="99"/>
    <w:semiHidden/>
    <w:locked/>
    <w:rsid w:val="003311DD"/>
    <w:rPr>
      <w:rFonts w:ascii="Calibri" w:hAnsi="Calibri" w:cs="Times New Roman"/>
      <w:b/>
      <w:bCs/>
      <w:sz w:val="22"/>
      <w:szCs w:val="22"/>
    </w:rPr>
  </w:style>
  <w:style w:type="character" w:customStyle="1" w:styleId="berschrift7Zchn">
    <w:name w:val="Überschrift 7 Zchn"/>
    <w:link w:val="berschrift7"/>
    <w:uiPriority w:val="99"/>
    <w:semiHidden/>
    <w:locked/>
    <w:rsid w:val="003311DD"/>
    <w:rPr>
      <w:rFonts w:ascii="Calibri" w:hAnsi="Calibri" w:cs="Times New Roman"/>
      <w:sz w:val="24"/>
      <w:szCs w:val="24"/>
    </w:rPr>
  </w:style>
  <w:style w:type="character" w:customStyle="1" w:styleId="berschrift8Zchn">
    <w:name w:val="Überschrift 8 Zchn"/>
    <w:link w:val="berschrift8"/>
    <w:uiPriority w:val="99"/>
    <w:semiHidden/>
    <w:locked/>
    <w:rsid w:val="003311DD"/>
    <w:rPr>
      <w:rFonts w:ascii="Calibri" w:hAnsi="Calibri" w:cs="Times New Roman"/>
      <w:i/>
      <w:iCs/>
      <w:sz w:val="24"/>
      <w:szCs w:val="24"/>
    </w:rPr>
  </w:style>
  <w:style w:type="character" w:customStyle="1" w:styleId="berschrift9Zchn">
    <w:name w:val="Überschrift 9 Zchn"/>
    <w:link w:val="berschrift9"/>
    <w:uiPriority w:val="99"/>
    <w:semiHidden/>
    <w:locked/>
    <w:rsid w:val="003311DD"/>
    <w:rPr>
      <w:rFonts w:ascii="Cambria"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3311DD"/>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3311DD"/>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3311DD"/>
    <w:rPr>
      <w:rFonts w:ascii="Tahoma" w:hAnsi="Tahoma" w:cs="Tahoma"/>
      <w:sz w:val="16"/>
      <w:szCs w:val="16"/>
    </w:rPr>
  </w:style>
  <w:style w:type="paragraph" w:styleId="Verzeichnis1">
    <w:name w:val="toc 1"/>
    <w:basedOn w:val="Standard"/>
    <w:next w:val="Standard"/>
    <w:autoRedefine/>
    <w:uiPriority w:val="39"/>
    <w:rsid w:val="001110EE"/>
    <w:pPr>
      <w:spacing w:before="120" w:after="120"/>
    </w:pPr>
    <w:rPr>
      <w:rFonts w:ascii="Times New Roman" w:hAnsi="Times New Roman"/>
      <w:b/>
      <w:bCs/>
      <w:caps/>
      <w:szCs w:val="20"/>
    </w:rPr>
  </w:style>
  <w:style w:type="paragraph" w:styleId="Verzeichnis2">
    <w:name w:val="toc 2"/>
    <w:basedOn w:val="Standard"/>
    <w:next w:val="Standard"/>
    <w:autoRedefine/>
    <w:uiPriority w:val="39"/>
    <w:rsid w:val="001110EE"/>
    <w:pPr>
      <w:ind w:left="200"/>
    </w:pPr>
    <w:rPr>
      <w:rFonts w:ascii="Times New Roman" w:hAnsi="Times New Roman"/>
      <w:smallCaps/>
      <w:szCs w:val="20"/>
    </w:rPr>
  </w:style>
  <w:style w:type="paragraph" w:styleId="Verzeichnis3">
    <w:name w:val="toc 3"/>
    <w:basedOn w:val="Standard"/>
    <w:next w:val="Standard"/>
    <w:autoRedefine/>
    <w:uiPriority w:val="99"/>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3311DD"/>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317B44"/>
    <w:rPr>
      <w:rFonts w:cs="Times New Roman"/>
    </w:rPr>
  </w:style>
  <w:style w:type="paragraph" w:styleId="Inhaltsverzeichnisberschrift">
    <w:name w:val="TOC Heading"/>
    <w:basedOn w:val="berschrift1"/>
    <w:next w:val="Standard"/>
    <w:uiPriority w:val="99"/>
    <w:qFormat/>
    <w:rsid w:val="0086638F"/>
    <w:pPr>
      <w:keepLines/>
      <w:numPr>
        <w:numId w:val="0"/>
      </w:numPr>
      <w:spacing w:before="480" w:after="0" w:line="276" w:lineRule="auto"/>
      <w:outlineLvl w:val="9"/>
    </w:pPr>
    <w:rPr>
      <w:rFonts w:ascii="Cambria" w:hAnsi="Cambria" w:cs="Times New Roman"/>
      <w:color w:val="365F91"/>
      <w:kern w:val="0"/>
      <w:sz w:val="28"/>
      <w:szCs w:val="28"/>
      <w:lang w:eastAsia="en-US"/>
    </w:rPr>
  </w:style>
  <w:style w:type="character" w:styleId="Kommentarzeichen">
    <w:name w:val="annotation reference"/>
    <w:basedOn w:val="Absatz-Standardschriftart"/>
    <w:uiPriority w:val="99"/>
    <w:semiHidden/>
    <w:unhideWhenUsed/>
    <w:rsid w:val="0068558B"/>
    <w:rPr>
      <w:sz w:val="16"/>
      <w:szCs w:val="16"/>
    </w:rPr>
  </w:style>
  <w:style w:type="paragraph" w:styleId="Kommentartext">
    <w:name w:val="annotation text"/>
    <w:basedOn w:val="Standard"/>
    <w:link w:val="KommentartextZchn"/>
    <w:uiPriority w:val="99"/>
    <w:unhideWhenUsed/>
    <w:rsid w:val="0068558B"/>
    <w:rPr>
      <w:szCs w:val="20"/>
    </w:rPr>
  </w:style>
  <w:style w:type="character" w:customStyle="1" w:styleId="KommentartextZchn">
    <w:name w:val="Kommentartext Zchn"/>
    <w:basedOn w:val="Absatz-Standardschriftart"/>
    <w:link w:val="Kommentartext"/>
    <w:uiPriority w:val="99"/>
    <w:rsid w:val="0068558B"/>
    <w:rPr>
      <w:rFonts w:ascii="Arial" w:hAnsi="Arial"/>
    </w:rPr>
  </w:style>
  <w:style w:type="paragraph" w:styleId="Kommentarthema">
    <w:name w:val="annotation subject"/>
    <w:basedOn w:val="Kommentartext"/>
    <w:next w:val="Kommentartext"/>
    <w:link w:val="KommentarthemaZchn"/>
    <w:uiPriority w:val="99"/>
    <w:semiHidden/>
    <w:unhideWhenUsed/>
    <w:rsid w:val="0068558B"/>
    <w:rPr>
      <w:b/>
      <w:bCs/>
    </w:rPr>
  </w:style>
  <w:style w:type="character" w:customStyle="1" w:styleId="KommentarthemaZchn">
    <w:name w:val="Kommentarthema Zchn"/>
    <w:basedOn w:val="KommentartextZchn"/>
    <w:link w:val="Kommentarthema"/>
    <w:uiPriority w:val="99"/>
    <w:semiHidden/>
    <w:rsid w:val="0068558B"/>
    <w:rPr>
      <w:rFonts w:ascii="Arial" w:hAnsi="Arial"/>
      <w:b/>
      <w:bCs/>
    </w:rPr>
  </w:style>
  <w:style w:type="character" w:customStyle="1" w:styleId="UnresolvedMention">
    <w:name w:val="Unresolved Mention"/>
    <w:basedOn w:val="Absatz-Standardschriftart"/>
    <w:uiPriority w:val="99"/>
    <w:semiHidden/>
    <w:unhideWhenUsed/>
    <w:rsid w:val="00E800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6978180">
      <w:marLeft w:val="0"/>
      <w:marRight w:val="0"/>
      <w:marTop w:val="0"/>
      <w:marBottom w:val="0"/>
      <w:divBdr>
        <w:top w:val="none" w:sz="0" w:space="0" w:color="auto"/>
        <w:left w:val="none" w:sz="0" w:space="0" w:color="auto"/>
        <w:bottom w:val="none" w:sz="0" w:space="0" w:color="auto"/>
        <w:right w:val="none" w:sz="0" w:space="0" w:color="auto"/>
      </w:divBdr>
    </w:div>
    <w:div w:id="2026978199">
      <w:marLeft w:val="0"/>
      <w:marRight w:val="0"/>
      <w:marTop w:val="0"/>
      <w:marBottom w:val="0"/>
      <w:divBdr>
        <w:top w:val="none" w:sz="0" w:space="0" w:color="auto"/>
        <w:left w:val="none" w:sz="0" w:space="0" w:color="auto"/>
        <w:bottom w:val="none" w:sz="0" w:space="0" w:color="auto"/>
        <w:right w:val="none" w:sz="0" w:space="0" w:color="auto"/>
      </w:divBdr>
      <w:divsChild>
        <w:div w:id="2026978181">
          <w:marLeft w:val="0"/>
          <w:marRight w:val="0"/>
          <w:marTop w:val="0"/>
          <w:marBottom w:val="0"/>
          <w:divBdr>
            <w:top w:val="none" w:sz="0" w:space="0" w:color="auto"/>
            <w:left w:val="none" w:sz="0" w:space="0" w:color="auto"/>
            <w:bottom w:val="none" w:sz="0" w:space="0" w:color="auto"/>
            <w:right w:val="none" w:sz="0" w:space="0" w:color="auto"/>
          </w:divBdr>
          <w:divsChild>
            <w:div w:id="202697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978208">
      <w:marLeft w:val="0"/>
      <w:marRight w:val="0"/>
      <w:marTop w:val="0"/>
      <w:marBottom w:val="0"/>
      <w:divBdr>
        <w:top w:val="none" w:sz="0" w:space="0" w:color="auto"/>
        <w:left w:val="none" w:sz="0" w:space="0" w:color="auto"/>
        <w:bottom w:val="none" w:sz="0" w:space="0" w:color="auto"/>
        <w:right w:val="none" w:sz="0" w:space="0" w:color="auto"/>
      </w:divBdr>
      <w:divsChild>
        <w:div w:id="2026978188">
          <w:marLeft w:val="0"/>
          <w:marRight w:val="0"/>
          <w:marTop w:val="0"/>
          <w:marBottom w:val="0"/>
          <w:divBdr>
            <w:top w:val="none" w:sz="0" w:space="0" w:color="auto"/>
            <w:left w:val="none" w:sz="0" w:space="0" w:color="auto"/>
            <w:bottom w:val="none" w:sz="0" w:space="0" w:color="auto"/>
            <w:right w:val="none" w:sz="0" w:space="0" w:color="auto"/>
          </w:divBdr>
          <w:divsChild>
            <w:div w:id="2026978182">
              <w:marLeft w:val="0"/>
              <w:marRight w:val="0"/>
              <w:marTop w:val="0"/>
              <w:marBottom w:val="0"/>
              <w:divBdr>
                <w:top w:val="none" w:sz="0" w:space="0" w:color="auto"/>
                <w:left w:val="none" w:sz="0" w:space="0" w:color="auto"/>
                <w:bottom w:val="none" w:sz="0" w:space="0" w:color="auto"/>
                <w:right w:val="none" w:sz="0" w:space="0" w:color="auto"/>
              </w:divBdr>
            </w:div>
            <w:div w:id="2026978183">
              <w:marLeft w:val="0"/>
              <w:marRight w:val="0"/>
              <w:marTop w:val="0"/>
              <w:marBottom w:val="0"/>
              <w:divBdr>
                <w:top w:val="none" w:sz="0" w:space="0" w:color="auto"/>
                <w:left w:val="none" w:sz="0" w:space="0" w:color="auto"/>
                <w:bottom w:val="none" w:sz="0" w:space="0" w:color="auto"/>
                <w:right w:val="none" w:sz="0" w:space="0" w:color="auto"/>
              </w:divBdr>
            </w:div>
            <w:div w:id="2026978184">
              <w:marLeft w:val="0"/>
              <w:marRight w:val="0"/>
              <w:marTop w:val="0"/>
              <w:marBottom w:val="0"/>
              <w:divBdr>
                <w:top w:val="none" w:sz="0" w:space="0" w:color="auto"/>
                <w:left w:val="none" w:sz="0" w:space="0" w:color="auto"/>
                <w:bottom w:val="none" w:sz="0" w:space="0" w:color="auto"/>
                <w:right w:val="none" w:sz="0" w:space="0" w:color="auto"/>
              </w:divBdr>
            </w:div>
            <w:div w:id="2026978185">
              <w:marLeft w:val="0"/>
              <w:marRight w:val="0"/>
              <w:marTop w:val="0"/>
              <w:marBottom w:val="0"/>
              <w:divBdr>
                <w:top w:val="none" w:sz="0" w:space="0" w:color="auto"/>
                <w:left w:val="none" w:sz="0" w:space="0" w:color="auto"/>
                <w:bottom w:val="none" w:sz="0" w:space="0" w:color="auto"/>
                <w:right w:val="none" w:sz="0" w:space="0" w:color="auto"/>
              </w:divBdr>
            </w:div>
            <w:div w:id="2026978186">
              <w:marLeft w:val="0"/>
              <w:marRight w:val="0"/>
              <w:marTop w:val="0"/>
              <w:marBottom w:val="0"/>
              <w:divBdr>
                <w:top w:val="none" w:sz="0" w:space="0" w:color="auto"/>
                <w:left w:val="none" w:sz="0" w:space="0" w:color="auto"/>
                <w:bottom w:val="none" w:sz="0" w:space="0" w:color="auto"/>
                <w:right w:val="none" w:sz="0" w:space="0" w:color="auto"/>
              </w:divBdr>
            </w:div>
            <w:div w:id="2026978187">
              <w:marLeft w:val="0"/>
              <w:marRight w:val="0"/>
              <w:marTop w:val="0"/>
              <w:marBottom w:val="0"/>
              <w:divBdr>
                <w:top w:val="none" w:sz="0" w:space="0" w:color="auto"/>
                <w:left w:val="none" w:sz="0" w:space="0" w:color="auto"/>
                <w:bottom w:val="none" w:sz="0" w:space="0" w:color="auto"/>
                <w:right w:val="none" w:sz="0" w:space="0" w:color="auto"/>
              </w:divBdr>
            </w:div>
            <w:div w:id="2026978189">
              <w:marLeft w:val="0"/>
              <w:marRight w:val="0"/>
              <w:marTop w:val="0"/>
              <w:marBottom w:val="0"/>
              <w:divBdr>
                <w:top w:val="none" w:sz="0" w:space="0" w:color="auto"/>
                <w:left w:val="none" w:sz="0" w:space="0" w:color="auto"/>
                <w:bottom w:val="none" w:sz="0" w:space="0" w:color="auto"/>
                <w:right w:val="none" w:sz="0" w:space="0" w:color="auto"/>
              </w:divBdr>
            </w:div>
            <w:div w:id="2026978191">
              <w:marLeft w:val="0"/>
              <w:marRight w:val="0"/>
              <w:marTop w:val="0"/>
              <w:marBottom w:val="0"/>
              <w:divBdr>
                <w:top w:val="none" w:sz="0" w:space="0" w:color="auto"/>
                <w:left w:val="none" w:sz="0" w:space="0" w:color="auto"/>
                <w:bottom w:val="none" w:sz="0" w:space="0" w:color="auto"/>
                <w:right w:val="none" w:sz="0" w:space="0" w:color="auto"/>
              </w:divBdr>
            </w:div>
            <w:div w:id="2026978192">
              <w:marLeft w:val="0"/>
              <w:marRight w:val="0"/>
              <w:marTop w:val="0"/>
              <w:marBottom w:val="0"/>
              <w:divBdr>
                <w:top w:val="none" w:sz="0" w:space="0" w:color="auto"/>
                <w:left w:val="none" w:sz="0" w:space="0" w:color="auto"/>
                <w:bottom w:val="none" w:sz="0" w:space="0" w:color="auto"/>
                <w:right w:val="none" w:sz="0" w:space="0" w:color="auto"/>
              </w:divBdr>
            </w:div>
            <w:div w:id="2026978193">
              <w:marLeft w:val="0"/>
              <w:marRight w:val="0"/>
              <w:marTop w:val="0"/>
              <w:marBottom w:val="0"/>
              <w:divBdr>
                <w:top w:val="none" w:sz="0" w:space="0" w:color="auto"/>
                <w:left w:val="none" w:sz="0" w:space="0" w:color="auto"/>
                <w:bottom w:val="none" w:sz="0" w:space="0" w:color="auto"/>
                <w:right w:val="none" w:sz="0" w:space="0" w:color="auto"/>
              </w:divBdr>
            </w:div>
            <w:div w:id="2026978194">
              <w:marLeft w:val="0"/>
              <w:marRight w:val="0"/>
              <w:marTop w:val="0"/>
              <w:marBottom w:val="0"/>
              <w:divBdr>
                <w:top w:val="none" w:sz="0" w:space="0" w:color="auto"/>
                <w:left w:val="none" w:sz="0" w:space="0" w:color="auto"/>
                <w:bottom w:val="none" w:sz="0" w:space="0" w:color="auto"/>
                <w:right w:val="none" w:sz="0" w:space="0" w:color="auto"/>
              </w:divBdr>
            </w:div>
            <w:div w:id="2026978195">
              <w:marLeft w:val="0"/>
              <w:marRight w:val="0"/>
              <w:marTop w:val="0"/>
              <w:marBottom w:val="0"/>
              <w:divBdr>
                <w:top w:val="none" w:sz="0" w:space="0" w:color="auto"/>
                <w:left w:val="none" w:sz="0" w:space="0" w:color="auto"/>
                <w:bottom w:val="none" w:sz="0" w:space="0" w:color="auto"/>
                <w:right w:val="none" w:sz="0" w:space="0" w:color="auto"/>
              </w:divBdr>
            </w:div>
            <w:div w:id="2026978196">
              <w:marLeft w:val="0"/>
              <w:marRight w:val="0"/>
              <w:marTop w:val="0"/>
              <w:marBottom w:val="0"/>
              <w:divBdr>
                <w:top w:val="none" w:sz="0" w:space="0" w:color="auto"/>
                <w:left w:val="none" w:sz="0" w:space="0" w:color="auto"/>
                <w:bottom w:val="none" w:sz="0" w:space="0" w:color="auto"/>
                <w:right w:val="none" w:sz="0" w:space="0" w:color="auto"/>
              </w:divBdr>
            </w:div>
            <w:div w:id="2026978197">
              <w:marLeft w:val="0"/>
              <w:marRight w:val="0"/>
              <w:marTop w:val="0"/>
              <w:marBottom w:val="0"/>
              <w:divBdr>
                <w:top w:val="none" w:sz="0" w:space="0" w:color="auto"/>
                <w:left w:val="none" w:sz="0" w:space="0" w:color="auto"/>
                <w:bottom w:val="none" w:sz="0" w:space="0" w:color="auto"/>
                <w:right w:val="none" w:sz="0" w:space="0" w:color="auto"/>
              </w:divBdr>
            </w:div>
            <w:div w:id="2026978198">
              <w:marLeft w:val="0"/>
              <w:marRight w:val="0"/>
              <w:marTop w:val="0"/>
              <w:marBottom w:val="0"/>
              <w:divBdr>
                <w:top w:val="none" w:sz="0" w:space="0" w:color="auto"/>
                <w:left w:val="none" w:sz="0" w:space="0" w:color="auto"/>
                <w:bottom w:val="none" w:sz="0" w:space="0" w:color="auto"/>
                <w:right w:val="none" w:sz="0" w:space="0" w:color="auto"/>
              </w:divBdr>
            </w:div>
            <w:div w:id="2026978200">
              <w:marLeft w:val="0"/>
              <w:marRight w:val="0"/>
              <w:marTop w:val="0"/>
              <w:marBottom w:val="0"/>
              <w:divBdr>
                <w:top w:val="none" w:sz="0" w:space="0" w:color="auto"/>
                <w:left w:val="none" w:sz="0" w:space="0" w:color="auto"/>
                <w:bottom w:val="none" w:sz="0" w:space="0" w:color="auto"/>
                <w:right w:val="none" w:sz="0" w:space="0" w:color="auto"/>
              </w:divBdr>
            </w:div>
            <w:div w:id="2026978201">
              <w:marLeft w:val="0"/>
              <w:marRight w:val="0"/>
              <w:marTop w:val="0"/>
              <w:marBottom w:val="0"/>
              <w:divBdr>
                <w:top w:val="none" w:sz="0" w:space="0" w:color="auto"/>
                <w:left w:val="none" w:sz="0" w:space="0" w:color="auto"/>
                <w:bottom w:val="none" w:sz="0" w:space="0" w:color="auto"/>
                <w:right w:val="none" w:sz="0" w:space="0" w:color="auto"/>
              </w:divBdr>
            </w:div>
            <w:div w:id="2026978202">
              <w:marLeft w:val="0"/>
              <w:marRight w:val="0"/>
              <w:marTop w:val="0"/>
              <w:marBottom w:val="0"/>
              <w:divBdr>
                <w:top w:val="none" w:sz="0" w:space="0" w:color="auto"/>
                <w:left w:val="none" w:sz="0" w:space="0" w:color="auto"/>
                <w:bottom w:val="none" w:sz="0" w:space="0" w:color="auto"/>
                <w:right w:val="none" w:sz="0" w:space="0" w:color="auto"/>
              </w:divBdr>
            </w:div>
            <w:div w:id="2026978203">
              <w:marLeft w:val="0"/>
              <w:marRight w:val="0"/>
              <w:marTop w:val="0"/>
              <w:marBottom w:val="0"/>
              <w:divBdr>
                <w:top w:val="none" w:sz="0" w:space="0" w:color="auto"/>
                <w:left w:val="none" w:sz="0" w:space="0" w:color="auto"/>
                <w:bottom w:val="none" w:sz="0" w:space="0" w:color="auto"/>
                <w:right w:val="none" w:sz="0" w:space="0" w:color="auto"/>
              </w:divBdr>
            </w:div>
            <w:div w:id="2026978204">
              <w:marLeft w:val="0"/>
              <w:marRight w:val="0"/>
              <w:marTop w:val="0"/>
              <w:marBottom w:val="0"/>
              <w:divBdr>
                <w:top w:val="none" w:sz="0" w:space="0" w:color="auto"/>
                <w:left w:val="none" w:sz="0" w:space="0" w:color="auto"/>
                <w:bottom w:val="none" w:sz="0" w:space="0" w:color="auto"/>
                <w:right w:val="none" w:sz="0" w:space="0" w:color="auto"/>
              </w:divBdr>
            </w:div>
            <w:div w:id="2026978205">
              <w:marLeft w:val="0"/>
              <w:marRight w:val="0"/>
              <w:marTop w:val="0"/>
              <w:marBottom w:val="0"/>
              <w:divBdr>
                <w:top w:val="none" w:sz="0" w:space="0" w:color="auto"/>
                <w:left w:val="none" w:sz="0" w:space="0" w:color="auto"/>
                <w:bottom w:val="none" w:sz="0" w:space="0" w:color="auto"/>
                <w:right w:val="none" w:sz="0" w:space="0" w:color="auto"/>
              </w:divBdr>
            </w:div>
            <w:div w:id="2026978206">
              <w:marLeft w:val="0"/>
              <w:marRight w:val="0"/>
              <w:marTop w:val="0"/>
              <w:marBottom w:val="0"/>
              <w:divBdr>
                <w:top w:val="none" w:sz="0" w:space="0" w:color="auto"/>
                <w:left w:val="none" w:sz="0" w:space="0" w:color="auto"/>
                <w:bottom w:val="none" w:sz="0" w:space="0" w:color="auto"/>
                <w:right w:val="none" w:sz="0" w:space="0" w:color="auto"/>
              </w:divBdr>
            </w:div>
            <w:div w:id="2026978207">
              <w:marLeft w:val="0"/>
              <w:marRight w:val="0"/>
              <w:marTop w:val="0"/>
              <w:marBottom w:val="0"/>
              <w:divBdr>
                <w:top w:val="none" w:sz="0" w:space="0" w:color="auto"/>
                <w:left w:val="none" w:sz="0" w:space="0" w:color="auto"/>
                <w:bottom w:val="none" w:sz="0" w:space="0" w:color="auto"/>
                <w:right w:val="none" w:sz="0" w:space="0" w:color="auto"/>
              </w:divBdr>
            </w:div>
            <w:div w:id="2026978209">
              <w:marLeft w:val="0"/>
              <w:marRight w:val="0"/>
              <w:marTop w:val="0"/>
              <w:marBottom w:val="0"/>
              <w:divBdr>
                <w:top w:val="none" w:sz="0" w:space="0" w:color="auto"/>
                <w:left w:val="none" w:sz="0" w:space="0" w:color="auto"/>
                <w:bottom w:val="none" w:sz="0" w:space="0" w:color="auto"/>
                <w:right w:val="none" w:sz="0" w:space="0" w:color="auto"/>
              </w:divBdr>
            </w:div>
            <w:div w:id="2026978210">
              <w:marLeft w:val="0"/>
              <w:marRight w:val="0"/>
              <w:marTop w:val="0"/>
              <w:marBottom w:val="0"/>
              <w:divBdr>
                <w:top w:val="none" w:sz="0" w:space="0" w:color="auto"/>
                <w:left w:val="none" w:sz="0" w:space="0" w:color="auto"/>
                <w:bottom w:val="none" w:sz="0" w:space="0" w:color="auto"/>
                <w:right w:val="none" w:sz="0" w:space="0" w:color="auto"/>
              </w:divBdr>
            </w:div>
            <w:div w:id="2026978211">
              <w:marLeft w:val="0"/>
              <w:marRight w:val="0"/>
              <w:marTop w:val="0"/>
              <w:marBottom w:val="0"/>
              <w:divBdr>
                <w:top w:val="none" w:sz="0" w:space="0" w:color="auto"/>
                <w:left w:val="none" w:sz="0" w:space="0" w:color="auto"/>
                <w:bottom w:val="none" w:sz="0" w:space="0" w:color="auto"/>
                <w:right w:val="none" w:sz="0" w:space="0" w:color="auto"/>
              </w:divBdr>
            </w:div>
            <w:div w:id="202697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formulare-bfinv.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nfo_000\Documents\&#220;bernahme-1\Checklisten%20Stand%20231115\Checkliste%204%20-%20Eintritt%20kurzfristige%20-%202016.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Checkliste 4 - Eintritt kurzfristige - 2016.dot</Template>
  <TotalTime>0</TotalTime>
  <Pages>9</Pages>
  <Words>1587</Words>
  <Characters>12563</Characters>
  <Application>Microsoft Office Word</Application>
  <DocSecurity>0</DocSecurity>
  <Lines>104</Lines>
  <Paragraphs>28</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14122</CharactersWithSpaces>
  <SharedDoc>false</SharedDoc>
  <HLinks>
    <vt:vector size="102" baseType="variant">
      <vt:variant>
        <vt:i4>1310780</vt:i4>
      </vt:variant>
      <vt:variant>
        <vt:i4>98</vt:i4>
      </vt:variant>
      <vt:variant>
        <vt:i4>0</vt:i4>
      </vt:variant>
      <vt:variant>
        <vt:i4>5</vt:i4>
      </vt:variant>
      <vt:variant>
        <vt:lpwstr/>
      </vt:variant>
      <vt:variant>
        <vt:lpwstr>_Toc436073935</vt:lpwstr>
      </vt:variant>
      <vt:variant>
        <vt:i4>1310780</vt:i4>
      </vt:variant>
      <vt:variant>
        <vt:i4>92</vt:i4>
      </vt:variant>
      <vt:variant>
        <vt:i4>0</vt:i4>
      </vt:variant>
      <vt:variant>
        <vt:i4>5</vt:i4>
      </vt:variant>
      <vt:variant>
        <vt:lpwstr/>
      </vt:variant>
      <vt:variant>
        <vt:lpwstr>_Toc436073934</vt:lpwstr>
      </vt:variant>
      <vt:variant>
        <vt:i4>1310780</vt:i4>
      </vt:variant>
      <vt:variant>
        <vt:i4>86</vt:i4>
      </vt:variant>
      <vt:variant>
        <vt:i4>0</vt:i4>
      </vt:variant>
      <vt:variant>
        <vt:i4>5</vt:i4>
      </vt:variant>
      <vt:variant>
        <vt:lpwstr/>
      </vt:variant>
      <vt:variant>
        <vt:lpwstr>_Toc436073933</vt:lpwstr>
      </vt:variant>
      <vt:variant>
        <vt:i4>1310780</vt:i4>
      </vt:variant>
      <vt:variant>
        <vt:i4>80</vt:i4>
      </vt:variant>
      <vt:variant>
        <vt:i4>0</vt:i4>
      </vt:variant>
      <vt:variant>
        <vt:i4>5</vt:i4>
      </vt:variant>
      <vt:variant>
        <vt:lpwstr/>
      </vt:variant>
      <vt:variant>
        <vt:lpwstr>_Toc436073932</vt:lpwstr>
      </vt:variant>
      <vt:variant>
        <vt:i4>1310780</vt:i4>
      </vt:variant>
      <vt:variant>
        <vt:i4>74</vt:i4>
      </vt:variant>
      <vt:variant>
        <vt:i4>0</vt:i4>
      </vt:variant>
      <vt:variant>
        <vt:i4>5</vt:i4>
      </vt:variant>
      <vt:variant>
        <vt:lpwstr/>
      </vt:variant>
      <vt:variant>
        <vt:lpwstr>_Toc436073931</vt:lpwstr>
      </vt:variant>
      <vt:variant>
        <vt:i4>1310780</vt:i4>
      </vt:variant>
      <vt:variant>
        <vt:i4>68</vt:i4>
      </vt:variant>
      <vt:variant>
        <vt:i4>0</vt:i4>
      </vt:variant>
      <vt:variant>
        <vt:i4>5</vt:i4>
      </vt:variant>
      <vt:variant>
        <vt:lpwstr/>
      </vt:variant>
      <vt:variant>
        <vt:lpwstr>_Toc436073930</vt:lpwstr>
      </vt:variant>
      <vt:variant>
        <vt:i4>1376316</vt:i4>
      </vt:variant>
      <vt:variant>
        <vt:i4>62</vt:i4>
      </vt:variant>
      <vt:variant>
        <vt:i4>0</vt:i4>
      </vt:variant>
      <vt:variant>
        <vt:i4>5</vt:i4>
      </vt:variant>
      <vt:variant>
        <vt:lpwstr/>
      </vt:variant>
      <vt:variant>
        <vt:lpwstr>_Toc436073929</vt:lpwstr>
      </vt:variant>
      <vt:variant>
        <vt:i4>1376316</vt:i4>
      </vt:variant>
      <vt:variant>
        <vt:i4>56</vt:i4>
      </vt:variant>
      <vt:variant>
        <vt:i4>0</vt:i4>
      </vt:variant>
      <vt:variant>
        <vt:i4>5</vt:i4>
      </vt:variant>
      <vt:variant>
        <vt:lpwstr/>
      </vt:variant>
      <vt:variant>
        <vt:lpwstr>_Toc436073928</vt:lpwstr>
      </vt:variant>
      <vt:variant>
        <vt:i4>1376316</vt:i4>
      </vt:variant>
      <vt:variant>
        <vt:i4>50</vt:i4>
      </vt:variant>
      <vt:variant>
        <vt:i4>0</vt:i4>
      </vt:variant>
      <vt:variant>
        <vt:i4>5</vt:i4>
      </vt:variant>
      <vt:variant>
        <vt:lpwstr/>
      </vt:variant>
      <vt:variant>
        <vt:lpwstr>_Toc436073927</vt:lpwstr>
      </vt:variant>
      <vt:variant>
        <vt:i4>1376316</vt:i4>
      </vt:variant>
      <vt:variant>
        <vt:i4>44</vt:i4>
      </vt:variant>
      <vt:variant>
        <vt:i4>0</vt:i4>
      </vt:variant>
      <vt:variant>
        <vt:i4>5</vt:i4>
      </vt:variant>
      <vt:variant>
        <vt:lpwstr/>
      </vt:variant>
      <vt:variant>
        <vt:lpwstr>_Toc436073926</vt:lpwstr>
      </vt:variant>
      <vt:variant>
        <vt:i4>1376316</vt:i4>
      </vt:variant>
      <vt:variant>
        <vt:i4>38</vt:i4>
      </vt:variant>
      <vt:variant>
        <vt:i4>0</vt:i4>
      </vt:variant>
      <vt:variant>
        <vt:i4>5</vt:i4>
      </vt:variant>
      <vt:variant>
        <vt:lpwstr/>
      </vt:variant>
      <vt:variant>
        <vt:lpwstr>_Toc436073925</vt:lpwstr>
      </vt:variant>
      <vt:variant>
        <vt:i4>1376316</vt:i4>
      </vt:variant>
      <vt:variant>
        <vt:i4>32</vt:i4>
      </vt:variant>
      <vt:variant>
        <vt:i4>0</vt:i4>
      </vt:variant>
      <vt:variant>
        <vt:i4>5</vt:i4>
      </vt:variant>
      <vt:variant>
        <vt:lpwstr/>
      </vt:variant>
      <vt:variant>
        <vt:lpwstr>_Toc436073924</vt:lpwstr>
      </vt:variant>
      <vt:variant>
        <vt:i4>1376316</vt:i4>
      </vt:variant>
      <vt:variant>
        <vt:i4>26</vt:i4>
      </vt:variant>
      <vt:variant>
        <vt:i4>0</vt:i4>
      </vt:variant>
      <vt:variant>
        <vt:i4>5</vt:i4>
      </vt:variant>
      <vt:variant>
        <vt:lpwstr/>
      </vt:variant>
      <vt:variant>
        <vt:lpwstr>_Toc436073923</vt:lpwstr>
      </vt:variant>
      <vt:variant>
        <vt:i4>1376316</vt:i4>
      </vt:variant>
      <vt:variant>
        <vt:i4>20</vt:i4>
      </vt:variant>
      <vt:variant>
        <vt:i4>0</vt:i4>
      </vt:variant>
      <vt:variant>
        <vt:i4>5</vt:i4>
      </vt:variant>
      <vt:variant>
        <vt:lpwstr/>
      </vt:variant>
      <vt:variant>
        <vt:lpwstr>_Toc436073922</vt:lpwstr>
      </vt:variant>
      <vt:variant>
        <vt:i4>1376316</vt:i4>
      </vt:variant>
      <vt:variant>
        <vt:i4>14</vt:i4>
      </vt:variant>
      <vt:variant>
        <vt:i4>0</vt:i4>
      </vt:variant>
      <vt:variant>
        <vt:i4>5</vt:i4>
      </vt:variant>
      <vt:variant>
        <vt:lpwstr/>
      </vt:variant>
      <vt:variant>
        <vt:lpwstr>_Toc436073921</vt:lpwstr>
      </vt:variant>
      <vt:variant>
        <vt:i4>1376316</vt:i4>
      </vt:variant>
      <vt:variant>
        <vt:i4>8</vt:i4>
      </vt:variant>
      <vt:variant>
        <vt:i4>0</vt:i4>
      </vt:variant>
      <vt:variant>
        <vt:i4>5</vt:i4>
      </vt:variant>
      <vt:variant>
        <vt:lpwstr/>
      </vt:variant>
      <vt:variant>
        <vt:lpwstr>_Toc436073920</vt:lpwstr>
      </vt:variant>
      <vt:variant>
        <vt:i4>1441852</vt:i4>
      </vt:variant>
      <vt:variant>
        <vt:i4>2</vt:i4>
      </vt:variant>
      <vt:variant>
        <vt:i4>0</vt:i4>
      </vt:variant>
      <vt:variant>
        <vt:i4>5</vt:i4>
      </vt:variant>
      <vt:variant>
        <vt:lpwstr/>
      </vt:variant>
      <vt:variant>
        <vt:lpwstr>_Toc436073919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info@aenderes.de</dc:creator>
  <cp:lastModifiedBy>Rink, Barbara</cp:lastModifiedBy>
  <cp:revision>3</cp:revision>
  <cp:lastPrinted>2012-12-27T15:01:00Z</cp:lastPrinted>
  <dcterms:created xsi:type="dcterms:W3CDTF">2021-12-14T10:29:00Z</dcterms:created>
  <dcterms:modified xsi:type="dcterms:W3CDTF">2021-12-14T10:31:00Z</dcterms:modified>
</cp:coreProperties>
</file>