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628B0" w14:textId="77777777" w:rsidR="002F3FF5" w:rsidRDefault="002F3FF5" w:rsidP="002F3FF5">
      <w:pPr>
        <w:pStyle w:val="berschrift1PrB"/>
        <w:rPr>
          <w:u w:val="single"/>
        </w:rPr>
      </w:pPr>
      <w:r>
        <w:t>Prüfungsauftrag</w:t>
      </w:r>
    </w:p>
    <w:p w14:paraId="6D43C311" w14:textId="77777777" w:rsidR="002F3FF5" w:rsidRDefault="002F3FF5" w:rsidP="002F3FF5">
      <w:pPr>
        <w:pStyle w:val="StandardME"/>
      </w:pPr>
    </w:p>
    <w:p w14:paraId="5B9F56B7" w14:textId="77777777" w:rsidR="002F3FF5" w:rsidRDefault="002F3FF5" w:rsidP="002F3FF5">
      <w:pPr>
        <w:pStyle w:val="StandardME"/>
      </w:pPr>
      <w:r>
        <w:t xml:space="preserve">Durch Beschluss der Gesellschafterversammlung vom </w:t>
      </w:r>
      <w:bookmarkStart w:id="0" w:name="OLE_LINK1"/>
      <w:bookmarkStart w:id="1" w:name="OLE_LINK2"/>
      <w:r w:rsidRPr="009C7F21">
        <w:rPr>
          <w:vanish/>
        </w:rPr>
        <w:t>[UserVariable.Datum_</w:t>
      </w:r>
      <w:proofErr w:type="gramStart"/>
      <w:r w:rsidRPr="009C7F21">
        <w:rPr>
          <w:vanish/>
        </w:rPr>
        <w:t>Gesellschafterversammlung:</w:t>
      </w:r>
      <w:r>
        <w:t>#</w:t>
      </w:r>
      <w:proofErr w:type="gramEnd"/>
      <w:r>
        <w:t>Datum_Gesellschafterversammlung#</w:t>
      </w:r>
      <w:r w:rsidRPr="00EF6340">
        <w:rPr>
          <w:vanish/>
        </w:rPr>
        <w:t>]</w:t>
      </w:r>
      <w:bookmarkEnd w:id="0"/>
      <w:bookmarkEnd w:id="1"/>
      <w:r>
        <w:t xml:space="preserve"> hat die</w:t>
      </w:r>
    </w:p>
    <w:p w14:paraId="0ACE87EB" w14:textId="77777777" w:rsidR="002F3FF5" w:rsidRDefault="002F3FF5" w:rsidP="002F3FF5">
      <w:pPr>
        <w:pStyle w:val="StandardME"/>
      </w:pPr>
    </w:p>
    <w:p w14:paraId="30410941" w14:textId="77777777" w:rsidR="002F3FF5" w:rsidRPr="00EF6340" w:rsidRDefault="002F3FF5" w:rsidP="002F3FF5">
      <w:pPr>
        <w:pStyle w:val="StandardME"/>
        <w:jc w:val="center"/>
      </w:pPr>
      <w:r w:rsidRPr="00EF6340">
        <w:rPr>
          <w:vanish/>
        </w:rPr>
        <w:t>[Firmenbezeichnung</w:t>
      </w:r>
      <w:proofErr w:type="gramStart"/>
      <w:r w:rsidRPr="00EF6340">
        <w:rPr>
          <w:vanish/>
        </w:rPr>
        <w:t>.:</w:t>
      </w:r>
      <w:r w:rsidRPr="00EF6340">
        <w:t>@</w:t>
      </w:r>
      <w:proofErr w:type="gramEnd"/>
      <w:r w:rsidRPr="00EF6340">
        <w:t>Firmenbezeichnung@</w:t>
      </w:r>
      <w:r w:rsidRPr="009C7F21">
        <w:rPr>
          <w:vanish/>
        </w:rPr>
        <w:t>]</w:t>
      </w:r>
    </w:p>
    <w:p w14:paraId="4A0CD602" w14:textId="77777777" w:rsidR="002F3FF5" w:rsidRPr="00A152F0" w:rsidRDefault="002F3FF5" w:rsidP="002F3FF5">
      <w:pPr>
        <w:pStyle w:val="StandardME"/>
        <w:jc w:val="center"/>
      </w:pPr>
      <w:r w:rsidRPr="00A152F0">
        <w:rPr>
          <w:vanish/>
        </w:rPr>
        <w:t>[Firmenbezeichnung</w:t>
      </w:r>
      <w:proofErr w:type="gramStart"/>
      <w:r w:rsidRPr="00A152F0">
        <w:rPr>
          <w:vanish/>
        </w:rPr>
        <w:t>2.:</w:t>
      </w:r>
      <w:r w:rsidRPr="00A152F0">
        <w:t>@</w:t>
      </w:r>
      <w:proofErr w:type="gramEnd"/>
      <w:r>
        <w:t>Firmenbezeichnung2@</w:t>
      </w:r>
      <w:r w:rsidRPr="00A152F0">
        <w:rPr>
          <w:vanish/>
        </w:rPr>
        <w:t>]</w:t>
      </w:r>
    </w:p>
    <w:p w14:paraId="697AEAEF" w14:textId="77777777" w:rsidR="002F3FF5" w:rsidRPr="00A152F0" w:rsidRDefault="002F3FF5" w:rsidP="002F3FF5">
      <w:pPr>
        <w:pStyle w:val="StandardME"/>
        <w:jc w:val="center"/>
        <w:rPr>
          <w:lang w:val="it-IT"/>
        </w:rPr>
      </w:pPr>
      <w:r w:rsidRPr="00A152F0">
        <w:rPr>
          <w:vanish/>
          <w:lang w:val="it-IT"/>
        </w:rPr>
        <w:t>[</w:t>
      </w:r>
      <w:proofErr w:type="spellStart"/>
      <w:r w:rsidRPr="00A152F0">
        <w:rPr>
          <w:vanish/>
          <w:lang w:val="it-IT"/>
        </w:rPr>
        <w:t>Firma_Strasse</w:t>
      </w:r>
      <w:proofErr w:type="spellEnd"/>
      <w:proofErr w:type="gramStart"/>
      <w:r w:rsidRPr="00A152F0">
        <w:rPr>
          <w:vanish/>
          <w:lang w:val="it-IT"/>
        </w:rPr>
        <w:t>.:</w:t>
      </w:r>
      <w:r w:rsidRPr="00A152F0">
        <w:rPr>
          <w:lang w:val="it-IT"/>
        </w:rPr>
        <w:t>@</w:t>
      </w:r>
      <w:proofErr w:type="spellStart"/>
      <w:proofErr w:type="gramEnd"/>
      <w:r w:rsidRPr="00A152F0">
        <w:rPr>
          <w:lang w:val="it-IT"/>
        </w:rPr>
        <w:t>Strasse</w:t>
      </w:r>
      <w:proofErr w:type="spellEnd"/>
      <w:r w:rsidRPr="00A152F0">
        <w:rPr>
          <w:lang w:val="it-IT"/>
        </w:rPr>
        <w:t>@</w:t>
      </w:r>
      <w:r w:rsidRPr="00A152F0">
        <w:rPr>
          <w:vanish/>
          <w:lang w:val="it-IT"/>
        </w:rPr>
        <w:t>]</w:t>
      </w:r>
    </w:p>
    <w:p w14:paraId="2B93B55B" w14:textId="77777777" w:rsidR="002F3FF5" w:rsidRDefault="002F3FF5" w:rsidP="002F3FF5">
      <w:pPr>
        <w:pStyle w:val="StandardME"/>
        <w:jc w:val="center"/>
        <w:rPr>
          <w:lang w:val="it-IT"/>
        </w:rPr>
      </w:pPr>
      <w:r w:rsidRPr="00A152F0">
        <w:rPr>
          <w:vanish/>
          <w:lang w:val="it-IT"/>
        </w:rPr>
        <w:t>[</w:t>
      </w:r>
      <w:proofErr w:type="spellStart"/>
      <w:r w:rsidRPr="00A152F0">
        <w:rPr>
          <w:vanish/>
          <w:lang w:val="it-IT"/>
        </w:rPr>
        <w:t>Firma_Land_PLZ</w:t>
      </w:r>
      <w:proofErr w:type="spellEnd"/>
      <w:proofErr w:type="gramStart"/>
      <w:r w:rsidRPr="00A152F0">
        <w:rPr>
          <w:vanish/>
          <w:lang w:val="it-IT"/>
        </w:rPr>
        <w:t>.:</w:t>
      </w:r>
      <w:r w:rsidRPr="00A152F0">
        <w:rPr>
          <w:lang w:val="it-IT"/>
        </w:rPr>
        <w:t>@</w:t>
      </w:r>
      <w:proofErr w:type="gramEnd"/>
      <w:r w:rsidRPr="00A152F0">
        <w:rPr>
          <w:lang w:val="it-IT"/>
        </w:rPr>
        <w:t>Land + PLZ@</w:t>
      </w:r>
      <w:r w:rsidRPr="00A152F0">
        <w:rPr>
          <w:vanish/>
          <w:lang w:val="it-IT"/>
        </w:rPr>
        <w:t>]</w:t>
      </w:r>
      <w:r w:rsidRPr="00A152F0">
        <w:rPr>
          <w:lang w:val="it-IT"/>
        </w:rPr>
        <w:t xml:space="preserve"> </w:t>
      </w:r>
      <w:r w:rsidRPr="00A152F0">
        <w:rPr>
          <w:vanish/>
          <w:lang w:val="it-IT"/>
        </w:rPr>
        <w:t>[</w:t>
      </w:r>
      <w:proofErr w:type="spellStart"/>
      <w:r w:rsidRPr="00A152F0">
        <w:rPr>
          <w:vanish/>
          <w:lang w:val="it-IT"/>
        </w:rPr>
        <w:t>Firma_Ort</w:t>
      </w:r>
      <w:proofErr w:type="spellEnd"/>
      <w:r w:rsidRPr="00A152F0">
        <w:rPr>
          <w:vanish/>
          <w:lang w:val="it-IT"/>
        </w:rPr>
        <w:t>.:</w:t>
      </w:r>
      <w:r w:rsidRPr="00A152F0">
        <w:rPr>
          <w:lang w:val="it-IT"/>
        </w:rPr>
        <w:t>@</w:t>
      </w:r>
      <w:proofErr w:type="spellStart"/>
      <w:r w:rsidRPr="00A152F0">
        <w:rPr>
          <w:lang w:val="it-IT"/>
        </w:rPr>
        <w:t>Ort</w:t>
      </w:r>
      <w:proofErr w:type="spellEnd"/>
      <w:r w:rsidRPr="00A152F0">
        <w:rPr>
          <w:lang w:val="it-IT"/>
        </w:rPr>
        <w:t>@</w:t>
      </w:r>
      <w:r w:rsidRPr="00A152F0">
        <w:rPr>
          <w:vanish/>
          <w:lang w:val="it-IT"/>
        </w:rPr>
        <w:t>]</w:t>
      </w:r>
    </w:p>
    <w:p w14:paraId="5CA1386D" w14:textId="77777777" w:rsidR="002F3FF5" w:rsidRDefault="002F3FF5" w:rsidP="002F3FF5">
      <w:pPr>
        <w:pStyle w:val="StandardME"/>
        <w:rPr>
          <w:lang w:val="it-IT"/>
        </w:rPr>
      </w:pPr>
      <w:r>
        <w:rPr>
          <w:lang w:val="it-IT"/>
        </w:rPr>
        <w:tab/>
      </w:r>
    </w:p>
    <w:p w14:paraId="2FFE9BAB" w14:textId="77777777" w:rsidR="002F3FF5" w:rsidRPr="00EF6340" w:rsidRDefault="002F3FF5" w:rsidP="002F3FF5">
      <w:pPr>
        <w:pStyle w:val="StandardME"/>
        <w:jc w:val="center"/>
        <w:rPr>
          <w:lang w:val="it-IT"/>
        </w:rPr>
      </w:pPr>
      <w:r>
        <w:t>(im Folgenden auch “Gesellschaft” genannt)</w:t>
      </w:r>
    </w:p>
    <w:p w14:paraId="55A6C271" w14:textId="77777777" w:rsidR="002F3FF5" w:rsidRDefault="002F3FF5" w:rsidP="002F3FF5">
      <w:pPr>
        <w:pStyle w:val="StandardME"/>
      </w:pPr>
    </w:p>
    <w:p w14:paraId="797E424A" w14:textId="044DC735" w:rsidR="002F3FF5" w:rsidRDefault="002F3FF5" w:rsidP="002F3FF5">
      <w:pPr>
        <w:pStyle w:val="StandardME"/>
      </w:pPr>
      <w:r>
        <w:rPr>
          <w:vanish/>
          <w:color w:val="0000FF"/>
        </w:rPr>
        <w:t>&lt;OPENFIELD.E1Singular:</w:t>
      </w:r>
      <w:r>
        <w:t xml:space="preserve">mich zum Abschlussprüfer für das Geschäftsjahr </w:t>
      </w:r>
      <w:r w:rsidRPr="001F1608">
        <w:rPr>
          <w:vanish/>
        </w:rPr>
        <w:t>[DatumJahrBeideJahre.:</w:t>
      </w:r>
      <w:r w:rsidRPr="001F1608">
        <w:t>@</w:t>
      </w:r>
      <w:r>
        <w:t xml:space="preserve">Geschäftsjahr bestellt. Dementsprechend erteilte die Geschäftsführung der Gesellschaft mit Schreiben vom </w:t>
      </w:r>
      <w:r w:rsidRPr="009C7F21">
        <w:rPr>
          <w:vanish/>
        </w:rPr>
        <w:t>[</w:t>
      </w:r>
      <w:proofErr w:type="spellStart"/>
      <w:r w:rsidRPr="009C7F21">
        <w:rPr>
          <w:vanish/>
        </w:rPr>
        <w:t>UserVariable.Datum_</w:t>
      </w:r>
      <w:r>
        <w:rPr>
          <w:vanish/>
        </w:rPr>
        <w:t>Auftragsschreiben</w:t>
      </w:r>
      <w:proofErr w:type="spellEnd"/>
      <w:r w:rsidRPr="009C7F21">
        <w:rPr>
          <w:vanish/>
        </w:rPr>
        <w:t>:</w:t>
      </w:r>
      <w:r>
        <w:t>#</w:t>
      </w:r>
      <w:proofErr w:type="spellStart"/>
      <w:r>
        <w:t>Datum_Auftragsschreiben</w:t>
      </w:r>
      <w:proofErr w:type="spellEnd"/>
      <w:r>
        <w:t>#</w:t>
      </w:r>
      <w:r w:rsidRPr="00EF6340">
        <w:rPr>
          <w:vanish/>
        </w:rPr>
        <w:t>]</w:t>
      </w:r>
      <w:r>
        <w:t xml:space="preserve"> den Auftrag, den Jahresabschluss zum </w:t>
      </w:r>
      <w:r w:rsidRPr="009C7F21">
        <w:rPr>
          <w:vanish/>
        </w:rPr>
        <w:t>[</w:t>
      </w:r>
      <w:proofErr w:type="spellStart"/>
      <w:r w:rsidRPr="009C7F21">
        <w:rPr>
          <w:vanish/>
        </w:rPr>
        <w:t>DtBiljahr_bis</w:t>
      </w:r>
      <w:proofErr w:type="spellEnd"/>
      <w:r w:rsidRPr="009C7F21">
        <w:rPr>
          <w:vanish/>
        </w:rPr>
        <w:t>.:</w:t>
      </w:r>
      <w:r w:rsidRPr="009C7F21">
        <w:t>@</w:t>
      </w:r>
      <w:r>
        <w:t>Datum Bilanzjahr bis@</w:t>
      </w:r>
      <w:r w:rsidRPr="009C7F21">
        <w:rPr>
          <w:vanish/>
        </w:rPr>
        <w:t>]</w:t>
      </w:r>
      <w:r>
        <w:t xml:space="preserve"> </w:t>
      </w:r>
      <w:r w:rsidRPr="00DE32FF">
        <w:t>unter Einbeziehung der Buchführung und des Lageberichts</w:t>
      </w:r>
      <w:r w:rsidR="00392437">
        <w:t xml:space="preserve"> </w:t>
      </w:r>
      <w:r w:rsidR="00392437" w:rsidRPr="00392437">
        <w:t>für das Geschäftsjahr</w:t>
      </w:r>
      <w:r w:rsidR="00392437">
        <w:t xml:space="preserve"> </w:t>
      </w:r>
      <w:r w:rsidR="00392437" w:rsidRPr="009C7F21">
        <w:t>@</w:t>
      </w:r>
      <w:r w:rsidR="00392437">
        <w:t>Datum Bilanzjahr bis@</w:t>
      </w:r>
      <w:r w:rsidR="00392437" w:rsidRPr="00392437">
        <w:t xml:space="preserve"> </w:t>
      </w:r>
      <w:r>
        <w:t>zu prüfen.</w:t>
      </w:r>
    </w:p>
    <w:p w14:paraId="7BC1F788" w14:textId="77777777" w:rsidR="00991AA3" w:rsidRDefault="00991AA3" w:rsidP="002F3FF5">
      <w:pPr>
        <w:pStyle w:val="StandardME"/>
      </w:pPr>
      <w:r>
        <w:t xml:space="preserve">Dem Prüfungsauftrag lag der Beschluss der Gesellschafterversammlung vom </w:t>
      </w:r>
      <w:r w:rsidRPr="009C7F21">
        <w:rPr>
          <w:vanish/>
        </w:rPr>
        <w:t>[UserVariable.</w:t>
      </w:r>
      <w:r>
        <w:rPr>
          <w:vanish/>
        </w:rPr>
        <w:t>Beschluss</w:t>
      </w:r>
      <w:r w:rsidRPr="009C7F21">
        <w:rPr>
          <w:vanish/>
        </w:rPr>
        <w:t>_</w:t>
      </w:r>
      <w:proofErr w:type="gramStart"/>
      <w:r>
        <w:rPr>
          <w:vanish/>
        </w:rPr>
        <w:t>Gesellschafterversammlung</w:t>
      </w:r>
      <w:r w:rsidRPr="009C7F21">
        <w:rPr>
          <w:vanish/>
        </w:rPr>
        <w:t>:</w:t>
      </w:r>
      <w:r>
        <w:t>#</w:t>
      </w:r>
      <w:proofErr w:type="gramEnd"/>
      <w:r>
        <w:t>Beschluss_Gesellschafterversammlung#</w:t>
      </w:r>
      <w:r w:rsidRPr="00EF6340">
        <w:rPr>
          <w:vanish/>
        </w:rPr>
        <w:t>]</w:t>
      </w:r>
      <w:r>
        <w:t xml:space="preserve"> zugrunde, auf der wir zum Abschlussprüfer gewählt wurden (§ 318 Abs. 1 Satz 1 HGB).</w:t>
      </w:r>
    </w:p>
    <w:p w14:paraId="5B4216EA" w14:textId="77777777" w:rsidR="00991AA3" w:rsidRDefault="00991AA3" w:rsidP="002F3FF5">
      <w:pPr>
        <w:pStyle w:val="StandardME"/>
      </w:pPr>
    </w:p>
    <w:p w14:paraId="1175E840" w14:textId="77777777" w:rsidR="002F3FF5" w:rsidRDefault="00763F3C" w:rsidP="002F3FF5">
      <w:pPr>
        <w:pStyle w:val="StandardME"/>
      </w:pPr>
      <w:r w:rsidRPr="00763F3C">
        <w:t xml:space="preserve">Ich habe den Auftrag mit Schreiben vom </w:t>
      </w:r>
      <w:r w:rsidRPr="00763F3C">
        <w:rPr>
          <w:vanish/>
        </w:rPr>
        <w:t>[</w:t>
      </w:r>
      <w:proofErr w:type="spellStart"/>
      <w:r w:rsidRPr="00763F3C">
        <w:rPr>
          <w:vanish/>
        </w:rPr>
        <w:t>UserVariable.Datum</w:t>
      </w:r>
      <w:proofErr w:type="spellEnd"/>
      <w:r w:rsidRPr="00763F3C">
        <w:rPr>
          <w:vanish/>
        </w:rPr>
        <w:t xml:space="preserve"> </w:t>
      </w:r>
      <w:proofErr w:type="gramStart"/>
      <w:r w:rsidRPr="00763F3C">
        <w:rPr>
          <w:vanish/>
        </w:rPr>
        <w:t>Auftrag:</w:t>
      </w:r>
      <w:r w:rsidRPr="00763F3C">
        <w:t>#</w:t>
      </w:r>
      <w:proofErr w:type="gramEnd"/>
      <w:r w:rsidRPr="00763F3C">
        <w:t>Datum Auftrag#</w:t>
      </w:r>
      <w:r w:rsidRPr="00763F3C">
        <w:rPr>
          <w:vanish/>
        </w:rPr>
        <w:t xml:space="preserve">] </w:t>
      </w:r>
      <w:proofErr w:type="spellStart"/>
      <w:r w:rsidRPr="00763F3C">
        <w:t>angnommen</w:t>
      </w:r>
      <w:proofErr w:type="spellEnd"/>
      <w:r w:rsidRPr="00763F3C">
        <w:t xml:space="preserve">. </w:t>
      </w:r>
      <w:r w:rsidR="002F3FF5" w:rsidRPr="00763F3C">
        <w:t xml:space="preserve">Der Auftrag ist darauf gerichtet, den Jahresabschluss </w:t>
      </w:r>
      <w:r>
        <w:t xml:space="preserve">und den Lagebericht </w:t>
      </w:r>
      <w:r w:rsidR="002F3FF5" w:rsidRPr="00763F3C">
        <w:t>in Anwendung der §§ 316</w:t>
      </w:r>
      <w:r w:rsidR="002F3FF5" w:rsidRPr="00763F3C">
        <w:rPr>
          <w:sz w:val="8"/>
          <w:szCs w:val="8"/>
        </w:rPr>
        <w:t> </w:t>
      </w:r>
      <w:r w:rsidR="002F3FF5" w:rsidRPr="00763F3C">
        <w:t>f</w:t>
      </w:r>
      <w:r w:rsidR="0075297D" w:rsidRPr="00763F3C">
        <w:t>f</w:t>
      </w:r>
      <w:r w:rsidR="002F3FF5" w:rsidRPr="00763F3C">
        <w:t>. HGB zu prüfen. Feststellungen unter anderen Gesichtspunkten, insbesondere im Hinblick auf die Beachtung sonstiger rechtlicher Vorschriften sowie auf etwaige Unredlichkeiten im Geld-, Waren- oder sonstigen Geschäftsverkeh</w:t>
      </w:r>
      <w:r w:rsidR="007B7BF4" w:rsidRPr="00763F3C">
        <w:t>r waren nicht Gegenstand des mir</w:t>
      </w:r>
      <w:r w:rsidR="002F3FF5" w:rsidRPr="00763F3C">
        <w:t xml:space="preserve"> erteilten Auftrages.</w:t>
      </w:r>
    </w:p>
    <w:p w14:paraId="735B9F89" w14:textId="77777777" w:rsidR="002F3FF5" w:rsidRDefault="002F3FF5" w:rsidP="002F3FF5">
      <w:pPr>
        <w:pStyle w:val="StandardME"/>
      </w:pPr>
    </w:p>
    <w:p w14:paraId="1D044521" w14:textId="77777777" w:rsidR="002F3FF5" w:rsidRDefault="002F3FF5" w:rsidP="002F3FF5">
      <w:pPr>
        <w:pStyle w:val="StandardME"/>
      </w:pPr>
      <w:r>
        <w:t xml:space="preserve">Die Gesellschaft erfüllte an den Abschlussstichtagen der Geschäftsjahre </w:t>
      </w:r>
      <w:r w:rsidRPr="001F1608">
        <w:rPr>
          <w:vanish/>
        </w:rPr>
        <w:t>[</w:t>
      </w:r>
      <w:proofErr w:type="spellStart"/>
      <w:r w:rsidRPr="001F1608">
        <w:rPr>
          <w:vanish/>
        </w:rPr>
        <w:t>DatumJahrBeideJahre</w:t>
      </w:r>
      <w:proofErr w:type="spellEnd"/>
      <w:proofErr w:type="gramStart"/>
      <w:r w:rsidRPr="001F1608">
        <w:rPr>
          <w:vanish/>
        </w:rPr>
        <w:t>.:</w:t>
      </w:r>
      <w:r w:rsidRPr="001F1608">
        <w:t>@</w:t>
      </w:r>
      <w:proofErr w:type="gramEnd"/>
      <w:r>
        <w:t>Geschäftsjahr (beide Jahre bei abw. WJ)@</w:t>
      </w:r>
      <w:r w:rsidRPr="001F1608">
        <w:rPr>
          <w:vanish/>
        </w:rPr>
        <w:t>]</w:t>
      </w:r>
      <w:r>
        <w:t xml:space="preserve"> und </w:t>
      </w:r>
      <w:r>
        <w:rPr>
          <w:vanish/>
        </w:rPr>
        <w:t>[</w:t>
      </w:r>
      <w:proofErr w:type="spellStart"/>
      <w:r>
        <w:rPr>
          <w:vanish/>
        </w:rPr>
        <w:t>DatumVorjahrBeideJahre</w:t>
      </w:r>
      <w:proofErr w:type="spellEnd"/>
      <w:r>
        <w:rPr>
          <w:vanish/>
        </w:rPr>
        <w:t>.:</w:t>
      </w:r>
      <w:r w:rsidRPr="00DD2C6B">
        <w:t>@</w:t>
      </w:r>
      <w:r>
        <w:t>Datum Vorjahr@</w:t>
      </w:r>
      <w:r>
        <w:rPr>
          <w:vanish/>
        </w:rPr>
        <w:t>]</w:t>
      </w:r>
      <w:r>
        <w:t xml:space="preserve"> die in § 267 Abs. 2 HGB festgelegten Größenmerkmale einer </w:t>
      </w:r>
      <w:r w:rsidRPr="009C7F21">
        <w:rPr>
          <w:vanish/>
        </w:rPr>
        <w:t>[</w:t>
      </w:r>
      <w:proofErr w:type="spellStart"/>
      <w:r w:rsidRPr="009C7F21">
        <w:rPr>
          <w:vanish/>
        </w:rPr>
        <w:t>UserVariable.</w:t>
      </w:r>
      <w:r>
        <w:rPr>
          <w:vanish/>
        </w:rPr>
        <w:t>Größermerkmal</w:t>
      </w:r>
      <w:proofErr w:type="spellEnd"/>
      <w:r w:rsidRPr="009C7F21">
        <w:rPr>
          <w:vanish/>
        </w:rPr>
        <w:t>:</w:t>
      </w:r>
      <w:r>
        <w:t>#Größenmerkmal#</w:t>
      </w:r>
      <w:r w:rsidRPr="00EF6340">
        <w:rPr>
          <w:vanish/>
        </w:rPr>
        <w:t>]</w:t>
      </w:r>
      <w:r>
        <w:t xml:space="preserve"> Kapitalgesellschaft. Für die Durchführung des Auftrages und </w:t>
      </w:r>
      <w:r w:rsidR="00185052">
        <w:t>meine</w:t>
      </w:r>
      <w:r>
        <w:t xml:space="preserve"> Verantwortlichkeit sind – auch im Verhältnis zu Dritten – die allgemeinen Auftragsbedingungen für Wirtschaftsprüfer und Wirtschaftsprüfungsgesellschaften in der Fassung vom </w:t>
      </w:r>
      <w:r w:rsidRPr="009C7F21">
        <w:rPr>
          <w:vanish/>
        </w:rPr>
        <w:t>[</w:t>
      </w:r>
      <w:proofErr w:type="spellStart"/>
      <w:r w:rsidRPr="009C7F21">
        <w:rPr>
          <w:vanish/>
        </w:rPr>
        <w:t>UserVariable.</w:t>
      </w:r>
      <w:r>
        <w:rPr>
          <w:vanish/>
        </w:rPr>
        <w:t>Datum_</w:t>
      </w:r>
      <w:proofErr w:type="gramStart"/>
      <w:r>
        <w:rPr>
          <w:vanish/>
        </w:rPr>
        <w:t>AGB</w:t>
      </w:r>
      <w:proofErr w:type="spellEnd"/>
      <w:r w:rsidRPr="009C7F21">
        <w:rPr>
          <w:vanish/>
        </w:rPr>
        <w:t>:</w:t>
      </w:r>
      <w:r>
        <w:t>#</w:t>
      </w:r>
      <w:proofErr w:type="spellStart"/>
      <w:proofErr w:type="gramEnd"/>
      <w:r>
        <w:t>Datum_AGB</w:t>
      </w:r>
      <w:proofErr w:type="spellEnd"/>
      <w:r>
        <w:t>#</w:t>
      </w:r>
      <w:r w:rsidRPr="00EF6340">
        <w:rPr>
          <w:vanish/>
        </w:rPr>
        <w:t>]</w:t>
      </w:r>
      <w:r>
        <w:t xml:space="preserve"> maßgebend, die als Anlage beigefügt sind.</w:t>
      </w:r>
    </w:p>
    <w:p w14:paraId="47DCCE4B" w14:textId="77777777" w:rsidR="007B7BF4" w:rsidRDefault="007B7BF4" w:rsidP="002F3FF5">
      <w:pPr>
        <w:pStyle w:val="StandardME"/>
      </w:pPr>
    </w:p>
    <w:p w14:paraId="7CE2DBC6" w14:textId="77777777" w:rsidR="007B7BF4" w:rsidRDefault="007B7BF4" w:rsidP="002F3FF5">
      <w:pPr>
        <w:pStyle w:val="StandardME"/>
      </w:pPr>
      <w:r>
        <w:t xml:space="preserve">Hiermit bestätigen ich unsere </w:t>
      </w:r>
      <w:r>
        <w:rPr>
          <w:b/>
          <w:bCs/>
        </w:rPr>
        <w:t>Unabhängigkeit</w:t>
      </w:r>
      <w:r>
        <w:t xml:space="preserve"> gegenüber dem Aufraggeber (§ 321 Abs. 4a HGB). </w:t>
      </w:r>
      <w:r w:rsidR="00991AA3">
        <w:t>Ich habe</w:t>
      </w:r>
      <w:r>
        <w:t xml:space="preserve"> die Beachtung des Grundsatzes der Unabhängigkeit (§§ 319 ff. HGB; § 43 Abs. 1 WPO) während der gesamten Dauer der Abschlussprüfung sichergestellt </w:t>
      </w:r>
      <w:r w:rsidR="00991AA3">
        <w:t>und auch überwacht. Ferner habe</w:t>
      </w:r>
      <w:r>
        <w:t xml:space="preserve"> ich die hierzu ergriffenen Maßnahmen in unseren Arbeitspapieren dokumentiert (§ 51b Abs. 4 WPO).</w:t>
      </w:r>
    </w:p>
    <w:p w14:paraId="2616348A" w14:textId="77777777" w:rsidR="00700B83" w:rsidRDefault="00700B83" w:rsidP="002F3FF5">
      <w:pPr>
        <w:pStyle w:val="StandardME"/>
      </w:pPr>
    </w:p>
    <w:p w14:paraId="3CEA647B" w14:textId="77777777" w:rsidR="007F0B7A" w:rsidRDefault="00700B83" w:rsidP="007F0B7A">
      <w:pPr>
        <w:pStyle w:val="StandardME"/>
      </w:pPr>
      <w:r w:rsidRPr="007F0B7A">
        <w:t xml:space="preserve">Über </w:t>
      </w:r>
      <w:r w:rsidR="007F0B7A" w:rsidRPr="007F0B7A">
        <w:t xml:space="preserve">Gegenstand, </w:t>
      </w:r>
      <w:r w:rsidRPr="007F0B7A">
        <w:t xml:space="preserve">Art und Umfang sowie über das Ergebnis meiner Prüfung erstatte ich den nachfolgenden Bericht. </w:t>
      </w:r>
      <w:r w:rsidR="007F0B7A" w:rsidRPr="007F0B7A">
        <w:t>Dieser wurde in Übereinstimmung mit den Grundsätzen ordnungsmäßiger Erstellung von Prüfungsberichten (IDW PS 450 n.F.) erstellt.</w:t>
      </w:r>
    </w:p>
    <w:p w14:paraId="071D8E11" w14:textId="77777777" w:rsidR="007F0B7A" w:rsidRDefault="007F0B7A" w:rsidP="007F0B7A">
      <w:pPr>
        <w:pStyle w:val="StandardME"/>
      </w:pPr>
    </w:p>
    <w:p w14:paraId="13DFCB50" w14:textId="77777777" w:rsidR="007F0B7A" w:rsidRPr="003F5BF6" w:rsidRDefault="007F0B7A" w:rsidP="007F0B7A">
      <w:pPr>
        <w:pStyle w:val="StandardME"/>
      </w:pPr>
      <w:r>
        <w:t xml:space="preserve">Für die Durchführung des Auftrags und unsere Verantwortlichkeit sind – auch im Verhältnis zu Dritten – die allgemeinen Auftragsbedingungen für Wirtschaftsprüfer und Wirtschaftsprüfungsgesellschaften vom 1.1. 2017 maßgebend, die als </w:t>
      </w:r>
      <w:r>
        <w:rPr>
          <w:b/>
          <w:bCs/>
        </w:rPr>
        <w:t>Anlage 5</w:t>
      </w:r>
      <w:r>
        <w:t xml:space="preserve"> beigefügt sind.</w:t>
      </w:r>
    </w:p>
    <w:p w14:paraId="0B878B31" w14:textId="77777777" w:rsidR="002F3FF5" w:rsidRDefault="002F3FF5" w:rsidP="002F3FF5">
      <w:pPr>
        <w:pStyle w:val="StandardME"/>
      </w:pPr>
    </w:p>
    <w:p w14:paraId="69F38315" w14:textId="77777777" w:rsidR="007F0B7A" w:rsidRPr="00392437" w:rsidRDefault="007F0B7A" w:rsidP="002F3FF5">
      <w:pPr>
        <w:pStyle w:val="StandardME"/>
        <w:rPr>
          <w:lang w:val="en-US"/>
        </w:rPr>
      </w:pPr>
      <w:r w:rsidRPr="007F0B7A">
        <w:t xml:space="preserve">Der Prüfungsbericht ist an das geprüfte Unternehmen gerichtet. </w:t>
      </w:r>
      <w:r w:rsidRPr="00392437">
        <w:rPr>
          <w:lang w:val="en-US"/>
        </w:rPr>
        <w:t>(</w:t>
      </w:r>
      <w:proofErr w:type="spellStart"/>
      <w:proofErr w:type="gramStart"/>
      <w:r w:rsidRPr="00392437">
        <w:rPr>
          <w:lang w:val="en-US"/>
        </w:rPr>
        <w:t>vgl</w:t>
      </w:r>
      <w:proofErr w:type="spellEnd"/>
      <w:proofErr w:type="gramEnd"/>
      <w:r w:rsidRPr="00392437">
        <w:rPr>
          <w:lang w:val="en-US"/>
        </w:rPr>
        <w:t xml:space="preserve">. IDW PS 450 </w:t>
      </w:r>
      <w:proofErr w:type="spellStart"/>
      <w:r w:rsidRPr="00392437">
        <w:rPr>
          <w:lang w:val="en-US"/>
        </w:rPr>
        <w:t>n.F.</w:t>
      </w:r>
      <w:proofErr w:type="spellEnd"/>
      <w:r w:rsidRPr="00392437">
        <w:rPr>
          <w:lang w:val="en-US"/>
        </w:rPr>
        <w:t xml:space="preserve">, </w:t>
      </w:r>
      <w:proofErr w:type="spellStart"/>
      <w:r w:rsidRPr="00392437">
        <w:rPr>
          <w:lang w:val="en-US"/>
        </w:rPr>
        <w:t>Tz</w:t>
      </w:r>
      <w:proofErr w:type="spellEnd"/>
      <w:r w:rsidRPr="00392437">
        <w:rPr>
          <w:lang w:val="en-US"/>
        </w:rPr>
        <w:t>. 21).</w:t>
      </w:r>
    </w:p>
    <w:p w14:paraId="3DF8A3E1" w14:textId="77777777" w:rsidR="007F0B7A" w:rsidRPr="00392437" w:rsidRDefault="007F0B7A" w:rsidP="002F3FF5">
      <w:pPr>
        <w:pStyle w:val="StandardME"/>
        <w:rPr>
          <w:lang w:val="en-US"/>
        </w:rPr>
      </w:pPr>
    </w:p>
    <w:p w14:paraId="1527F702" w14:textId="77777777" w:rsidR="00B2496E" w:rsidRDefault="002F3FF5" w:rsidP="00B2496E">
      <w:pPr>
        <w:pStyle w:val="StandardME"/>
      </w:pPr>
      <w:r>
        <w:rPr>
          <w:vanish/>
          <w:color w:val="0000FF"/>
        </w:rPr>
        <w:t>&gt;&lt;OPENFIELD.E1Plural:</w:t>
      </w:r>
      <w:r>
        <w:t xml:space="preserve">uns zum Abschlussprüfer </w:t>
      </w:r>
      <w:r w:rsidR="00B2496E">
        <w:t xml:space="preserve">für das Geschäftsjahr </w:t>
      </w:r>
      <w:r w:rsidR="00B2496E" w:rsidRPr="001F1608">
        <w:rPr>
          <w:vanish/>
        </w:rPr>
        <w:t>[DatumJahrBeideJahre.:</w:t>
      </w:r>
      <w:r w:rsidR="00B2496E" w:rsidRPr="001F1608">
        <w:t>@</w:t>
      </w:r>
      <w:r w:rsidR="00B2496E">
        <w:t xml:space="preserve">Geschäftsjahr bestellt. Dementsprechend erteilte die Geschäftsführung der Gesellschaft mit Schreiben vom </w:t>
      </w:r>
      <w:r w:rsidR="00B2496E" w:rsidRPr="009C7F21">
        <w:rPr>
          <w:vanish/>
        </w:rPr>
        <w:t>[UserVariable.Datum_</w:t>
      </w:r>
      <w:r w:rsidR="00B2496E">
        <w:rPr>
          <w:vanish/>
        </w:rPr>
        <w:t>Auftragsschreiben</w:t>
      </w:r>
      <w:r w:rsidR="00B2496E" w:rsidRPr="009C7F21">
        <w:rPr>
          <w:vanish/>
        </w:rPr>
        <w:t>:</w:t>
      </w:r>
      <w:r w:rsidR="00B2496E">
        <w:t>#Datum_Auftragsschreiben#</w:t>
      </w:r>
      <w:r w:rsidR="00B2496E" w:rsidRPr="00EF6340">
        <w:rPr>
          <w:vanish/>
        </w:rPr>
        <w:t>]</w:t>
      </w:r>
      <w:r w:rsidR="00B2496E">
        <w:t xml:space="preserve"> den Auftrag, den Jahresabschluss zum </w:t>
      </w:r>
      <w:r w:rsidR="00B2496E" w:rsidRPr="009C7F21">
        <w:rPr>
          <w:vanish/>
        </w:rPr>
        <w:t>[DtBiljahr_bis.:</w:t>
      </w:r>
      <w:r w:rsidR="00B2496E" w:rsidRPr="009C7F21">
        <w:t>@</w:t>
      </w:r>
      <w:r w:rsidR="00B2496E">
        <w:t>Datum Bilanzjahr bis@</w:t>
      </w:r>
      <w:r w:rsidR="00B2496E" w:rsidRPr="009C7F21">
        <w:rPr>
          <w:vanish/>
        </w:rPr>
        <w:t>]</w:t>
      </w:r>
      <w:r w:rsidR="00B2496E">
        <w:t xml:space="preserve"> </w:t>
      </w:r>
      <w:r w:rsidR="00B2496E" w:rsidRPr="00DE32FF">
        <w:t>unter Einbeziehung der Buchführung und des Lageberichts</w:t>
      </w:r>
      <w:r w:rsidR="00B2496E">
        <w:t xml:space="preserve"> </w:t>
      </w:r>
      <w:r w:rsidR="00B2496E" w:rsidRPr="00392437">
        <w:t>für das Geschäftsjahr</w:t>
      </w:r>
      <w:r w:rsidR="00B2496E">
        <w:t xml:space="preserve"> </w:t>
      </w:r>
      <w:r w:rsidR="00B2496E" w:rsidRPr="009C7F21">
        <w:t>@</w:t>
      </w:r>
      <w:r w:rsidR="00B2496E">
        <w:t>Datum Bilanzjahr bis@</w:t>
      </w:r>
      <w:r w:rsidR="00B2496E" w:rsidRPr="00392437">
        <w:t xml:space="preserve"> </w:t>
      </w:r>
      <w:r w:rsidR="00B2496E">
        <w:t>zu prüfen.</w:t>
      </w:r>
    </w:p>
    <w:p w14:paraId="34DA003D" w14:textId="393BD5F4" w:rsidR="00991AA3" w:rsidRDefault="00B2496E" w:rsidP="00B2496E">
      <w:pPr>
        <w:pStyle w:val="StandardME"/>
      </w:pPr>
      <w:r>
        <w:t xml:space="preserve">Dem Prüfungsauftrag lag der Beschluss der Gesellschafterversammlung vom </w:t>
      </w:r>
      <w:r w:rsidRPr="009C7F21">
        <w:rPr>
          <w:vanish/>
        </w:rPr>
        <w:t>[UserVariable.</w:t>
      </w:r>
      <w:r>
        <w:rPr>
          <w:vanish/>
        </w:rPr>
        <w:t>Beschluss</w:t>
      </w:r>
      <w:r w:rsidRPr="009C7F21">
        <w:rPr>
          <w:vanish/>
        </w:rPr>
        <w:t>_</w:t>
      </w:r>
      <w:r>
        <w:rPr>
          <w:vanish/>
        </w:rPr>
        <w:t>Gesellschafterversammlung</w:t>
      </w:r>
      <w:r w:rsidRPr="009C7F21">
        <w:rPr>
          <w:vanish/>
        </w:rPr>
        <w:t>:</w:t>
      </w:r>
      <w:r>
        <w:t>#Beschluss_Gesellschafterversammlung#</w:t>
      </w:r>
      <w:r w:rsidRPr="00EF6340">
        <w:rPr>
          <w:vanish/>
        </w:rPr>
        <w:t>]</w:t>
      </w:r>
      <w:r>
        <w:t xml:space="preserve"> zugrunde, auf der wir zum Abschlussprüfer gewählt wurden (§ 318 Abs. 1 Satz 1 HGB).</w:t>
      </w:r>
    </w:p>
    <w:p w14:paraId="2A4805B8" w14:textId="77777777" w:rsidR="002F3FF5" w:rsidRDefault="00763F3C" w:rsidP="002F3FF5">
      <w:pPr>
        <w:pStyle w:val="StandardME"/>
      </w:pPr>
      <w:r w:rsidRPr="00763F3C">
        <w:lastRenderedPageBreak/>
        <w:t xml:space="preserve">Wir haben den Auftrag mit Schreiben vom </w:t>
      </w:r>
      <w:r w:rsidRPr="00763F3C">
        <w:rPr>
          <w:vanish/>
        </w:rPr>
        <w:t>[</w:t>
      </w:r>
      <w:proofErr w:type="spellStart"/>
      <w:r w:rsidRPr="00763F3C">
        <w:rPr>
          <w:vanish/>
        </w:rPr>
        <w:t>UserVariable.Datum</w:t>
      </w:r>
      <w:proofErr w:type="spellEnd"/>
      <w:r w:rsidRPr="00763F3C">
        <w:rPr>
          <w:vanish/>
        </w:rPr>
        <w:t xml:space="preserve"> </w:t>
      </w:r>
      <w:proofErr w:type="gramStart"/>
      <w:r w:rsidRPr="00763F3C">
        <w:rPr>
          <w:vanish/>
        </w:rPr>
        <w:t>Auftrag:</w:t>
      </w:r>
      <w:r w:rsidRPr="00763F3C">
        <w:t>#</w:t>
      </w:r>
      <w:proofErr w:type="gramEnd"/>
      <w:r w:rsidRPr="00763F3C">
        <w:t>Datum Auftrag#</w:t>
      </w:r>
      <w:r w:rsidRPr="00763F3C">
        <w:rPr>
          <w:vanish/>
        </w:rPr>
        <w:t>]</w:t>
      </w:r>
      <w:r w:rsidRPr="00763F3C">
        <w:t>…</w:t>
      </w:r>
      <w:proofErr w:type="spellStart"/>
      <w:r w:rsidRPr="00763F3C">
        <w:t>angnommen</w:t>
      </w:r>
      <w:proofErr w:type="spellEnd"/>
      <w:r w:rsidRPr="00763F3C">
        <w:t xml:space="preserve">. </w:t>
      </w:r>
      <w:r w:rsidR="002F3FF5" w:rsidRPr="00763F3C">
        <w:t>Der Auftrag ist darauf gerichtet, den Jahresabschluss</w:t>
      </w:r>
      <w:r w:rsidRPr="00763F3C">
        <w:t xml:space="preserve"> und den Lagebe</w:t>
      </w:r>
      <w:r>
        <w:t>richt</w:t>
      </w:r>
      <w:r w:rsidR="002F3FF5">
        <w:t xml:space="preserve"> in Anwendung der §§ 316</w:t>
      </w:r>
      <w:r w:rsidR="002F3FF5">
        <w:rPr>
          <w:sz w:val="8"/>
          <w:szCs w:val="8"/>
        </w:rPr>
        <w:t> </w:t>
      </w:r>
      <w:r w:rsidR="002F3FF5">
        <w:t>f. HGB zu prüfen. Feststellungen unter anderen Gesichtspunkten, insbesondere im Hinblick auf die Beachtung sonstiger rechtlicher Vorschriften sowie auf etwaige Unredlichkeiten im Geld-, Waren- oder sonstigen Geschäftsverkehr waren nicht Gegenstand des uns erteilten Auftrages.</w:t>
      </w:r>
    </w:p>
    <w:p w14:paraId="28102A5A" w14:textId="77777777" w:rsidR="002F3FF5" w:rsidRDefault="002F3FF5" w:rsidP="002F3FF5">
      <w:pPr>
        <w:pStyle w:val="StandardME"/>
      </w:pPr>
    </w:p>
    <w:p w14:paraId="0F35959E" w14:textId="77777777" w:rsidR="007B7BF4" w:rsidRDefault="002F3FF5" w:rsidP="002F3FF5">
      <w:pPr>
        <w:pStyle w:val="StandardME"/>
      </w:pPr>
      <w:r>
        <w:t xml:space="preserve">Die Gesellschaft erfüllte an den Abschlussstichtagen der Geschäftsjahre </w:t>
      </w:r>
      <w:r w:rsidRPr="001F1608">
        <w:rPr>
          <w:vanish/>
        </w:rPr>
        <w:t>[</w:t>
      </w:r>
      <w:proofErr w:type="spellStart"/>
      <w:r w:rsidRPr="001F1608">
        <w:rPr>
          <w:vanish/>
        </w:rPr>
        <w:t>DatumJahrBeideJahre</w:t>
      </w:r>
      <w:proofErr w:type="spellEnd"/>
      <w:proofErr w:type="gramStart"/>
      <w:r w:rsidRPr="001F1608">
        <w:rPr>
          <w:vanish/>
        </w:rPr>
        <w:t>.:</w:t>
      </w:r>
      <w:r w:rsidRPr="001F1608">
        <w:t>@</w:t>
      </w:r>
      <w:proofErr w:type="gramEnd"/>
      <w:r>
        <w:t>Geschäftsjahr (beide Jahre bei abw. WJ)@</w:t>
      </w:r>
      <w:r w:rsidRPr="001F1608">
        <w:rPr>
          <w:vanish/>
        </w:rPr>
        <w:t>]</w:t>
      </w:r>
      <w:r>
        <w:t xml:space="preserve"> und </w:t>
      </w:r>
      <w:r>
        <w:rPr>
          <w:vanish/>
        </w:rPr>
        <w:t>[</w:t>
      </w:r>
      <w:proofErr w:type="spellStart"/>
      <w:r>
        <w:rPr>
          <w:vanish/>
        </w:rPr>
        <w:t>DatumVorjahrBeideJahre</w:t>
      </w:r>
      <w:proofErr w:type="spellEnd"/>
      <w:r>
        <w:rPr>
          <w:vanish/>
        </w:rPr>
        <w:t>.:</w:t>
      </w:r>
      <w:r w:rsidRPr="00DD2C6B">
        <w:t>@</w:t>
      </w:r>
      <w:r>
        <w:t>Datum Vorjahr@</w:t>
      </w:r>
      <w:r>
        <w:rPr>
          <w:vanish/>
        </w:rPr>
        <w:t>]</w:t>
      </w:r>
      <w:r>
        <w:t xml:space="preserve"> die in § 267 Abs. 2 HGB festgelegten Größenmerkmale einer </w:t>
      </w:r>
      <w:r w:rsidRPr="009C7F21">
        <w:rPr>
          <w:vanish/>
        </w:rPr>
        <w:t>[</w:t>
      </w:r>
      <w:proofErr w:type="spellStart"/>
      <w:r w:rsidRPr="009C7F21">
        <w:rPr>
          <w:vanish/>
        </w:rPr>
        <w:t>UserVariable.</w:t>
      </w:r>
      <w:r>
        <w:rPr>
          <w:vanish/>
        </w:rPr>
        <w:t>Größermerkmal</w:t>
      </w:r>
      <w:proofErr w:type="spellEnd"/>
      <w:r w:rsidRPr="009C7F21">
        <w:rPr>
          <w:vanish/>
        </w:rPr>
        <w:t>:</w:t>
      </w:r>
      <w:r>
        <w:t>#Größenmerkmal#</w:t>
      </w:r>
      <w:r w:rsidRPr="00EF6340">
        <w:rPr>
          <w:vanish/>
        </w:rPr>
        <w:t>]</w:t>
      </w:r>
      <w:r>
        <w:t xml:space="preserve"> Kapitalgesellschaft. </w:t>
      </w:r>
    </w:p>
    <w:p w14:paraId="15B9767D" w14:textId="77777777" w:rsidR="007F0B7A" w:rsidRDefault="007F0B7A" w:rsidP="002F3FF5">
      <w:pPr>
        <w:pStyle w:val="StandardME"/>
      </w:pPr>
    </w:p>
    <w:p w14:paraId="070353B5" w14:textId="77777777" w:rsidR="002F3FF5" w:rsidRDefault="007B7BF4" w:rsidP="002F3FF5">
      <w:pPr>
        <w:pStyle w:val="StandardME"/>
      </w:pPr>
      <w:r>
        <w:t xml:space="preserve">Hiermit bestätigen wir unsere </w:t>
      </w:r>
      <w:r>
        <w:rPr>
          <w:b/>
          <w:bCs/>
        </w:rPr>
        <w:t>Unabhängigkeit</w:t>
      </w:r>
      <w:r>
        <w:t xml:space="preserve"> gegenüber dem Aufraggeber (§ 321 Abs. 4a HGB). Wir haben die Beachtung des Grundsatzes der Unabhängigkeit (§§ 319 ff. HGB; § 43 Abs. 1 WPO) während der gesamten Dauer der Abschlussprüfung sichergestellt und auch überwacht. Ferner haben wir die hierzu ergriffenen Maßnahmen in unseren Arbeitspapieren dokumentiert (§ 51b Abs. 4 WPO).</w:t>
      </w:r>
    </w:p>
    <w:p w14:paraId="25AF065F" w14:textId="77777777" w:rsidR="00700B83" w:rsidRDefault="00700B83" w:rsidP="002F3FF5">
      <w:pPr>
        <w:pStyle w:val="StandardME"/>
      </w:pPr>
    </w:p>
    <w:p w14:paraId="46942628" w14:textId="77777777" w:rsidR="007F0B7A" w:rsidRDefault="00700B83" w:rsidP="007F0B7A">
      <w:pPr>
        <w:pStyle w:val="StandardME"/>
      </w:pPr>
      <w:r w:rsidRPr="007F0B7A">
        <w:t xml:space="preserve">Über </w:t>
      </w:r>
      <w:r w:rsidR="007F0B7A" w:rsidRPr="007F0B7A">
        <w:t xml:space="preserve">Gegenstand, </w:t>
      </w:r>
      <w:r w:rsidRPr="007F0B7A">
        <w:t xml:space="preserve">Art und Umfang sowie über das Ergebnis unserer Prüfung erstatten wir den nachfolgenden Bericht. </w:t>
      </w:r>
      <w:r w:rsidR="007F0B7A" w:rsidRPr="007F0B7A">
        <w:t>Dieser wurde in Übereinstimmung mit den Grundsätzen ordnungsmäßiger Erstellung von Prüfungsberichten (IDW PS 450 n.F.) erstellt.</w:t>
      </w:r>
    </w:p>
    <w:p w14:paraId="3C88967C" w14:textId="77777777" w:rsidR="007F0B7A" w:rsidRDefault="007F0B7A" w:rsidP="007F0B7A">
      <w:pPr>
        <w:pStyle w:val="StandardME"/>
      </w:pPr>
    </w:p>
    <w:p w14:paraId="5F01F799" w14:textId="77777777" w:rsidR="007F0B7A" w:rsidRPr="00392437" w:rsidRDefault="007F0B7A" w:rsidP="007F0B7A">
      <w:pPr>
        <w:pStyle w:val="StandardME"/>
        <w:rPr>
          <w:lang w:val="en-US"/>
        </w:rPr>
      </w:pPr>
      <w:r w:rsidRPr="007F0B7A">
        <w:t xml:space="preserve">Der Prüfungsbericht ist an das geprüfte Unternehmen gerichtet. </w:t>
      </w:r>
      <w:r w:rsidRPr="00392437">
        <w:rPr>
          <w:lang w:val="en-US"/>
        </w:rPr>
        <w:t>(</w:t>
      </w:r>
      <w:proofErr w:type="spellStart"/>
      <w:proofErr w:type="gramStart"/>
      <w:r w:rsidRPr="00392437">
        <w:rPr>
          <w:lang w:val="en-US"/>
        </w:rPr>
        <w:t>vgl</w:t>
      </w:r>
      <w:proofErr w:type="spellEnd"/>
      <w:proofErr w:type="gramEnd"/>
      <w:r w:rsidRPr="00392437">
        <w:rPr>
          <w:lang w:val="en-US"/>
        </w:rPr>
        <w:t xml:space="preserve">. IDW PS 450 </w:t>
      </w:r>
      <w:proofErr w:type="spellStart"/>
      <w:r w:rsidRPr="00392437">
        <w:rPr>
          <w:lang w:val="en-US"/>
        </w:rPr>
        <w:t>n.F.</w:t>
      </w:r>
      <w:proofErr w:type="spellEnd"/>
      <w:r w:rsidRPr="00392437">
        <w:rPr>
          <w:lang w:val="en-US"/>
        </w:rPr>
        <w:t xml:space="preserve">, </w:t>
      </w:r>
      <w:proofErr w:type="spellStart"/>
      <w:r w:rsidRPr="00392437">
        <w:rPr>
          <w:lang w:val="en-US"/>
        </w:rPr>
        <w:t>Tz</w:t>
      </w:r>
      <w:proofErr w:type="spellEnd"/>
      <w:r w:rsidRPr="00392437">
        <w:rPr>
          <w:lang w:val="en-US"/>
        </w:rPr>
        <w:t>. 21).</w:t>
      </w:r>
    </w:p>
    <w:p w14:paraId="69849FA4" w14:textId="77777777" w:rsidR="007F0B7A" w:rsidRPr="00392437" w:rsidRDefault="007F0B7A" w:rsidP="007F0B7A">
      <w:pPr>
        <w:pStyle w:val="StandardME"/>
        <w:rPr>
          <w:lang w:val="en-US"/>
        </w:rPr>
      </w:pPr>
    </w:p>
    <w:p w14:paraId="1FED4879" w14:textId="77777777" w:rsidR="00700B83" w:rsidRPr="003F5BF6" w:rsidRDefault="00700B83" w:rsidP="00700B83">
      <w:pPr>
        <w:pStyle w:val="StandardME"/>
      </w:pPr>
      <w:r>
        <w:t>Für die Durchführung des Auftrags und unsere Verantwortlichkeit sind – auch im Verhältnis zu Dritten – die allge</w:t>
      </w:r>
      <w:r>
        <w:softHyphen/>
        <w:t xml:space="preserve">meinen Auftragsbedingungen für Wirtschaftsprüfer und Wirtschaftsprüfungsgesellschaften vom 1.1. 2017 maßgebend, die als </w:t>
      </w:r>
      <w:r>
        <w:rPr>
          <w:b/>
          <w:bCs/>
        </w:rPr>
        <w:t>Anlage 5</w:t>
      </w:r>
      <w:r>
        <w:t xml:space="preserve"> beigefügt sind.</w:t>
      </w:r>
    </w:p>
    <w:p w14:paraId="6D020107" w14:textId="77777777" w:rsidR="002F3FF5" w:rsidRDefault="002F3FF5" w:rsidP="002F3FF5">
      <w:pPr>
        <w:pStyle w:val="StandardME"/>
      </w:pPr>
      <w:r>
        <w:rPr>
          <w:vanish/>
          <w:color w:val="0000FF"/>
        </w:rPr>
        <w:t>&gt;</w:t>
      </w:r>
    </w:p>
    <w:p w14:paraId="00EE56CB" w14:textId="77777777" w:rsidR="00940DAE" w:rsidRPr="002F3FF5" w:rsidRDefault="00940DAE" w:rsidP="002F3FF5"/>
    <w:sectPr w:rsidR="00940DAE" w:rsidRPr="002F3FF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3473C" w14:textId="77777777" w:rsidR="001520B6" w:rsidRDefault="001520B6">
      <w:r>
        <w:separator/>
      </w:r>
    </w:p>
  </w:endnote>
  <w:endnote w:type="continuationSeparator" w:id="0">
    <w:p w14:paraId="1B045714" w14:textId="77777777" w:rsidR="001520B6" w:rsidRDefault="0015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C5B9" w14:textId="77777777" w:rsidR="001520B6" w:rsidRDefault="001520B6">
      <w:r>
        <w:separator/>
      </w:r>
    </w:p>
  </w:footnote>
  <w:footnote w:type="continuationSeparator" w:id="0">
    <w:p w14:paraId="3E684101" w14:textId="77777777" w:rsidR="001520B6" w:rsidRDefault="00152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1411F87"/>
    <w:multiLevelType w:val="hybridMultilevel"/>
    <w:tmpl w:val="E716E5EA"/>
    <w:lvl w:ilvl="0" w:tplc="559EF6C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924D06"/>
    <w:multiLevelType w:val="hybridMultilevel"/>
    <w:tmpl w:val="66B22950"/>
    <w:lvl w:ilvl="0" w:tplc="90E2A2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B5B746A"/>
    <w:multiLevelType w:val="hybridMultilevel"/>
    <w:tmpl w:val="54605666"/>
    <w:lvl w:ilvl="0" w:tplc="6AF844B6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35BC2E64"/>
    <w:multiLevelType w:val="singleLevel"/>
    <w:tmpl w:val="B8E0F66C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cs="Symbol" w:hint="default"/>
      </w:rPr>
    </w:lvl>
  </w:abstractNum>
  <w:abstractNum w:abstractNumId="23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6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50A05602"/>
    <w:multiLevelType w:val="hybridMultilevel"/>
    <w:tmpl w:val="1054B8B0"/>
    <w:lvl w:ilvl="0" w:tplc="040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3E48252">
      <w:start w:val="1"/>
      <w:numFmt w:val="decimal"/>
      <w:pStyle w:val="berschrift3Prfungsbericht"/>
      <w:lvlText w:val="%2.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19"/>
  </w:num>
  <w:num w:numId="13">
    <w:abstractNumId w:val="14"/>
  </w:num>
  <w:num w:numId="14">
    <w:abstractNumId w:val="15"/>
  </w:num>
  <w:num w:numId="15">
    <w:abstractNumId w:val="28"/>
  </w:num>
  <w:num w:numId="16">
    <w:abstractNumId w:val="30"/>
  </w:num>
  <w:num w:numId="17">
    <w:abstractNumId w:val="23"/>
  </w:num>
  <w:num w:numId="18">
    <w:abstractNumId w:val="27"/>
  </w:num>
  <w:num w:numId="19">
    <w:abstractNumId w:val="21"/>
  </w:num>
  <w:num w:numId="20">
    <w:abstractNumId w:val="25"/>
  </w:num>
  <w:num w:numId="21">
    <w:abstractNumId w:val="18"/>
  </w:num>
  <w:num w:numId="22">
    <w:abstractNumId w:val="10"/>
  </w:num>
  <w:num w:numId="23">
    <w:abstractNumId w:val="24"/>
  </w:num>
  <w:num w:numId="24">
    <w:abstractNumId w:val="22"/>
  </w:num>
  <w:num w:numId="25">
    <w:abstractNumId w:val="12"/>
  </w:num>
  <w:num w:numId="26">
    <w:abstractNumId w:val="17"/>
  </w:num>
  <w:num w:numId="27">
    <w:abstractNumId w:val="29"/>
  </w:num>
  <w:num w:numId="28">
    <w:abstractNumId w:val="20"/>
  </w:num>
  <w:num w:numId="29">
    <w:abstractNumId w:val="16"/>
  </w:num>
  <w:num w:numId="30">
    <w:abstractNumId w:val="1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57EC"/>
    <w:rsid w:val="00071A03"/>
    <w:rsid w:val="0011270A"/>
    <w:rsid w:val="001520B6"/>
    <w:rsid w:val="00162335"/>
    <w:rsid w:val="00185052"/>
    <w:rsid w:val="001D2E63"/>
    <w:rsid w:val="001F1608"/>
    <w:rsid w:val="0023443E"/>
    <w:rsid w:val="00245667"/>
    <w:rsid w:val="002F3FF5"/>
    <w:rsid w:val="003457EC"/>
    <w:rsid w:val="0035477E"/>
    <w:rsid w:val="00367162"/>
    <w:rsid w:val="0036765D"/>
    <w:rsid w:val="00381F32"/>
    <w:rsid w:val="00392437"/>
    <w:rsid w:val="003D1335"/>
    <w:rsid w:val="005041BF"/>
    <w:rsid w:val="00560354"/>
    <w:rsid w:val="005F0B1C"/>
    <w:rsid w:val="005F17AB"/>
    <w:rsid w:val="00700B83"/>
    <w:rsid w:val="00723F95"/>
    <w:rsid w:val="0075297D"/>
    <w:rsid w:val="00763F3C"/>
    <w:rsid w:val="0076522B"/>
    <w:rsid w:val="007704C4"/>
    <w:rsid w:val="00770DE8"/>
    <w:rsid w:val="007874F6"/>
    <w:rsid w:val="007B7BF4"/>
    <w:rsid w:val="007F0B7A"/>
    <w:rsid w:val="00802A97"/>
    <w:rsid w:val="008A3DB2"/>
    <w:rsid w:val="00903A5D"/>
    <w:rsid w:val="00925100"/>
    <w:rsid w:val="00932F7E"/>
    <w:rsid w:val="00940DAE"/>
    <w:rsid w:val="00985FD7"/>
    <w:rsid w:val="00991AA3"/>
    <w:rsid w:val="009C7F21"/>
    <w:rsid w:val="009E5C80"/>
    <w:rsid w:val="00A31287"/>
    <w:rsid w:val="00A40B44"/>
    <w:rsid w:val="00AB7F10"/>
    <w:rsid w:val="00B221E0"/>
    <w:rsid w:val="00B2496E"/>
    <w:rsid w:val="00B70DF5"/>
    <w:rsid w:val="00CA65C6"/>
    <w:rsid w:val="00CC73FF"/>
    <w:rsid w:val="00CE7822"/>
    <w:rsid w:val="00DD2C6B"/>
    <w:rsid w:val="00E1117D"/>
    <w:rsid w:val="00E41B7E"/>
    <w:rsid w:val="00E4664B"/>
    <w:rsid w:val="00E937F6"/>
    <w:rsid w:val="00ED1217"/>
    <w:rsid w:val="00E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3ABEC"/>
  <w15:chartTrackingRefBased/>
  <w15:docId w15:val="{683593A0-4EEE-4FF7-929D-EBC5872A9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9243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39243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392437"/>
    <w:pPr>
      <w:outlineLvl w:val="1"/>
    </w:pPr>
  </w:style>
  <w:style w:type="paragraph" w:styleId="berschrift3">
    <w:name w:val="heading 3"/>
    <w:basedOn w:val="berschrift1"/>
    <w:next w:val="Standard"/>
    <w:qFormat/>
    <w:rsid w:val="0039243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392437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392437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392437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392437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392437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392437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39243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392437"/>
  </w:style>
  <w:style w:type="paragraph" w:customStyle="1" w:styleId="HVariante1A4Quer">
    <w:name w:val="H Variante 1 A4Quer"/>
    <w:basedOn w:val="Standard"/>
    <w:rsid w:val="0039243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39243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39243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39243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39243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39243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39243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39243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39243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39243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39243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392437"/>
    <w:rPr>
      <w:vanish/>
    </w:rPr>
  </w:style>
  <w:style w:type="paragraph" w:customStyle="1" w:styleId="StandardME">
    <w:name w:val="StandardME"/>
    <w:basedOn w:val="Standard"/>
    <w:link w:val="StandardMEZchn"/>
    <w:rsid w:val="00392437"/>
    <w:pPr>
      <w:ind w:left="851"/>
      <w:jc w:val="both"/>
    </w:pPr>
  </w:style>
  <w:style w:type="paragraph" w:styleId="Textkrper">
    <w:name w:val="Body Text"/>
    <w:basedOn w:val="Standard"/>
    <w:rPr>
      <w:color w:val="FF0000"/>
    </w:rPr>
  </w:style>
  <w:style w:type="paragraph" w:customStyle="1" w:styleId="AnlListen">
    <w:name w:val="AnlListen"/>
    <w:basedOn w:val="Standard"/>
    <w:next w:val="Standard"/>
    <w:rsid w:val="0039243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392437"/>
    <w:pPr>
      <w:ind w:left="283" w:hanging="283"/>
    </w:pPr>
  </w:style>
  <w:style w:type="paragraph" w:styleId="Dokumentstruktur">
    <w:name w:val="Document Map"/>
    <w:basedOn w:val="Standard"/>
    <w:semiHidden/>
    <w:rsid w:val="0039243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392437"/>
    <w:pPr>
      <w:jc w:val="center"/>
    </w:pPr>
  </w:style>
  <w:style w:type="paragraph" w:customStyle="1" w:styleId="HVariante1">
    <w:name w:val="H Variante 1"/>
    <w:basedOn w:val="Standard"/>
    <w:rsid w:val="0039243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39243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39243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39243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392437"/>
  </w:style>
  <w:style w:type="paragraph" w:customStyle="1" w:styleId="HDVariante2">
    <w:name w:val="HD Variante 2"/>
    <w:basedOn w:val="HVariante2"/>
    <w:next w:val="HVariante2"/>
    <w:rsid w:val="00392437"/>
  </w:style>
  <w:style w:type="paragraph" w:customStyle="1" w:styleId="HDVariante3">
    <w:name w:val="HD Variante 3"/>
    <w:basedOn w:val="HVariante3"/>
    <w:next w:val="HVariante3"/>
    <w:rsid w:val="00392437"/>
  </w:style>
  <w:style w:type="paragraph" w:customStyle="1" w:styleId="HDVariante4">
    <w:name w:val="HD Variante 4"/>
    <w:basedOn w:val="HVariante4"/>
    <w:next w:val="HVariante4"/>
    <w:rsid w:val="00392437"/>
  </w:style>
  <w:style w:type="paragraph" w:customStyle="1" w:styleId="HUVariante1">
    <w:name w:val="HU Variante 1"/>
    <w:basedOn w:val="HVariante1"/>
    <w:next w:val="HVariante1"/>
    <w:rsid w:val="00392437"/>
  </w:style>
  <w:style w:type="paragraph" w:customStyle="1" w:styleId="HUVariante2">
    <w:name w:val="HU Variante 2"/>
    <w:basedOn w:val="HVariante2"/>
    <w:next w:val="HVariante2"/>
    <w:rsid w:val="00392437"/>
  </w:style>
  <w:style w:type="paragraph" w:customStyle="1" w:styleId="HUVariante3">
    <w:name w:val="HU Variante 3"/>
    <w:basedOn w:val="HVariante3"/>
    <w:next w:val="HVariante3"/>
    <w:rsid w:val="00392437"/>
  </w:style>
  <w:style w:type="paragraph" w:customStyle="1" w:styleId="HUVariante4">
    <w:name w:val="HU Variante 4"/>
    <w:basedOn w:val="HVariante4"/>
    <w:next w:val="HVariante4"/>
    <w:rsid w:val="00392437"/>
  </w:style>
  <w:style w:type="paragraph" w:styleId="Kopfzeile">
    <w:name w:val="header"/>
    <w:basedOn w:val="Standard"/>
    <w:rsid w:val="0039243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392437"/>
    <w:rPr>
      <w:sz w:val="18"/>
    </w:rPr>
  </w:style>
  <w:style w:type="paragraph" w:customStyle="1" w:styleId="NachweisPos">
    <w:name w:val="NachweisPos"/>
    <w:basedOn w:val="Standard"/>
    <w:rsid w:val="00392437"/>
    <w:rPr>
      <w:sz w:val="18"/>
    </w:rPr>
  </w:style>
  <w:style w:type="paragraph" w:customStyle="1" w:styleId="NachweisEndsumme">
    <w:name w:val="NachweisEndsumme"/>
    <w:basedOn w:val="NachweisPos"/>
    <w:rsid w:val="00392437"/>
    <w:rPr>
      <w:b/>
    </w:rPr>
  </w:style>
  <w:style w:type="paragraph" w:customStyle="1" w:styleId="NachweisSumme">
    <w:name w:val="NachweisSumme"/>
    <w:basedOn w:val="NachweisPos"/>
    <w:rsid w:val="00392437"/>
    <w:rPr>
      <w:b/>
    </w:rPr>
  </w:style>
  <w:style w:type="paragraph" w:customStyle="1" w:styleId="PVariante1">
    <w:name w:val="P Variante 1"/>
    <w:basedOn w:val="Standard"/>
    <w:rsid w:val="00392437"/>
    <w:rPr>
      <w:sz w:val="18"/>
    </w:rPr>
  </w:style>
  <w:style w:type="paragraph" w:customStyle="1" w:styleId="PVariante2">
    <w:name w:val="P Variante 2"/>
    <w:basedOn w:val="Standard"/>
    <w:rsid w:val="00392437"/>
    <w:rPr>
      <w:sz w:val="18"/>
    </w:rPr>
  </w:style>
  <w:style w:type="paragraph" w:customStyle="1" w:styleId="PVariante3">
    <w:name w:val="P Variante 3"/>
    <w:basedOn w:val="Standard"/>
    <w:rsid w:val="00392437"/>
    <w:rPr>
      <w:sz w:val="18"/>
    </w:rPr>
  </w:style>
  <w:style w:type="paragraph" w:customStyle="1" w:styleId="PVariante4">
    <w:name w:val="P Variante 4"/>
    <w:basedOn w:val="Standard"/>
    <w:rsid w:val="0039243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392437"/>
  </w:style>
  <w:style w:type="paragraph" w:customStyle="1" w:styleId="PDVariante2">
    <w:name w:val="PD Variante 2"/>
    <w:basedOn w:val="PVariante2"/>
    <w:next w:val="PVariante2"/>
    <w:rsid w:val="00392437"/>
  </w:style>
  <w:style w:type="paragraph" w:customStyle="1" w:styleId="PDVariante3">
    <w:name w:val="PD Variante 3"/>
    <w:basedOn w:val="PVariante3"/>
    <w:next w:val="PVariante3"/>
    <w:rsid w:val="00392437"/>
  </w:style>
  <w:style w:type="paragraph" w:customStyle="1" w:styleId="PDVariante4">
    <w:name w:val="PD Variante 4"/>
    <w:basedOn w:val="PVariante4"/>
    <w:next w:val="PVariante4"/>
    <w:rsid w:val="00392437"/>
  </w:style>
  <w:style w:type="paragraph" w:customStyle="1" w:styleId="PUVariante1">
    <w:name w:val="PU Variante 1"/>
    <w:basedOn w:val="PVariante1"/>
    <w:next w:val="PVariante1"/>
    <w:rsid w:val="00392437"/>
  </w:style>
  <w:style w:type="paragraph" w:customStyle="1" w:styleId="PUVariante2">
    <w:name w:val="PU Variante 2"/>
    <w:basedOn w:val="PVariante2"/>
    <w:next w:val="PVariante2"/>
    <w:rsid w:val="00392437"/>
  </w:style>
  <w:style w:type="paragraph" w:customStyle="1" w:styleId="PUVariante3">
    <w:name w:val="PU Variante 3"/>
    <w:basedOn w:val="PVariante3"/>
    <w:next w:val="PVariante3"/>
    <w:rsid w:val="00392437"/>
  </w:style>
  <w:style w:type="paragraph" w:customStyle="1" w:styleId="PUVariante4">
    <w:name w:val="PU Variante 4"/>
    <w:basedOn w:val="PVariante4"/>
    <w:next w:val="PVariante4"/>
    <w:rsid w:val="00392437"/>
  </w:style>
  <w:style w:type="paragraph" w:customStyle="1" w:styleId="SVariante1">
    <w:name w:val="S Variante 1"/>
    <w:basedOn w:val="Standard"/>
    <w:rsid w:val="0039243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39243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39243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39243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392437"/>
  </w:style>
  <w:style w:type="paragraph" w:customStyle="1" w:styleId="SDVariante2">
    <w:name w:val="SD Variante 2"/>
    <w:basedOn w:val="SVariante2"/>
    <w:next w:val="SVariante2"/>
    <w:rsid w:val="00392437"/>
  </w:style>
  <w:style w:type="paragraph" w:customStyle="1" w:styleId="SDVariante3">
    <w:name w:val="SD Variante 3"/>
    <w:basedOn w:val="SVariante3"/>
    <w:next w:val="SVariante3"/>
    <w:rsid w:val="00392437"/>
  </w:style>
  <w:style w:type="paragraph" w:customStyle="1" w:styleId="SDVariante4">
    <w:name w:val="SD Variante 4"/>
    <w:basedOn w:val="SVariante4"/>
    <w:next w:val="SVariante4"/>
    <w:rsid w:val="00392437"/>
  </w:style>
  <w:style w:type="character" w:styleId="Seitenzahl">
    <w:name w:val="page number"/>
    <w:rsid w:val="00392437"/>
  </w:style>
  <w:style w:type="paragraph" w:customStyle="1" w:styleId="StandardOE">
    <w:name w:val="StandardOE"/>
    <w:basedOn w:val="Standard"/>
    <w:next w:val="Standard"/>
    <w:rsid w:val="00392437"/>
    <w:pPr>
      <w:jc w:val="both"/>
    </w:pPr>
  </w:style>
  <w:style w:type="paragraph" w:customStyle="1" w:styleId="Steuerung">
    <w:name w:val="Steuerung"/>
    <w:basedOn w:val="Standard"/>
    <w:rsid w:val="00392437"/>
    <w:rPr>
      <w:b/>
      <w:vanish/>
    </w:rPr>
  </w:style>
  <w:style w:type="paragraph" w:customStyle="1" w:styleId="SUVariante1">
    <w:name w:val="SU Variante 1"/>
    <w:basedOn w:val="SVariante1"/>
    <w:next w:val="SVariante1"/>
    <w:rsid w:val="00392437"/>
  </w:style>
  <w:style w:type="paragraph" w:customStyle="1" w:styleId="SUVariante2">
    <w:name w:val="SU Variante 2"/>
    <w:basedOn w:val="SVariante2"/>
    <w:next w:val="SVariante2"/>
    <w:rsid w:val="00392437"/>
  </w:style>
  <w:style w:type="paragraph" w:customStyle="1" w:styleId="SUVariante3">
    <w:name w:val="SU Variante 3"/>
    <w:basedOn w:val="SVariante3"/>
    <w:next w:val="SVariante3"/>
    <w:rsid w:val="00392437"/>
  </w:style>
  <w:style w:type="paragraph" w:customStyle="1" w:styleId="SUVariante4">
    <w:name w:val="SU Variante 4"/>
    <w:basedOn w:val="SVariante4"/>
    <w:next w:val="SVariante4"/>
    <w:rsid w:val="00392437"/>
  </w:style>
  <w:style w:type="paragraph" w:customStyle="1" w:styleId="UVariante1">
    <w:name w:val="U Variante 1"/>
    <w:basedOn w:val="Standard"/>
    <w:rsid w:val="00392437"/>
    <w:rPr>
      <w:b/>
      <w:sz w:val="18"/>
    </w:rPr>
  </w:style>
  <w:style w:type="paragraph" w:customStyle="1" w:styleId="UVariante2">
    <w:name w:val="U Variante 2"/>
    <w:basedOn w:val="Standard"/>
    <w:rsid w:val="0039243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39243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39243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392437"/>
    <w:rPr>
      <w:vanish/>
    </w:rPr>
  </w:style>
  <w:style w:type="paragraph" w:customStyle="1" w:styleId="UDVariante1">
    <w:name w:val="UD Variante 1"/>
    <w:basedOn w:val="UVariante1"/>
    <w:next w:val="UVariante1"/>
    <w:rsid w:val="00392437"/>
  </w:style>
  <w:style w:type="paragraph" w:customStyle="1" w:styleId="UDVariante2">
    <w:name w:val="UD Variante 2"/>
    <w:basedOn w:val="UVariante2"/>
    <w:next w:val="UVariante2"/>
    <w:rsid w:val="00392437"/>
  </w:style>
  <w:style w:type="paragraph" w:customStyle="1" w:styleId="UDVariante3">
    <w:name w:val="UD Variante 3"/>
    <w:basedOn w:val="UVariante3"/>
    <w:next w:val="UVariante3"/>
    <w:rsid w:val="00392437"/>
  </w:style>
  <w:style w:type="paragraph" w:customStyle="1" w:styleId="UDVariante4">
    <w:name w:val="UD Variante 4"/>
    <w:basedOn w:val="UVariante4"/>
    <w:next w:val="UVariante4"/>
    <w:rsid w:val="00392437"/>
  </w:style>
  <w:style w:type="paragraph" w:customStyle="1" w:styleId="UUVariante1">
    <w:name w:val="UU Variante 1"/>
    <w:basedOn w:val="UVariante1"/>
    <w:next w:val="UVariante1"/>
    <w:rsid w:val="00392437"/>
  </w:style>
  <w:style w:type="paragraph" w:customStyle="1" w:styleId="UUVariante2">
    <w:name w:val="UU Variante 2"/>
    <w:basedOn w:val="UVariante2"/>
    <w:next w:val="UVariante2"/>
    <w:rsid w:val="00392437"/>
  </w:style>
  <w:style w:type="paragraph" w:customStyle="1" w:styleId="UUVariante3">
    <w:name w:val="UU Variante 3"/>
    <w:basedOn w:val="UVariante3"/>
    <w:next w:val="UVariante3"/>
    <w:rsid w:val="00392437"/>
  </w:style>
  <w:style w:type="paragraph" w:customStyle="1" w:styleId="UUVariante4">
    <w:name w:val="UU Variante 4"/>
    <w:basedOn w:val="UVariante4"/>
    <w:next w:val="UVariante4"/>
    <w:rsid w:val="00392437"/>
  </w:style>
  <w:style w:type="paragraph" w:styleId="Verzeichnis3">
    <w:name w:val="toc 3"/>
    <w:basedOn w:val="Standard"/>
    <w:next w:val="Standard"/>
    <w:autoRedefine/>
    <w:semiHidden/>
    <w:rsid w:val="0039243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39243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392437"/>
  </w:style>
  <w:style w:type="paragraph" w:customStyle="1" w:styleId="VUVariante1">
    <w:name w:val="VU Variante 1"/>
    <w:basedOn w:val="UVariante1"/>
    <w:rsid w:val="0039243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39243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39243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39243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392437"/>
  </w:style>
  <w:style w:type="paragraph" w:customStyle="1" w:styleId="Liste1">
    <w:name w:val="Liste1"/>
    <w:basedOn w:val="Standard"/>
    <w:rsid w:val="00392437"/>
    <w:pPr>
      <w:spacing w:before="120" w:after="120"/>
    </w:pPr>
  </w:style>
  <w:style w:type="paragraph" w:customStyle="1" w:styleId="Liste2">
    <w:name w:val="Liste2"/>
    <w:basedOn w:val="Standard"/>
    <w:rsid w:val="00392437"/>
  </w:style>
  <w:style w:type="paragraph" w:customStyle="1" w:styleId="Liste3">
    <w:name w:val="Liste3"/>
    <w:basedOn w:val="Standard"/>
    <w:rsid w:val="00392437"/>
  </w:style>
  <w:style w:type="paragraph" w:customStyle="1" w:styleId="Liste4">
    <w:name w:val="Liste4"/>
    <w:basedOn w:val="Standard"/>
    <w:rsid w:val="00392437"/>
  </w:style>
  <w:style w:type="paragraph" w:customStyle="1" w:styleId="Liste5">
    <w:name w:val="Liste5"/>
    <w:basedOn w:val="Standard"/>
    <w:rsid w:val="00392437"/>
  </w:style>
  <w:style w:type="paragraph" w:customStyle="1" w:styleId="StandardErl">
    <w:name w:val="StandardErl"/>
    <w:basedOn w:val="Standard"/>
    <w:rsid w:val="00392437"/>
  </w:style>
  <w:style w:type="paragraph" w:customStyle="1" w:styleId="Standarderl1">
    <w:name w:val="Standarderl1"/>
    <w:basedOn w:val="StandardErl"/>
    <w:rsid w:val="0039243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39243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39243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39243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39243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39243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392437"/>
  </w:style>
  <w:style w:type="paragraph" w:customStyle="1" w:styleId="Kennzahl1">
    <w:name w:val="Kennzahl1"/>
    <w:basedOn w:val="Standard"/>
    <w:rsid w:val="0039243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39243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39243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39243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392437"/>
  </w:style>
  <w:style w:type="paragraph" w:styleId="E-Mail-Signatur">
    <w:name w:val="E-mail Signature"/>
    <w:basedOn w:val="Standard"/>
    <w:rsid w:val="00392437"/>
  </w:style>
  <w:style w:type="paragraph" w:customStyle="1" w:styleId="EKopf">
    <w:name w:val="EKopf"/>
    <w:basedOn w:val="Standard"/>
    <w:rsid w:val="00392437"/>
  </w:style>
  <w:style w:type="paragraph" w:customStyle="1" w:styleId="EZus">
    <w:name w:val="EZus"/>
    <w:basedOn w:val="ESumme"/>
    <w:next w:val="Standard"/>
    <w:rsid w:val="00392437"/>
    <w:rPr>
      <w:u w:val="single"/>
    </w:rPr>
  </w:style>
  <w:style w:type="paragraph" w:customStyle="1" w:styleId="ESumme">
    <w:name w:val="ESumme"/>
    <w:basedOn w:val="Standard"/>
    <w:rsid w:val="00392437"/>
  </w:style>
  <w:style w:type="paragraph" w:customStyle="1" w:styleId="EPoskopf">
    <w:name w:val="EPos kopf"/>
    <w:basedOn w:val="Standard"/>
    <w:rsid w:val="00392437"/>
    <w:rPr>
      <w:b/>
    </w:rPr>
  </w:style>
  <w:style w:type="paragraph" w:customStyle="1" w:styleId="EUPoskopf">
    <w:name w:val="EUPos kopf"/>
    <w:basedOn w:val="Standard"/>
    <w:rsid w:val="00392437"/>
    <w:rPr>
      <w:b/>
    </w:rPr>
  </w:style>
  <w:style w:type="paragraph" w:customStyle="1" w:styleId="EHPoskopf">
    <w:name w:val="EHPos kopf"/>
    <w:basedOn w:val="EPoskopf"/>
    <w:uiPriority w:val="99"/>
    <w:rsid w:val="00392437"/>
    <w:rPr>
      <w:sz w:val="22"/>
    </w:rPr>
  </w:style>
  <w:style w:type="paragraph" w:customStyle="1" w:styleId="ETPoskopf">
    <w:name w:val="ETPos kopf"/>
    <w:basedOn w:val="Standard"/>
    <w:rsid w:val="00392437"/>
    <w:rPr>
      <w:b/>
    </w:rPr>
  </w:style>
  <w:style w:type="paragraph" w:customStyle="1" w:styleId="EPosFuss">
    <w:name w:val="EPos Fuss"/>
    <w:basedOn w:val="Standard"/>
    <w:rsid w:val="00392437"/>
  </w:style>
  <w:style w:type="paragraph" w:customStyle="1" w:styleId="EGesamtSumme">
    <w:name w:val="EGesamtSumme"/>
    <w:basedOn w:val="Standard"/>
    <w:rsid w:val="00392437"/>
    <w:rPr>
      <w:b/>
    </w:rPr>
  </w:style>
  <w:style w:type="paragraph" w:customStyle="1" w:styleId="EAnlkopf">
    <w:name w:val="EAnl kopf"/>
    <w:basedOn w:val="Standard"/>
    <w:rsid w:val="00392437"/>
    <w:rPr>
      <w:b/>
    </w:rPr>
  </w:style>
  <w:style w:type="paragraph" w:customStyle="1" w:styleId="EAnl">
    <w:name w:val="EAnl"/>
    <w:basedOn w:val="Standard"/>
    <w:rsid w:val="00392437"/>
  </w:style>
  <w:style w:type="paragraph" w:customStyle="1" w:styleId="ERstkopf">
    <w:name w:val="ERst kopf"/>
    <w:basedOn w:val="EAnl"/>
    <w:rsid w:val="00392437"/>
    <w:rPr>
      <w:b/>
      <w:sz w:val="18"/>
    </w:rPr>
  </w:style>
  <w:style w:type="paragraph" w:customStyle="1" w:styleId="ERstrumpf">
    <w:name w:val="ERst rumpf"/>
    <w:basedOn w:val="Standard"/>
    <w:rsid w:val="00392437"/>
    <w:rPr>
      <w:sz w:val="18"/>
    </w:rPr>
  </w:style>
  <w:style w:type="paragraph" w:customStyle="1" w:styleId="ERstfuss">
    <w:name w:val="ERst fuss"/>
    <w:basedOn w:val="Standard"/>
    <w:rsid w:val="00392437"/>
    <w:rPr>
      <w:b/>
      <w:sz w:val="18"/>
    </w:rPr>
  </w:style>
  <w:style w:type="paragraph" w:customStyle="1" w:styleId="EVspiegelkopf">
    <w:name w:val="EVspiegel kopf"/>
    <w:basedOn w:val="Standard"/>
    <w:rsid w:val="00392437"/>
    <w:rPr>
      <w:b/>
      <w:sz w:val="18"/>
    </w:rPr>
  </w:style>
  <w:style w:type="paragraph" w:customStyle="1" w:styleId="EVspiegelrumpf">
    <w:name w:val="EVspiegel rumpf"/>
    <w:basedOn w:val="Standard"/>
    <w:rsid w:val="00392437"/>
    <w:rPr>
      <w:sz w:val="18"/>
    </w:rPr>
  </w:style>
  <w:style w:type="paragraph" w:customStyle="1" w:styleId="EVspiegelfuss">
    <w:name w:val="EVspiegel fuss"/>
    <w:basedOn w:val="EVspiegelkopf"/>
    <w:rsid w:val="00392437"/>
  </w:style>
  <w:style w:type="paragraph" w:customStyle="1" w:styleId="ETexte">
    <w:name w:val="ETexte"/>
    <w:basedOn w:val="Standard"/>
    <w:rsid w:val="00392437"/>
  </w:style>
  <w:style w:type="paragraph" w:customStyle="1" w:styleId="KennzahlBez">
    <w:name w:val="KennzahlBez"/>
    <w:basedOn w:val="Standard"/>
    <w:rsid w:val="00392437"/>
    <w:rPr>
      <w:rFonts w:cs="Arial"/>
      <w:b/>
      <w:bCs/>
    </w:rPr>
  </w:style>
  <w:style w:type="paragraph" w:customStyle="1" w:styleId="KennzahlenText">
    <w:name w:val="KennzahlenText"/>
    <w:basedOn w:val="Standard"/>
    <w:rsid w:val="0039243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39243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392437"/>
    <w:rPr>
      <w:u w:val="single"/>
    </w:rPr>
  </w:style>
  <w:style w:type="paragraph" w:customStyle="1" w:styleId="KennzahlWert">
    <w:name w:val="KennzahlWert"/>
    <w:basedOn w:val="Standard"/>
    <w:rsid w:val="0039243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39243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39243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39243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392437"/>
    <w:rPr>
      <w:b/>
      <w:sz w:val="14"/>
    </w:rPr>
  </w:style>
  <w:style w:type="paragraph" w:customStyle="1" w:styleId="AGBWPText">
    <w:name w:val="AGBWP_Text"/>
    <w:basedOn w:val="Standard"/>
    <w:rsid w:val="00392437"/>
    <w:pPr>
      <w:jc w:val="both"/>
    </w:pPr>
    <w:rPr>
      <w:sz w:val="14"/>
    </w:rPr>
  </w:style>
  <w:style w:type="paragraph" w:customStyle="1" w:styleId="AGBWPGL1">
    <w:name w:val="AGB_WP_GL1"/>
    <w:basedOn w:val="AGBWPText"/>
    <w:rsid w:val="0039243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39243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39243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392437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39243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392437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392437"/>
    <w:rPr>
      <w:sz w:val="16"/>
    </w:rPr>
  </w:style>
  <w:style w:type="paragraph" w:customStyle="1" w:styleId="DWSumme">
    <w:name w:val="DW_Summe"/>
    <w:basedOn w:val="Standard"/>
    <w:rsid w:val="00392437"/>
    <w:rPr>
      <w:b/>
      <w:sz w:val="16"/>
    </w:rPr>
  </w:style>
  <w:style w:type="paragraph" w:customStyle="1" w:styleId="DWKopf">
    <w:name w:val="DW_Kopf"/>
    <w:basedOn w:val="Standard"/>
    <w:rsid w:val="00392437"/>
    <w:rPr>
      <w:b/>
      <w:sz w:val="16"/>
    </w:rPr>
  </w:style>
  <w:style w:type="paragraph" w:customStyle="1" w:styleId="Formatvorlage1">
    <w:name w:val="Formatvorlage1"/>
    <w:basedOn w:val="berschrift3"/>
    <w:rsid w:val="00392437"/>
  </w:style>
  <w:style w:type="character" w:styleId="Kommentarzeichen">
    <w:name w:val="annotation reference"/>
    <w:semiHidden/>
    <w:rsid w:val="00392437"/>
    <w:rPr>
      <w:rFonts w:ascii="Arial" w:hAnsi="Arial"/>
      <w:sz w:val="16"/>
    </w:rPr>
  </w:style>
  <w:style w:type="paragraph" w:styleId="Kommentartext">
    <w:name w:val="annotation text"/>
    <w:basedOn w:val="Standard"/>
    <w:semiHidden/>
    <w:rsid w:val="00392437"/>
  </w:style>
  <w:style w:type="paragraph" w:customStyle="1" w:styleId="berschrift3Prfungsbericht">
    <w:name w:val="Überschrift 3 Prüfungsbericht"/>
    <w:basedOn w:val="berschrift3"/>
    <w:pPr>
      <w:numPr>
        <w:ilvl w:val="1"/>
        <w:numId w:val="15"/>
      </w:numPr>
    </w:pPr>
    <w:rPr>
      <w:vanish/>
    </w:rPr>
  </w:style>
  <w:style w:type="paragraph" w:customStyle="1" w:styleId="VPVariante4">
    <w:name w:val="VP Variante 4"/>
    <w:basedOn w:val="Standard"/>
    <w:rsid w:val="0039243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39243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39243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39243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39243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gross">
    <w:name w:val="DW_Konto_gross"/>
    <w:basedOn w:val="Standard"/>
    <w:rsid w:val="00392437"/>
    <w:rPr>
      <w:sz w:val="24"/>
    </w:rPr>
  </w:style>
  <w:style w:type="paragraph" w:customStyle="1" w:styleId="DWKontomittel">
    <w:name w:val="DW_Konto_mittel"/>
    <w:basedOn w:val="Standard"/>
    <w:rsid w:val="00392437"/>
  </w:style>
  <w:style w:type="paragraph" w:customStyle="1" w:styleId="DWKopfmittel">
    <w:name w:val="DW_Kopf_mittel"/>
    <w:basedOn w:val="Standard"/>
    <w:rsid w:val="00392437"/>
    <w:rPr>
      <w:b/>
    </w:rPr>
  </w:style>
  <w:style w:type="paragraph" w:customStyle="1" w:styleId="DWKopfgro">
    <w:name w:val="DW_Kopf_groß"/>
    <w:basedOn w:val="DWKopf"/>
    <w:rPr>
      <w:sz w:val="24"/>
    </w:rPr>
  </w:style>
  <w:style w:type="paragraph" w:customStyle="1" w:styleId="DWKopfgross">
    <w:name w:val="DW_Kopf_gross"/>
    <w:basedOn w:val="Standard"/>
    <w:rsid w:val="00392437"/>
    <w:rPr>
      <w:b/>
      <w:sz w:val="24"/>
    </w:rPr>
  </w:style>
  <w:style w:type="paragraph" w:customStyle="1" w:styleId="DWKontogro">
    <w:name w:val="DW_Konto_groß"/>
    <w:basedOn w:val="DWKonto"/>
    <w:rPr>
      <w:sz w:val="24"/>
    </w:rPr>
  </w:style>
  <w:style w:type="paragraph" w:customStyle="1" w:styleId="DWSummemittel">
    <w:name w:val="DW_Summe_mittel"/>
    <w:basedOn w:val="Standard"/>
    <w:rsid w:val="00392437"/>
    <w:rPr>
      <w:b/>
    </w:rPr>
  </w:style>
  <w:style w:type="paragraph" w:customStyle="1" w:styleId="DWSummegross">
    <w:name w:val="DW_Summe_gross"/>
    <w:basedOn w:val="Standard"/>
    <w:rsid w:val="00392437"/>
    <w:rPr>
      <w:b/>
      <w:sz w:val="24"/>
    </w:rPr>
  </w:style>
  <w:style w:type="paragraph" w:customStyle="1" w:styleId="DWSummegro">
    <w:name w:val="DW_Summe_groß"/>
    <w:basedOn w:val="DWSumme"/>
    <w:rPr>
      <w:sz w:val="24"/>
    </w:rPr>
  </w:style>
  <w:style w:type="paragraph" w:customStyle="1" w:styleId="DWEndsummegross">
    <w:name w:val="DW_Endsumme_gross"/>
    <w:basedOn w:val="DWSummegross"/>
    <w:rsid w:val="00392437"/>
    <w:pPr>
      <w:spacing w:after="120"/>
    </w:pPr>
  </w:style>
  <w:style w:type="paragraph" w:customStyle="1" w:styleId="DWEndsummegro">
    <w:name w:val="DW_Endsumme_groß"/>
    <w:basedOn w:val="Standard"/>
    <w:pPr>
      <w:spacing w:after="120"/>
    </w:pPr>
    <w:rPr>
      <w:b/>
      <w:sz w:val="24"/>
    </w:rPr>
  </w:style>
  <w:style w:type="paragraph" w:customStyle="1" w:styleId="DWEndsummemittel">
    <w:name w:val="DW_Endsumme_mittel"/>
    <w:basedOn w:val="DWSummemittel"/>
    <w:rsid w:val="00392437"/>
    <w:pPr>
      <w:spacing w:after="120"/>
    </w:pPr>
  </w:style>
  <w:style w:type="paragraph" w:customStyle="1" w:styleId="TextEinzug">
    <w:name w:val="TextEinzug"/>
    <w:basedOn w:val="Standard"/>
    <w:rsid w:val="00392437"/>
    <w:pPr>
      <w:spacing w:after="120"/>
      <w:ind w:left="709"/>
    </w:pPr>
  </w:style>
  <w:style w:type="paragraph" w:customStyle="1" w:styleId="AuflistTE">
    <w:name w:val="AuflistTE"/>
    <w:basedOn w:val="TextEinzug"/>
    <w:rsid w:val="00392437"/>
    <w:pPr>
      <w:numPr>
        <w:numId w:val="16"/>
      </w:numPr>
    </w:pPr>
  </w:style>
  <w:style w:type="paragraph" w:customStyle="1" w:styleId="DWEndsumme">
    <w:name w:val="DW_Endsumme"/>
    <w:basedOn w:val="DWSumme"/>
    <w:rsid w:val="00392437"/>
    <w:pPr>
      <w:spacing w:after="120"/>
    </w:pPr>
  </w:style>
  <w:style w:type="paragraph" w:customStyle="1" w:styleId="DWEndsummeGross0">
    <w:name w:val="DW_Endsumme_Gross"/>
    <w:basedOn w:val="Standard"/>
    <w:rsid w:val="00392437"/>
    <w:pPr>
      <w:spacing w:after="120"/>
    </w:pPr>
    <w:rPr>
      <w:b/>
      <w:sz w:val="24"/>
    </w:rPr>
  </w:style>
  <w:style w:type="paragraph" w:customStyle="1" w:styleId="DWSummeMittel0">
    <w:name w:val="DW_Summe_Mittel"/>
    <w:basedOn w:val="Standard"/>
    <w:rsid w:val="00392437"/>
    <w:rPr>
      <w:b/>
    </w:rPr>
  </w:style>
  <w:style w:type="paragraph" w:customStyle="1" w:styleId="DWEndsummeMittel0">
    <w:name w:val="DW_Endsumme_Mittel"/>
    <w:basedOn w:val="DWSummeMittel0"/>
    <w:rsid w:val="00392437"/>
    <w:pPr>
      <w:spacing w:after="120"/>
    </w:pPr>
  </w:style>
  <w:style w:type="paragraph" w:customStyle="1" w:styleId="DWHauptpunkt">
    <w:name w:val="DW_Hauptpunkt"/>
    <w:basedOn w:val="Standard"/>
    <w:rsid w:val="00392437"/>
    <w:rPr>
      <w:b/>
      <w:sz w:val="16"/>
    </w:rPr>
  </w:style>
  <w:style w:type="paragraph" w:customStyle="1" w:styleId="DWHauptpunktgross">
    <w:name w:val="DW_Hauptpunkt_gross"/>
    <w:basedOn w:val="Standard"/>
    <w:rsid w:val="00392437"/>
    <w:rPr>
      <w:b/>
      <w:sz w:val="24"/>
    </w:rPr>
  </w:style>
  <w:style w:type="paragraph" w:customStyle="1" w:styleId="DWHauptpunktmittel">
    <w:name w:val="DW_Hauptpunkt_mittel"/>
    <w:basedOn w:val="Standard"/>
    <w:rsid w:val="00392437"/>
    <w:rPr>
      <w:b/>
    </w:rPr>
  </w:style>
  <w:style w:type="paragraph" w:customStyle="1" w:styleId="DWKontoGross0">
    <w:name w:val="DW_Konto_Gross"/>
    <w:basedOn w:val="Standard"/>
    <w:rsid w:val="00392437"/>
    <w:rPr>
      <w:sz w:val="24"/>
    </w:rPr>
  </w:style>
  <w:style w:type="paragraph" w:customStyle="1" w:styleId="DWKopfGross0">
    <w:name w:val="DW_Kopf_Gross"/>
    <w:basedOn w:val="Standard"/>
    <w:rsid w:val="00392437"/>
    <w:rPr>
      <w:b/>
      <w:sz w:val="24"/>
    </w:rPr>
  </w:style>
  <w:style w:type="paragraph" w:customStyle="1" w:styleId="DWKopfMittel0">
    <w:name w:val="DW_Kopf_Mittel"/>
    <w:basedOn w:val="Standard"/>
    <w:rsid w:val="00392437"/>
    <w:rPr>
      <w:b/>
    </w:rPr>
  </w:style>
  <w:style w:type="paragraph" w:customStyle="1" w:styleId="DWPosition">
    <w:name w:val="DW_Position"/>
    <w:basedOn w:val="Standard"/>
    <w:rsid w:val="00392437"/>
    <w:rPr>
      <w:sz w:val="16"/>
    </w:rPr>
  </w:style>
  <w:style w:type="paragraph" w:customStyle="1" w:styleId="DWPositiongross">
    <w:name w:val="DW_Position_gross"/>
    <w:basedOn w:val="Standard"/>
    <w:rsid w:val="00392437"/>
    <w:rPr>
      <w:sz w:val="24"/>
    </w:rPr>
  </w:style>
  <w:style w:type="paragraph" w:customStyle="1" w:styleId="DWPositionmittel">
    <w:name w:val="DW_Position_mittel"/>
    <w:basedOn w:val="DWPosition"/>
    <w:rsid w:val="00392437"/>
    <w:rPr>
      <w:sz w:val="20"/>
    </w:rPr>
  </w:style>
  <w:style w:type="paragraph" w:customStyle="1" w:styleId="DWSummeGross0">
    <w:name w:val="DW_Summe_Gross"/>
    <w:basedOn w:val="Standard"/>
    <w:rsid w:val="00392437"/>
    <w:rPr>
      <w:b/>
      <w:sz w:val="24"/>
    </w:rPr>
  </w:style>
  <w:style w:type="paragraph" w:customStyle="1" w:styleId="DWUnterpunkt">
    <w:name w:val="DW_Unterpunkt"/>
    <w:basedOn w:val="Standard"/>
    <w:rsid w:val="00392437"/>
    <w:rPr>
      <w:b/>
      <w:sz w:val="16"/>
    </w:rPr>
  </w:style>
  <w:style w:type="paragraph" w:customStyle="1" w:styleId="DWUnterpunktgross">
    <w:name w:val="DW_Unterpunkt_gross"/>
    <w:basedOn w:val="Standard"/>
    <w:rsid w:val="00392437"/>
    <w:rPr>
      <w:b/>
      <w:sz w:val="24"/>
    </w:rPr>
  </w:style>
  <w:style w:type="paragraph" w:customStyle="1" w:styleId="DWUnterpunktmittel">
    <w:name w:val="DW_Unterpunkt_mittel"/>
    <w:basedOn w:val="Standard"/>
    <w:rsid w:val="00392437"/>
    <w:rPr>
      <w:b/>
    </w:rPr>
  </w:style>
  <w:style w:type="character" w:styleId="Endnotenzeichen">
    <w:name w:val="endnote reference"/>
    <w:semiHidden/>
    <w:rsid w:val="0039243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39243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39243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39243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39243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392437"/>
    <w:pPr>
      <w:ind w:left="1800" w:hanging="200"/>
    </w:pPr>
  </w:style>
  <w:style w:type="paragraph" w:customStyle="1" w:styleId="Inhaltsverz">
    <w:name w:val="Inhaltsverz"/>
    <w:basedOn w:val="Standard"/>
    <w:rsid w:val="00392437"/>
    <w:rPr>
      <w:b/>
      <w:sz w:val="28"/>
    </w:rPr>
  </w:style>
  <w:style w:type="paragraph" w:styleId="Nachrichtenkopf">
    <w:name w:val="Message Header"/>
    <w:basedOn w:val="Standard"/>
    <w:rsid w:val="00392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39243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39243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39243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39243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39243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392437"/>
    <w:rPr>
      <w:b/>
    </w:rPr>
  </w:style>
  <w:style w:type="paragraph" w:customStyle="1" w:styleId="SummeKapEntw">
    <w:name w:val="SummeKapEntw"/>
    <w:basedOn w:val="Standard"/>
    <w:rsid w:val="0039243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392437"/>
    <w:pPr>
      <w:ind w:left="0"/>
    </w:pPr>
    <w:rPr>
      <w:b/>
    </w:rPr>
  </w:style>
  <w:style w:type="paragraph" w:customStyle="1" w:styleId="TextEinzugAufz">
    <w:name w:val="TextEinzugAufz"/>
    <w:basedOn w:val="Standard"/>
    <w:rsid w:val="00392437"/>
    <w:pPr>
      <w:numPr>
        <w:numId w:val="17"/>
      </w:numPr>
    </w:pPr>
  </w:style>
  <w:style w:type="paragraph" w:styleId="Textkrper-Zeileneinzug">
    <w:name w:val="Body Text Indent"/>
    <w:basedOn w:val="Standard"/>
    <w:rsid w:val="00392437"/>
    <w:pPr>
      <w:ind w:left="567"/>
      <w:jc w:val="both"/>
    </w:pPr>
  </w:style>
  <w:style w:type="paragraph" w:customStyle="1" w:styleId="TitelDok">
    <w:name w:val="TitelDok"/>
    <w:basedOn w:val="Standard"/>
    <w:rsid w:val="00392437"/>
    <w:rPr>
      <w:b/>
      <w:sz w:val="96"/>
    </w:rPr>
  </w:style>
  <w:style w:type="paragraph" w:styleId="Verzeichnis5">
    <w:name w:val="toc 5"/>
    <w:basedOn w:val="Standard"/>
    <w:next w:val="Standard"/>
    <w:semiHidden/>
    <w:rsid w:val="0039243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39243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39243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39243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392437"/>
    <w:pPr>
      <w:tabs>
        <w:tab w:val="right" w:pos="9071"/>
      </w:tabs>
      <w:ind w:left="1120"/>
    </w:pPr>
  </w:style>
  <w:style w:type="character" w:styleId="Zeilennummer">
    <w:name w:val="line number"/>
    <w:rsid w:val="00392437"/>
    <w:rPr>
      <w:rFonts w:ascii="Arial" w:hAnsi="Arial"/>
    </w:rPr>
  </w:style>
  <w:style w:type="paragraph" w:customStyle="1" w:styleId="ErlTexte1">
    <w:name w:val="ErlTexte1"/>
    <w:basedOn w:val="Standard"/>
    <w:rsid w:val="0039243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392437"/>
    <w:pPr>
      <w:numPr>
        <w:numId w:val="31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392437"/>
    <w:pPr>
      <w:numPr>
        <w:ilvl w:val="1"/>
        <w:numId w:val="31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392437"/>
    <w:pPr>
      <w:numPr>
        <w:ilvl w:val="2"/>
        <w:numId w:val="31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39243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39243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39243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39243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39243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39243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39243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39243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39243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392437"/>
    <w:rPr>
      <w:b/>
      <w:sz w:val="18"/>
      <w:szCs w:val="18"/>
    </w:rPr>
  </w:style>
  <w:style w:type="paragraph" w:customStyle="1" w:styleId="DWKopfFmittel">
    <w:name w:val="DW_KopfF_mittel"/>
    <w:basedOn w:val="Standard"/>
    <w:rsid w:val="00392437"/>
    <w:rPr>
      <w:b/>
    </w:rPr>
  </w:style>
  <w:style w:type="paragraph" w:customStyle="1" w:styleId="DWKopfFgross">
    <w:name w:val="DW_KopfF_gross"/>
    <w:basedOn w:val="Standard"/>
    <w:rsid w:val="00392437"/>
    <w:rPr>
      <w:b/>
      <w:sz w:val="24"/>
      <w:szCs w:val="24"/>
    </w:rPr>
  </w:style>
  <w:style w:type="paragraph" w:customStyle="1" w:styleId="DWKopfk">
    <w:name w:val="DW_Kopfk"/>
    <w:basedOn w:val="Standard"/>
    <w:rsid w:val="00392437"/>
    <w:rPr>
      <w:b/>
    </w:rPr>
  </w:style>
  <w:style w:type="paragraph" w:customStyle="1" w:styleId="DWKopfkgross">
    <w:name w:val="DW_Kopfk_gross"/>
    <w:basedOn w:val="Standard"/>
    <w:rsid w:val="00392437"/>
    <w:rPr>
      <w:b/>
    </w:rPr>
  </w:style>
  <w:style w:type="paragraph" w:customStyle="1" w:styleId="DWKopfKmittel">
    <w:name w:val="DW_KopfK_mittel"/>
    <w:basedOn w:val="Standard"/>
    <w:rsid w:val="00392437"/>
    <w:rPr>
      <w:i/>
    </w:rPr>
  </w:style>
  <w:style w:type="paragraph" w:customStyle="1" w:styleId="DWKopfU">
    <w:name w:val="DW_KopfU"/>
    <w:basedOn w:val="Standard"/>
    <w:rsid w:val="0039243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39243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392437"/>
    <w:rPr>
      <w:u w:val="single"/>
    </w:rPr>
  </w:style>
  <w:style w:type="paragraph" w:customStyle="1" w:styleId="DWKopfA">
    <w:name w:val="DW_KopfA"/>
    <w:basedOn w:val="Standard"/>
    <w:rsid w:val="0039243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39243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392437"/>
    <w:pPr>
      <w:spacing w:after="120"/>
    </w:pPr>
  </w:style>
  <w:style w:type="paragraph" w:customStyle="1" w:styleId="DWKopfFK">
    <w:name w:val="DW_KopfFK"/>
    <w:basedOn w:val="Standard"/>
    <w:rsid w:val="0039243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39243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392437"/>
    <w:rPr>
      <w:b/>
      <w:i/>
    </w:rPr>
  </w:style>
  <w:style w:type="paragraph" w:customStyle="1" w:styleId="DWKopfK0">
    <w:name w:val="DW_KopfK"/>
    <w:basedOn w:val="Standard"/>
    <w:rsid w:val="00392437"/>
    <w:rPr>
      <w:i/>
      <w:sz w:val="16"/>
      <w:szCs w:val="16"/>
    </w:rPr>
  </w:style>
  <w:style w:type="paragraph" w:customStyle="1" w:styleId="DWKopfKgross0">
    <w:name w:val="DW_KopfK_gross"/>
    <w:basedOn w:val="Standard"/>
    <w:rsid w:val="00392437"/>
    <w:rPr>
      <w:i/>
      <w:sz w:val="24"/>
      <w:szCs w:val="24"/>
    </w:rPr>
  </w:style>
  <w:style w:type="paragraph" w:customStyle="1" w:styleId="DWKopfFU">
    <w:name w:val="DW_KopfFU"/>
    <w:basedOn w:val="Standard"/>
    <w:rsid w:val="0039243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392437"/>
    <w:rPr>
      <w:b/>
      <w:u w:val="single"/>
    </w:rPr>
  </w:style>
  <w:style w:type="paragraph" w:customStyle="1" w:styleId="DWKopfFUgross">
    <w:name w:val="DW_KopfFU_gross"/>
    <w:basedOn w:val="Standard"/>
    <w:rsid w:val="0039243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39243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392437"/>
    <w:pPr>
      <w:spacing w:after="100"/>
    </w:pPr>
  </w:style>
  <w:style w:type="paragraph" w:customStyle="1" w:styleId="DWKopfFAgross">
    <w:name w:val="DW_KopfFA_gross"/>
    <w:basedOn w:val="Standard"/>
    <w:rsid w:val="0039243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39243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392437"/>
    <w:rPr>
      <w:i/>
      <w:u w:val="single"/>
    </w:rPr>
  </w:style>
  <w:style w:type="paragraph" w:customStyle="1" w:styleId="DWKopfKUAgross">
    <w:name w:val="DW_KopfKUA_gross"/>
    <w:basedOn w:val="Standard"/>
    <w:rsid w:val="0039243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39243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39243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39243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39243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39243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39243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39243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392437"/>
    <w:rPr>
      <w:b/>
      <w:i/>
      <w:u w:val="single"/>
    </w:rPr>
  </w:style>
  <w:style w:type="paragraph" w:customStyle="1" w:styleId="DWKopfFKUgross">
    <w:name w:val="DW_KopfFKU_gross"/>
    <w:basedOn w:val="Standard"/>
    <w:rsid w:val="0039243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39243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39243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39243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39243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39243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392437"/>
  </w:style>
  <w:style w:type="paragraph" w:customStyle="1" w:styleId="DWFormatkombinationgross">
    <w:name w:val="DW_Formatkombination_gross"/>
    <w:basedOn w:val="Standard"/>
    <w:rsid w:val="00392437"/>
    <w:rPr>
      <w:sz w:val="24"/>
      <w:szCs w:val="24"/>
    </w:rPr>
  </w:style>
  <w:style w:type="paragraph" w:customStyle="1" w:styleId="DWFormatkombinationF">
    <w:name w:val="DW_FormatkombinationF"/>
    <w:basedOn w:val="Standard"/>
    <w:rsid w:val="0039243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392437"/>
    <w:rPr>
      <w:b/>
    </w:rPr>
  </w:style>
  <w:style w:type="paragraph" w:customStyle="1" w:styleId="DWFormatkombinationFgross">
    <w:name w:val="DW_FormatkombinationF_gross"/>
    <w:basedOn w:val="Standard"/>
    <w:rsid w:val="0039243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39243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392437"/>
    <w:rPr>
      <w:i/>
    </w:rPr>
  </w:style>
  <w:style w:type="paragraph" w:customStyle="1" w:styleId="DWFormatkombinationKgross">
    <w:name w:val="DW_FormatkombinationK_gross"/>
    <w:basedOn w:val="Standard"/>
    <w:rsid w:val="0039243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39243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392437"/>
    <w:rPr>
      <w:u w:val="single"/>
    </w:rPr>
  </w:style>
  <w:style w:type="paragraph" w:customStyle="1" w:styleId="DWFormatkombinationUgross">
    <w:name w:val="DW_FormatkombinationU_gross"/>
    <w:basedOn w:val="Standard"/>
    <w:rsid w:val="0039243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39243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392437"/>
    <w:pPr>
      <w:spacing w:after="100"/>
    </w:pPr>
  </w:style>
  <w:style w:type="paragraph" w:customStyle="1" w:styleId="DWFormatkombinationAgross">
    <w:name w:val="DW_FormatkombinationA_gross"/>
    <w:basedOn w:val="Standard"/>
    <w:rsid w:val="0039243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39243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392437"/>
    <w:rPr>
      <w:b/>
      <w:i/>
    </w:rPr>
  </w:style>
  <w:style w:type="paragraph" w:customStyle="1" w:styleId="DWFormatkombinationFKgross">
    <w:name w:val="DW_FormatkombinationFK_gross"/>
    <w:basedOn w:val="Standard"/>
    <w:rsid w:val="0039243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39243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392437"/>
    <w:rPr>
      <w:b/>
      <w:u w:val="single"/>
    </w:rPr>
  </w:style>
  <w:style w:type="paragraph" w:customStyle="1" w:styleId="DWFormatkombinationFUgross">
    <w:name w:val="DW_FormatkombinationFU_gross"/>
    <w:basedOn w:val="Standard"/>
    <w:rsid w:val="0039243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39243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39243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39243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39243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392437"/>
    <w:rPr>
      <w:i/>
      <w:u w:val="single"/>
    </w:rPr>
  </w:style>
  <w:style w:type="paragraph" w:customStyle="1" w:styleId="DWFormatkombinationKUgross">
    <w:name w:val="DW_FormatkombinationKU_gross"/>
    <w:basedOn w:val="Standard"/>
    <w:rsid w:val="0039243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39243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39243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39243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39243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39243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39243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39243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39243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39243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39243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39243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39243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39243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39243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39243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39243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39243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39243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39243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39243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392437"/>
    <w:pPr>
      <w:spacing w:after="120"/>
    </w:pPr>
    <w:rPr>
      <w:b/>
      <w:i/>
      <w:sz w:val="24"/>
      <w:szCs w:val="24"/>
      <w:u w:val="single"/>
    </w:rPr>
  </w:style>
  <w:style w:type="paragraph" w:customStyle="1" w:styleId="a">
    <w:basedOn w:val="Standard"/>
    <w:next w:val="Textkrper-Zeileneinzug"/>
    <w:rsid w:val="0076522B"/>
    <w:pPr>
      <w:ind w:left="567"/>
      <w:jc w:val="both"/>
    </w:pPr>
  </w:style>
  <w:style w:type="paragraph" w:customStyle="1" w:styleId="Standard12ptFett">
    <w:name w:val="Standard+12pt+Fett"/>
    <w:basedOn w:val="Standard"/>
    <w:rsid w:val="0039243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39243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39243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39243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392437"/>
    <w:pPr>
      <w:spacing w:after="180"/>
    </w:pPr>
  </w:style>
  <w:style w:type="paragraph" w:customStyle="1" w:styleId="DWKontoAbstand">
    <w:name w:val="DW_KontoAbstand"/>
    <w:basedOn w:val="DWKontoAbstandmittel"/>
    <w:rsid w:val="00392437"/>
    <w:rPr>
      <w:sz w:val="16"/>
    </w:rPr>
  </w:style>
  <w:style w:type="paragraph" w:customStyle="1" w:styleId="DWKontoAbstandgross">
    <w:name w:val="DW_KontoAbstand_gross"/>
    <w:basedOn w:val="DWKontoAbstandmittel"/>
    <w:rsid w:val="00392437"/>
    <w:rPr>
      <w:sz w:val="24"/>
    </w:rPr>
  </w:style>
  <w:style w:type="paragraph" w:customStyle="1" w:styleId="AnlAnlagennachweisKonto">
    <w:name w:val="Anl_Anlagennachweis_Konto"/>
    <w:basedOn w:val="Standard"/>
    <w:rsid w:val="0039243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392437"/>
    <w:rPr>
      <w:sz w:val="14"/>
    </w:rPr>
  </w:style>
  <w:style w:type="paragraph" w:customStyle="1" w:styleId="AnlAnlagennachweisKopf">
    <w:name w:val="Anl_Anlagennachweis_Kopf"/>
    <w:basedOn w:val="Standard"/>
    <w:rsid w:val="0039243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39243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392437"/>
    <w:rPr>
      <w:b/>
      <w:sz w:val="14"/>
    </w:rPr>
  </w:style>
  <w:style w:type="paragraph" w:customStyle="1" w:styleId="AnlAnlagennachweisPosition">
    <w:name w:val="Anl_Anlagennachweis_Position"/>
    <w:basedOn w:val="Standard"/>
    <w:rsid w:val="0039243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39243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39243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392437"/>
    <w:rPr>
      <w:b/>
      <w:sz w:val="14"/>
    </w:rPr>
  </w:style>
  <w:style w:type="paragraph" w:customStyle="1" w:styleId="AnlFrdernachweisKonto">
    <w:name w:val="Anl_Fördernachweis_Konto"/>
    <w:basedOn w:val="Standard"/>
    <w:rsid w:val="00392437"/>
    <w:rPr>
      <w:sz w:val="14"/>
    </w:rPr>
  </w:style>
  <w:style w:type="paragraph" w:customStyle="1" w:styleId="AnlFrdernachweisBilPos">
    <w:name w:val="Anl_Fördernachweis_BilPos"/>
    <w:basedOn w:val="Standard"/>
    <w:rsid w:val="0039243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392437"/>
    <w:rPr>
      <w:sz w:val="14"/>
      <w:szCs w:val="14"/>
    </w:rPr>
  </w:style>
  <w:style w:type="paragraph" w:customStyle="1" w:styleId="AnlFrdernachweisKopf">
    <w:name w:val="Anl_Fördernachweis_Kopf"/>
    <w:basedOn w:val="Standard"/>
    <w:rsid w:val="00392437"/>
    <w:rPr>
      <w:b/>
      <w:sz w:val="14"/>
    </w:rPr>
  </w:style>
  <w:style w:type="paragraph" w:customStyle="1" w:styleId="AnlFrdernachweisHauptpunkt">
    <w:name w:val="Anl_Fördernachweis_Hauptpunkt"/>
    <w:basedOn w:val="Standard"/>
    <w:rsid w:val="00392437"/>
    <w:rPr>
      <w:b/>
      <w:sz w:val="14"/>
    </w:rPr>
  </w:style>
  <w:style w:type="paragraph" w:customStyle="1" w:styleId="AnlFrdernachweisUnterpunkt">
    <w:name w:val="Anl_Fördernachweis_Unterpunkt"/>
    <w:basedOn w:val="Standard"/>
    <w:rsid w:val="00392437"/>
    <w:rPr>
      <w:b/>
      <w:sz w:val="14"/>
    </w:rPr>
  </w:style>
  <w:style w:type="paragraph" w:customStyle="1" w:styleId="AnlFrdernachweisPosition">
    <w:name w:val="Anl_Fördernachweis_Position"/>
    <w:basedOn w:val="Standard"/>
    <w:rsid w:val="00392437"/>
    <w:rPr>
      <w:b/>
      <w:sz w:val="14"/>
    </w:rPr>
  </w:style>
  <w:style w:type="paragraph" w:customStyle="1" w:styleId="AnlFrdernachweisSummeKonto">
    <w:name w:val="Anl_Fördernachweis_Summe_Konto"/>
    <w:basedOn w:val="Standard"/>
    <w:rsid w:val="0039243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39243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39243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39243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39243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39243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39243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39243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39243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39243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39243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39243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39243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39243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392437"/>
    <w:rPr>
      <w:b/>
      <w:sz w:val="16"/>
    </w:rPr>
  </w:style>
  <w:style w:type="paragraph" w:customStyle="1" w:styleId="Formulartext">
    <w:name w:val="Formulartext"/>
    <w:basedOn w:val="Standard"/>
    <w:rsid w:val="0036765D"/>
    <w:pPr>
      <w:suppressAutoHyphens/>
      <w:autoSpaceDE w:val="0"/>
      <w:autoSpaceDN w:val="0"/>
      <w:spacing w:line="235" w:lineRule="exact"/>
    </w:pPr>
    <w:rPr>
      <w:rFonts w:cs="Arial"/>
    </w:rPr>
  </w:style>
  <w:style w:type="paragraph" w:customStyle="1" w:styleId="berschriftPrBohneNummerierung">
    <w:name w:val="Überschrift_PrB_ohneNummerierung"/>
    <w:basedOn w:val="Standard"/>
    <w:rsid w:val="0039243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392437"/>
    <w:rPr>
      <w:i/>
    </w:rPr>
  </w:style>
  <w:style w:type="paragraph" w:customStyle="1" w:styleId="VerzeichnisPrf">
    <w:name w:val="Verzeichnis_Prf"/>
    <w:basedOn w:val="Verzeichnis1"/>
    <w:autoRedefine/>
    <w:rsid w:val="00392437"/>
    <w:pPr>
      <w:spacing w:line="360" w:lineRule="auto"/>
    </w:pPr>
    <w:rPr>
      <w:noProof/>
    </w:rPr>
  </w:style>
  <w:style w:type="character" w:styleId="Fett">
    <w:name w:val="Strong"/>
    <w:qFormat/>
    <w:rsid w:val="00392437"/>
    <w:rPr>
      <w:b/>
      <w:bCs/>
    </w:rPr>
  </w:style>
  <w:style w:type="character" w:customStyle="1" w:styleId="AnlAnlagennachweisKontoZchn">
    <w:name w:val="Anl_Anlagennachweis_Konto Zchn"/>
    <w:rsid w:val="0039243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392437"/>
    <w:rPr>
      <w:rFonts w:ascii="Arial" w:hAnsi="Arial"/>
      <w:b/>
      <w:sz w:val="14"/>
      <w:lang w:val="de-DE" w:eastAsia="de-DE" w:bidi="ar-SA"/>
    </w:rPr>
  </w:style>
  <w:style w:type="character" w:customStyle="1" w:styleId="StandardMEZchn">
    <w:name w:val="StandardME Zchn"/>
    <w:link w:val="StandardME"/>
    <w:rsid w:val="007F0B7A"/>
    <w:rPr>
      <w:rFonts w:ascii="Arial" w:hAnsi="Arial"/>
    </w:rPr>
  </w:style>
  <w:style w:type="paragraph" w:customStyle="1" w:styleId="AnlIABKopf">
    <w:name w:val="Anl_IAB_Kopf"/>
    <w:basedOn w:val="Standard"/>
    <w:qFormat/>
    <w:rsid w:val="00392437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392437"/>
    <w:rPr>
      <w:sz w:val="14"/>
    </w:rPr>
  </w:style>
  <w:style w:type="paragraph" w:customStyle="1" w:styleId="AnlIABTitelWirtschaftsjahr">
    <w:name w:val="Anl_IAB_TitelWirtschaftsjahr"/>
    <w:basedOn w:val="Standard"/>
    <w:qFormat/>
    <w:rsid w:val="00392437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392437"/>
    <w:rPr>
      <w:b/>
      <w:sz w:val="14"/>
    </w:rPr>
  </w:style>
  <w:style w:type="paragraph" w:customStyle="1" w:styleId="ZeileKKEH5">
    <w:name w:val="ZeileKKE_H5"/>
    <w:basedOn w:val="ZeileKKEH"/>
    <w:qFormat/>
    <w:rsid w:val="00392437"/>
  </w:style>
  <w:style w:type="paragraph" w:customStyle="1" w:styleId="ZeileKKEH">
    <w:name w:val="ZeileKKE_H"/>
    <w:basedOn w:val="ZeileHKapEntw"/>
    <w:qFormat/>
    <w:rsid w:val="00392437"/>
  </w:style>
  <w:style w:type="paragraph" w:customStyle="1" w:styleId="ZeileKKEH7">
    <w:name w:val="ZeileKKE_H7"/>
    <w:basedOn w:val="ZeileKKEH"/>
    <w:qFormat/>
    <w:rsid w:val="00392437"/>
  </w:style>
  <w:style w:type="paragraph" w:customStyle="1" w:styleId="ZeileKKEH8">
    <w:name w:val="ZeileKKE_H8"/>
    <w:basedOn w:val="ZeileKKEH"/>
    <w:qFormat/>
    <w:rsid w:val="00392437"/>
  </w:style>
  <w:style w:type="paragraph" w:customStyle="1" w:styleId="ZeileKKEH10">
    <w:name w:val="ZeileKKE_H10"/>
    <w:basedOn w:val="ZeileKKEH"/>
    <w:qFormat/>
    <w:rsid w:val="00392437"/>
  </w:style>
  <w:style w:type="paragraph" w:customStyle="1" w:styleId="SummeKKEH">
    <w:name w:val="SummeKKE_H"/>
    <w:basedOn w:val="SummeKapEntw"/>
    <w:qFormat/>
    <w:rsid w:val="00392437"/>
  </w:style>
  <w:style w:type="paragraph" w:customStyle="1" w:styleId="SummeKKEH5">
    <w:name w:val="SummeKKE_H5"/>
    <w:basedOn w:val="SummeKKEH"/>
    <w:qFormat/>
    <w:rsid w:val="00392437"/>
  </w:style>
  <w:style w:type="paragraph" w:customStyle="1" w:styleId="SummeKKEH7">
    <w:name w:val="SummeKKE_H7"/>
    <w:basedOn w:val="SummeKKEH"/>
    <w:qFormat/>
    <w:rsid w:val="00392437"/>
  </w:style>
  <w:style w:type="paragraph" w:customStyle="1" w:styleId="SummeKKEH8">
    <w:name w:val="SummeKKE_H8"/>
    <w:basedOn w:val="SummeKKEH"/>
    <w:qFormat/>
    <w:rsid w:val="00392437"/>
  </w:style>
  <w:style w:type="paragraph" w:customStyle="1" w:styleId="SummeKKEH10">
    <w:name w:val="SummeKKE_H10"/>
    <w:basedOn w:val="SummeKKEH"/>
    <w:qFormat/>
    <w:rsid w:val="00392437"/>
  </w:style>
  <w:style w:type="paragraph" w:customStyle="1" w:styleId="GesellschafterKKEH">
    <w:name w:val="GesellschafterKKE_H"/>
    <w:basedOn w:val="GesellschKapEntw"/>
    <w:qFormat/>
    <w:rsid w:val="00392437"/>
  </w:style>
  <w:style w:type="paragraph" w:customStyle="1" w:styleId="ZeileKKEV">
    <w:name w:val="ZeileKKE_V"/>
    <w:basedOn w:val="ZeileVKapEntw"/>
    <w:qFormat/>
    <w:rsid w:val="00392437"/>
  </w:style>
  <w:style w:type="paragraph" w:customStyle="1" w:styleId="SummeKKEV">
    <w:name w:val="SummeKKE_V"/>
    <w:basedOn w:val="SummeKapEntw"/>
    <w:qFormat/>
    <w:rsid w:val="00392437"/>
  </w:style>
  <w:style w:type="paragraph" w:customStyle="1" w:styleId="GesellschafterKKEV">
    <w:name w:val="GesellschafterKKE_V"/>
    <w:basedOn w:val="GesellschKapEntw"/>
    <w:qFormat/>
    <w:rsid w:val="00392437"/>
  </w:style>
  <w:style w:type="paragraph" w:customStyle="1" w:styleId="HauptpunktKKEV">
    <w:name w:val="HauptpunktKKE_V"/>
    <w:basedOn w:val="HauptpunktKapEntw"/>
    <w:qFormat/>
    <w:rsid w:val="00392437"/>
  </w:style>
  <w:style w:type="paragraph" w:customStyle="1" w:styleId="ZeileKKEH9">
    <w:name w:val="ZeileKKE_H9"/>
    <w:basedOn w:val="ZeileKKEH"/>
    <w:qFormat/>
    <w:rsid w:val="00392437"/>
  </w:style>
  <w:style w:type="paragraph" w:customStyle="1" w:styleId="SummeKKEH9">
    <w:name w:val="SummeKKE_H9"/>
    <w:basedOn w:val="SummeKKEH"/>
    <w:qFormat/>
    <w:rsid w:val="00392437"/>
  </w:style>
  <w:style w:type="paragraph" w:customStyle="1" w:styleId="AnlIABZeileWirtschaftsjahr">
    <w:name w:val="Anl_IAB_ZeileWirtschaftsjahr"/>
    <w:basedOn w:val="Standard"/>
    <w:qFormat/>
    <w:rsid w:val="00392437"/>
    <w:rPr>
      <w:sz w:val="14"/>
    </w:rPr>
  </w:style>
  <w:style w:type="paragraph" w:customStyle="1" w:styleId="AnlIABGesamtsumme">
    <w:name w:val="Anl_IAB_Gesamtsumme"/>
    <w:basedOn w:val="Standard"/>
    <w:qFormat/>
    <w:rsid w:val="00392437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%203%202022_neu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762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Prüfungsbericht Prüfungsauftrag</vt:lpstr>
    </vt:vector>
  </TitlesOfParts>
  <Company>Wolters Kluwer Software und Service GmbH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Prüfungsbericht Prüfungsauftrag</dc:title>
  <dc:subject/>
  <dc:creator>Wolters Kluwer Software und Service GmbH</dc:creator>
  <cp:keywords/>
  <cp:lastModifiedBy>Albrecht, Stefan</cp:lastModifiedBy>
  <cp:revision>3</cp:revision>
  <cp:lastPrinted>2003-04-30T10:37:00Z</cp:lastPrinted>
  <dcterms:created xsi:type="dcterms:W3CDTF">2020-06-26T14:57:00Z</dcterms:created>
  <dcterms:modified xsi:type="dcterms:W3CDTF">2022-11-28T13:54:00Z</dcterms:modified>
</cp:coreProperties>
</file>