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38F33" w14:textId="77777777" w:rsidR="007A2AB9" w:rsidRDefault="007A2AB9" w:rsidP="007A2AB9"/>
    <w:p w14:paraId="68194A67" w14:textId="77777777" w:rsidR="007A2AB9" w:rsidRDefault="007A2AB9" w:rsidP="007A2AB9">
      <w:pPr>
        <w:pStyle w:val="berschrift5"/>
      </w:pPr>
      <w:r>
        <w:t xml:space="preserve">Anhang für das Geschäftsjahr </w:t>
      </w:r>
      <w:r>
        <w:rPr>
          <w:vanish/>
        </w:rPr>
        <w:t>[</w:t>
      </w:r>
      <w:proofErr w:type="spellStart"/>
      <w:r>
        <w:rPr>
          <w:vanish/>
        </w:rPr>
        <w:t>BilanzDatum_</w:t>
      </w:r>
      <w:proofErr w:type="gramStart"/>
      <w:r>
        <w:rPr>
          <w:vanish/>
        </w:rPr>
        <w:t>bis.Jahr</w:t>
      </w:r>
      <w:proofErr w:type="spellEnd"/>
      <w:proofErr w:type="gramEnd"/>
      <w:r w:rsidRPr="0006087D">
        <w:rPr>
          <w:vanish/>
        </w:rPr>
        <w:t>:</w:t>
      </w:r>
      <w:r w:rsidRPr="00EA6B6C">
        <w:t>@</w:t>
      </w:r>
      <w:r>
        <w:t>Jahr Auswertung@</w:t>
      </w:r>
      <w:r>
        <w:rPr>
          <w:vanish/>
        </w:rPr>
        <w:t>]</w:t>
      </w:r>
    </w:p>
    <w:p w14:paraId="2D483812" w14:textId="77777777" w:rsidR="007A2AB9" w:rsidRDefault="007A2AB9" w:rsidP="007A2AB9">
      <w:pPr>
        <w:pStyle w:val="StandardME"/>
      </w:pPr>
    </w:p>
    <w:p w14:paraId="469BDE89" w14:textId="77777777" w:rsidR="007A2AB9" w:rsidRDefault="007A2AB9" w:rsidP="007A2AB9">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7A2AB9" w14:paraId="3EABB7A7" w14:textId="77777777" w:rsidTr="00314EC5">
        <w:trPr>
          <w:trHeight w:val="3491"/>
        </w:trPr>
        <w:tc>
          <w:tcPr>
            <w:tcW w:w="839" w:type="dxa"/>
          </w:tcPr>
          <w:p w14:paraId="64B4F8FF" w14:textId="77777777" w:rsidR="007A2AB9" w:rsidRDefault="00172458" w:rsidP="00314EC5">
            <w:pPr>
              <w:pStyle w:val="StandardME"/>
              <w:ind w:left="0"/>
              <w:jc w:val="center"/>
              <w:rPr>
                <w:vertAlign w:val="subscript"/>
              </w:rPr>
            </w:pPr>
            <w:r>
              <w:rPr>
                <w:noProof/>
                <w:vertAlign w:val="subscript"/>
              </w:rPr>
              <w:drawing>
                <wp:inline distT="0" distB="0" distL="0" distR="0" wp14:anchorId="502953EB" wp14:editId="5C85488B">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0DC13691" w14:textId="77777777" w:rsidR="007A2AB9" w:rsidRDefault="007A2AB9" w:rsidP="00314EC5">
            <w:pPr>
              <w:pStyle w:val="StandardME"/>
              <w:ind w:left="0"/>
              <w:jc w:val="center"/>
              <w:rPr>
                <w:b/>
                <w:vertAlign w:val="subscript"/>
              </w:rPr>
            </w:pPr>
            <w:r>
              <w:rPr>
                <w:b/>
                <w:vertAlign w:val="subscript"/>
              </w:rPr>
              <w:t>Hinweis</w:t>
            </w:r>
          </w:p>
          <w:p w14:paraId="485709AE" w14:textId="77777777" w:rsidR="007A2AB9" w:rsidRDefault="007A2AB9" w:rsidP="00314EC5">
            <w:pPr>
              <w:pStyle w:val="StandardME"/>
              <w:ind w:left="0"/>
              <w:rPr>
                <w:sz w:val="4"/>
              </w:rPr>
            </w:pPr>
          </w:p>
        </w:tc>
        <w:tc>
          <w:tcPr>
            <w:tcW w:w="7200" w:type="dxa"/>
          </w:tcPr>
          <w:p w14:paraId="4E1B2A1B" w14:textId="77777777" w:rsidR="007A2AB9" w:rsidRDefault="007A2AB9" w:rsidP="00314EC5">
            <w:pPr>
              <w:pStyle w:val="StandardME"/>
              <w:ind w:left="0"/>
              <w:rPr>
                <w:b/>
                <w:sz w:val="8"/>
              </w:rPr>
            </w:pPr>
          </w:p>
          <w:p w14:paraId="032B3C1B" w14:textId="62E2069E" w:rsidR="007A2AB9" w:rsidRPr="004F4AE9" w:rsidRDefault="007A2AB9" w:rsidP="00314EC5">
            <w:pPr>
              <w:pStyle w:val="StandardME"/>
              <w:ind w:left="0"/>
              <w:rPr>
                <w:color w:val="0070C0"/>
              </w:rPr>
            </w:pPr>
            <w:r w:rsidRPr="004F4AE9">
              <w:rPr>
                <w:color w:val="0070C0"/>
              </w:rPr>
              <w:t xml:space="preserve">Der Aufbau, Umfang und die Form des folgenden Musteranhangs bieten Ihnen eine Hilfestellung, den Anhang entsprechend </w:t>
            </w:r>
            <w:r w:rsidR="0030008E" w:rsidRPr="004F4AE9">
              <w:rPr>
                <w:color w:val="0070C0"/>
              </w:rPr>
              <w:t>den gesetzlichen Anforderungen</w:t>
            </w:r>
            <w:r w:rsidRPr="004F4AE9">
              <w:rPr>
                <w:color w:val="0070C0"/>
              </w:rPr>
              <w:t xml:space="preserve"> aufzubauen.</w:t>
            </w:r>
          </w:p>
          <w:p w14:paraId="2CAD99AC" w14:textId="77777777" w:rsidR="007A2AB9" w:rsidRPr="004F4AE9" w:rsidRDefault="007A2AB9" w:rsidP="00314EC5">
            <w:pPr>
              <w:pStyle w:val="StandardME"/>
              <w:ind w:left="0"/>
              <w:rPr>
                <w:color w:val="0070C0"/>
              </w:rPr>
            </w:pPr>
          </w:p>
          <w:p w14:paraId="1AED285E" w14:textId="77777777" w:rsidR="007A2AB9" w:rsidRDefault="007A2AB9" w:rsidP="00314EC5">
            <w:pPr>
              <w:pStyle w:val="StandardME"/>
              <w:ind w:left="0"/>
              <w:rPr>
                <w:color w:val="0070C0"/>
              </w:rPr>
            </w:pPr>
            <w:r w:rsidRPr="004F4AE9">
              <w:rPr>
                <w:color w:val="0070C0"/>
              </w:rPr>
              <w:t>Die Mustervo</w:t>
            </w:r>
            <w:r>
              <w:rPr>
                <w:color w:val="0070C0"/>
              </w:rPr>
              <w:t xml:space="preserve">rlage ist auf Basis einer </w:t>
            </w:r>
            <w:r w:rsidRPr="004F4AE9">
              <w:rPr>
                <w:b/>
                <w:color w:val="0070C0"/>
              </w:rPr>
              <w:t>kleinen</w:t>
            </w:r>
            <w:r w:rsidRPr="004F4AE9">
              <w:rPr>
                <w:color w:val="0070C0"/>
              </w:rPr>
              <w:t xml:space="preserve"> Gesellschaftsform erstellt. Möchten Sie von den Erleichterungen für kleine</w:t>
            </w:r>
            <w:r>
              <w:rPr>
                <w:color w:val="0070C0"/>
              </w:rPr>
              <w:t xml:space="preserve"> Kapitalgesellschaften</w:t>
            </w:r>
            <w:r w:rsidRPr="004F4AE9">
              <w:rPr>
                <w:color w:val="0070C0"/>
              </w:rPr>
              <w:t xml:space="preserve"> </w:t>
            </w:r>
            <w:r>
              <w:rPr>
                <w:color w:val="0070C0"/>
              </w:rPr>
              <w:t>keinen</w:t>
            </w:r>
            <w:r w:rsidRPr="004F4AE9">
              <w:rPr>
                <w:color w:val="0070C0"/>
              </w:rPr>
              <w:t xml:space="preserve"> Gebrauch machen</w:t>
            </w:r>
            <w:r>
              <w:rPr>
                <w:color w:val="0070C0"/>
              </w:rPr>
              <w:t>, verwenden Sie das Dokument für große/mittelgroße Kapitalgesellschaften.</w:t>
            </w:r>
          </w:p>
          <w:p w14:paraId="17325034" w14:textId="77777777" w:rsidR="007A2AB9" w:rsidRPr="004F4AE9" w:rsidRDefault="007A2AB9" w:rsidP="00314EC5">
            <w:pPr>
              <w:pStyle w:val="StandardME"/>
              <w:ind w:left="0"/>
              <w:rPr>
                <w:color w:val="0070C0"/>
              </w:rPr>
            </w:pPr>
          </w:p>
          <w:p w14:paraId="003B9B42" w14:textId="77777777" w:rsidR="007A2AB9" w:rsidRPr="004F4AE9" w:rsidRDefault="007A2AB9" w:rsidP="00314EC5">
            <w:pPr>
              <w:pStyle w:val="StandardME"/>
              <w:ind w:left="0"/>
              <w:rPr>
                <w:color w:val="0070C0"/>
              </w:rPr>
            </w:pPr>
            <w:r w:rsidRPr="004F4AE9">
              <w:rPr>
                <w:color w:val="0070C0"/>
              </w:rPr>
              <w:t>Bitte beachten Sie: Es handelt sich bei den verwendeten Formulierungen, dem Aufbau und Umfang des Musters-Anhangs lediglich um einen Vorschlag, den Sie vor Verwendung eigenverantwortlich prüfen und gegebenenfalls ergänzen sollten.</w:t>
            </w:r>
          </w:p>
          <w:p w14:paraId="09BFE794" w14:textId="77777777" w:rsidR="007A2AB9" w:rsidRPr="004F4AE9" w:rsidRDefault="007A2AB9" w:rsidP="00314EC5">
            <w:pPr>
              <w:pStyle w:val="StandardME"/>
              <w:ind w:left="0"/>
              <w:rPr>
                <w:color w:val="0070C0"/>
              </w:rPr>
            </w:pPr>
          </w:p>
          <w:p w14:paraId="2223DFE0" w14:textId="6849C218" w:rsidR="007A2AB9" w:rsidRPr="004F4AE9" w:rsidRDefault="007A2AB9" w:rsidP="00314EC5">
            <w:pPr>
              <w:pStyle w:val="StandardME"/>
              <w:ind w:left="0"/>
              <w:rPr>
                <w:color w:val="0070C0"/>
              </w:rPr>
            </w:pPr>
            <w:r w:rsidRPr="004F4AE9">
              <w:rPr>
                <w:color w:val="0070C0"/>
              </w:rPr>
              <w:t xml:space="preserve">Teilweise sind beispielhafte Formulierungen </w:t>
            </w:r>
            <w:r w:rsidR="0030008E" w:rsidRPr="004F4AE9">
              <w:rPr>
                <w:color w:val="0070C0"/>
              </w:rPr>
              <w:t>enthalten,</w:t>
            </w:r>
            <w:r w:rsidRPr="004F4AE9">
              <w:rPr>
                <w:color w:val="0070C0"/>
              </w:rPr>
              <w:t xml:space="preserve"> die nicht mit den tatsächlichen Gegebenheiten des Unternehmens übereinstimmen müssen.</w:t>
            </w:r>
          </w:p>
          <w:p w14:paraId="555064B0" w14:textId="77777777" w:rsidR="007A2AB9" w:rsidRPr="004F4AE9" w:rsidRDefault="007A2AB9" w:rsidP="00314EC5">
            <w:pPr>
              <w:pStyle w:val="StandardME"/>
              <w:ind w:left="0"/>
              <w:rPr>
                <w:color w:val="0070C0"/>
              </w:rPr>
            </w:pPr>
          </w:p>
          <w:p w14:paraId="08339A1B" w14:textId="77777777" w:rsidR="007A2AB9" w:rsidRPr="00D90632" w:rsidRDefault="007A2AB9" w:rsidP="00D90632">
            <w:pPr>
              <w:pStyle w:val="StandardME"/>
              <w:ind w:left="0"/>
              <w:rPr>
                <w:color w:val="0070C0"/>
              </w:rPr>
            </w:pPr>
            <w:r w:rsidRPr="004F4AE9">
              <w:rPr>
                <w:color w:val="0070C0"/>
              </w:rPr>
              <w:t>Beachten Sie hierzu bitte die</w:t>
            </w:r>
            <w:r w:rsidRPr="004F4AE9">
              <w:rPr>
                <w:i/>
                <w:color w:val="0070C0"/>
              </w:rPr>
              <w:t xml:space="preserve"> kursiv</w:t>
            </w:r>
            <w:r w:rsidRPr="004F4AE9">
              <w:rPr>
                <w:color w:val="0070C0"/>
              </w:rPr>
              <w:t xml:space="preserve"> formatierten Hinweise innerhalb der Mustervorlage.</w:t>
            </w:r>
          </w:p>
        </w:tc>
      </w:tr>
    </w:tbl>
    <w:p w14:paraId="5CB16432" w14:textId="77777777" w:rsidR="007A2AB9" w:rsidRDefault="007A2AB9" w:rsidP="007A2AB9">
      <w:pPr>
        <w:pStyle w:val="StandardME"/>
        <w:rPr>
          <w:vanish/>
          <w:color w:val="0000FF"/>
        </w:rPr>
      </w:pPr>
      <w:r>
        <w:rPr>
          <w:vanish/>
          <w:color w:val="0000FF"/>
        </w:rPr>
        <w:t>&gt;</w:t>
      </w:r>
    </w:p>
    <w:p w14:paraId="1C5DCCE6" w14:textId="77777777" w:rsidR="007A2AB9" w:rsidRDefault="007A2AB9" w:rsidP="007A2AB9">
      <w:pPr>
        <w:pStyle w:val="StandardME"/>
      </w:pPr>
    </w:p>
    <w:p w14:paraId="558A5B43" w14:textId="77777777" w:rsidR="007A2AB9" w:rsidRDefault="007A2AB9" w:rsidP="007A2AB9">
      <w:pPr>
        <w:pStyle w:val="StandardME"/>
      </w:pPr>
    </w:p>
    <w:p w14:paraId="37DBECA9" w14:textId="77777777" w:rsidR="007A2AB9" w:rsidRDefault="007A2AB9" w:rsidP="007A2AB9">
      <w:pPr>
        <w:pStyle w:val="berschrift6"/>
      </w:pPr>
      <w:r>
        <w:t>Allgemeine Angaben</w:t>
      </w:r>
    </w:p>
    <w:p w14:paraId="0B12E8A3" w14:textId="77777777" w:rsidR="007A2AB9" w:rsidRPr="00BF2F49" w:rsidRDefault="007A2AB9" w:rsidP="007A2AB9">
      <w:pPr>
        <w:pStyle w:val="StandardME"/>
        <w:rPr>
          <w:b/>
        </w:rPr>
      </w:pPr>
    </w:p>
    <w:p w14:paraId="6F737580" w14:textId="77777777" w:rsidR="007A2AB9" w:rsidRDefault="007A2AB9" w:rsidP="007A2AB9">
      <w:pPr>
        <w:pStyle w:val="StandardME"/>
      </w:pPr>
      <w:r w:rsidRPr="009F7AAA">
        <w:t xml:space="preserve">Die </w:t>
      </w:r>
      <w:r w:rsidRPr="00771F73">
        <w:rPr>
          <w:vanish/>
        </w:rPr>
        <w:t>[Firmenbezeichnung</w:t>
      </w:r>
      <w:proofErr w:type="gramStart"/>
      <w:r w:rsidRPr="00771F73">
        <w:rPr>
          <w:vanish/>
        </w:rPr>
        <w:t>.:</w:t>
      </w:r>
      <w:r w:rsidRPr="00771F73">
        <w:t>@</w:t>
      </w:r>
      <w:proofErr w:type="gramEnd"/>
      <w:r w:rsidRPr="00771F73">
        <w:t>Firmenbezeichnung@</w:t>
      </w:r>
      <w:r w:rsidRPr="00771F73">
        <w:rPr>
          <w:vanish/>
        </w:rPr>
        <w:t>]</w:t>
      </w:r>
      <w:r w:rsidR="000C6B84" w:rsidRPr="000C6B84">
        <w:t xml:space="preserve"> </w:t>
      </w:r>
      <w:r w:rsidRPr="009F7AAA">
        <w:t xml:space="preserve">hat ihren Sitz in </w:t>
      </w:r>
      <w:r>
        <w:rPr>
          <w:vanish/>
        </w:rPr>
        <w:t>[</w:t>
      </w:r>
      <w:proofErr w:type="spellStart"/>
      <w:r>
        <w:rPr>
          <w:vanish/>
        </w:rPr>
        <w:t>Firma_Ort</w:t>
      </w:r>
      <w:proofErr w:type="spellEnd"/>
      <w:r>
        <w:rPr>
          <w:vanish/>
        </w:rPr>
        <w:t>.:</w:t>
      </w:r>
      <w:r>
        <w:t>@Firma Ort@</w:t>
      </w:r>
      <w:r>
        <w:rPr>
          <w:vanish/>
        </w:rPr>
        <w:t>]</w:t>
      </w:r>
      <w:r>
        <w:t xml:space="preserve"> </w:t>
      </w:r>
      <w:r w:rsidRPr="009F7AAA">
        <w:t>und ist</w:t>
      </w:r>
      <w:r>
        <w:t xml:space="preserve"> </w:t>
      </w:r>
      <w:r w:rsidRPr="009F7AAA">
        <w:t>eingetragen in das Handelsregister</w:t>
      </w:r>
      <w:r w:rsidR="000C60F4">
        <w:t xml:space="preserve"> </w:t>
      </w:r>
      <w:r w:rsidRPr="009F7AAA">
        <w:t xml:space="preserve">beim </w:t>
      </w:r>
      <w:r>
        <w:t xml:space="preserve">Amtsgericht </w:t>
      </w:r>
      <w:r>
        <w:rPr>
          <w:vanish/>
        </w:rPr>
        <w:t>[</w:t>
      </w:r>
      <w:proofErr w:type="spellStart"/>
      <w:r>
        <w:rPr>
          <w:vanish/>
        </w:rPr>
        <w:t>HandRegOrt</w:t>
      </w:r>
      <w:proofErr w:type="spellEnd"/>
      <w:r>
        <w:rPr>
          <w:vanish/>
        </w:rPr>
        <w:t>.:</w:t>
      </w:r>
      <w:r>
        <w:t>@Ort@</w:t>
      </w:r>
      <w:r>
        <w:rPr>
          <w:vanish/>
        </w:rPr>
        <w:t>]</w:t>
      </w:r>
      <w:r w:rsidRPr="009F7AAA">
        <w:t xml:space="preserve"> (</w:t>
      </w:r>
      <w:proofErr w:type="spellStart"/>
      <w:r w:rsidRPr="009F7AAA">
        <w:t>Reg.Nr</w:t>
      </w:r>
      <w:proofErr w:type="spellEnd"/>
      <w:r w:rsidRPr="009F7AAA">
        <w:t xml:space="preserve">. </w:t>
      </w:r>
      <w:r>
        <w:rPr>
          <w:vanish/>
        </w:rPr>
        <w:t>[</w:t>
      </w:r>
      <w:proofErr w:type="spellStart"/>
      <w:r>
        <w:rPr>
          <w:vanish/>
        </w:rPr>
        <w:t>HandRegNummer</w:t>
      </w:r>
      <w:proofErr w:type="spellEnd"/>
      <w:r>
        <w:rPr>
          <w:vanish/>
        </w:rPr>
        <w:t>.:</w:t>
      </w:r>
      <w:r>
        <w:t>@Handelsregister Nummer@</w:t>
      </w:r>
      <w:r>
        <w:rPr>
          <w:vanish/>
        </w:rPr>
        <w:t>]</w:t>
      </w:r>
      <w:r w:rsidRPr="009F7AAA">
        <w:t>).</w:t>
      </w:r>
    </w:p>
    <w:p w14:paraId="3B6FA9DC" w14:textId="77777777" w:rsidR="007A2AB9" w:rsidRDefault="007A2AB9" w:rsidP="007A2AB9">
      <w:pPr>
        <w:pStyle w:val="StandardME"/>
      </w:pPr>
    </w:p>
    <w:p w14:paraId="45D4283A" w14:textId="4C135E53" w:rsidR="007A2AB9" w:rsidRDefault="007A2AB9" w:rsidP="007A2AB9">
      <w:pPr>
        <w:pStyle w:val="StandardME"/>
      </w:pPr>
      <w:r w:rsidRPr="00BF2F49">
        <w:t xml:space="preserve">Der </w:t>
      </w:r>
      <w:r>
        <w:t xml:space="preserve">vorliegende </w:t>
      </w:r>
      <w:r w:rsidRPr="00BF2F49">
        <w:t>Jahresabschluss</w:t>
      </w:r>
      <w:r w:rsidR="00FC7048">
        <w:t xml:space="preserve"> wurde</w:t>
      </w:r>
      <w:r w:rsidR="00FC7048" w:rsidRPr="001F31E2">
        <w:t xml:space="preserve"> nach den Vorschriften</w:t>
      </w:r>
      <w:r w:rsidR="00FC7048">
        <w:t xml:space="preserve"> </w:t>
      </w:r>
      <w:r w:rsidR="00FC7048" w:rsidRPr="001F31E2">
        <w:t>d</w:t>
      </w:r>
      <w:r w:rsidRPr="001F31E2">
        <w:t>en Vorschriften</w:t>
      </w:r>
      <w:r>
        <w:t xml:space="preserve"> </w:t>
      </w:r>
      <w:r w:rsidRPr="001F31E2">
        <w:t>des Handelsgesetzbuches in d</w:t>
      </w:r>
      <w:r>
        <w:t>er Fassung des Bilanzrichtlinie-</w:t>
      </w:r>
      <w:r w:rsidR="00CD0AC9">
        <w:t>Umsetzungsgesetz (BilRUG)</w:t>
      </w:r>
      <w:r>
        <w:t xml:space="preserve"> </w:t>
      </w:r>
      <w:r>
        <w:rPr>
          <w:i/>
          <w:color w:val="0070C0"/>
        </w:rPr>
        <w:t>(</w:t>
      </w:r>
      <w:r w:rsidRPr="00713F44">
        <w:rPr>
          <w:i/>
          <w:color w:val="0070C0"/>
        </w:rPr>
        <w:t>ggf.:</w:t>
      </w:r>
      <w:r>
        <w:rPr>
          <w:i/>
          <w:color w:val="0070C0"/>
        </w:rPr>
        <w:t>)</w:t>
      </w:r>
      <w:r w:rsidRPr="00BF2F49">
        <w:t xml:space="preserve"> und den Vorschriften des Aktiengesetzes (AktG) / des Gesetzes betreffend die Gesellschaften mit beschränkter Haftung (GmbHG</w:t>
      </w:r>
      <w:r w:rsidRPr="000C60F4">
        <w:t xml:space="preserve">) </w:t>
      </w:r>
      <w:r>
        <w:rPr>
          <w:i/>
          <w:color w:val="0070C0"/>
        </w:rPr>
        <w:t>(</w:t>
      </w:r>
      <w:r w:rsidRPr="00713F44">
        <w:rPr>
          <w:i/>
          <w:color w:val="0070C0"/>
        </w:rPr>
        <w:t>ggf.:</w:t>
      </w:r>
      <w:r>
        <w:rPr>
          <w:i/>
          <w:color w:val="0070C0"/>
        </w:rPr>
        <w:t>)</w:t>
      </w:r>
      <w:r w:rsidRPr="00713F44">
        <w:rPr>
          <w:color w:val="0070C0"/>
        </w:rPr>
        <w:t xml:space="preserve"> </w:t>
      </w:r>
      <w:r w:rsidRPr="00BF2F49">
        <w:t>sowie den einschlägigen Bestimmungen des Gesellschaftsve</w:t>
      </w:r>
      <w:r>
        <w:t>rtrags / der Satzung.</w:t>
      </w:r>
    </w:p>
    <w:p w14:paraId="77180199" w14:textId="77777777" w:rsidR="007A2AB9" w:rsidRDefault="007A2AB9" w:rsidP="007A2AB9">
      <w:pPr>
        <w:pStyle w:val="StandardME"/>
      </w:pPr>
    </w:p>
    <w:p w14:paraId="6F024430" w14:textId="77777777" w:rsidR="007A2AB9" w:rsidRDefault="007A2AB9" w:rsidP="007A2AB9">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w:t>
      </w:r>
      <w:proofErr w:type="spellStart"/>
      <w:r w:rsidRPr="001F31E2">
        <w:t>Verbindlichkeitenspiegel</w:t>
      </w:r>
      <w:proofErr w:type="spellEnd"/>
      <w:r w:rsidRPr="001F31E2">
        <w:t xml:space="preserve">). </w:t>
      </w:r>
      <w:r w:rsidRPr="00BF2F49">
        <w:t>Die Gewinn- und Verlustrechnung ist entsprechend § 275 Abs. 2 HGB nach dem Gesamtkostenverfahren aufgestellt.</w:t>
      </w:r>
    </w:p>
    <w:p w14:paraId="44FEDE26" w14:textId="77777777" w:rsidR="007A2AB9" w:rsidRDefault="007A2AB9" w:rsidP="007A2AB9">
      <w:pPr>
        <w:pStyle w:val="StandardME"/>
      </w:pPr>
    </w:p>
    <w:p w14:paraId="009D2343" w14:textId="77777777" w:rsidR="007A2AB9" w:rsidRDefault="007A2AB9" w:rsidP="007A2AB9">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275E7172" w14:textId="77777777" w:rsidR="007A2AB9" w:rsidRDefault="007A2AB9" w:rsidP="007A2AB9">
      <w:pPr>
        <w:pStyle w:val="StandardME"/>
      </w:pPr>
    </w:p>
    <w:p w14:paraId="5505D6E0" w14:textId="77777777" w:rsidR="007A2AB9" w:rsidRDefault="007A2AB9" w:rsidP="007A2AB9">
      <w:pPr>
        <w:pStyle w:val="berschrift6"/>
      </w:pPr>
      <w:r>
        <w:t>Grundsätze zur Bilanzierung und Bewertung/Erläuterungen zur Bilanz und GuV</w:t>
      </w:r>
    </w:p>
    <w:p w14:paraId="5C111FC6" w14:textId="77777777" w:rsidR="008E04A3" w:rsidRDefault="008E04A3" w:rsidP="008E04A3">
      <w:pPr>
        <w:pStyle w:val="StandardME"/>
      </w:pPr>
    </w:p>
    <w:p w14:paraId="17FCC4F3" w14:textId="77777777" w:rsidR="008E04A3" w:rsidRDefault="008E04A3" w:rsidP="008E04A3">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571C65D5" w14:textId="77777777" w:rsidR="008E04A3" w:rsidRDefault="008E04A3" w:rsidP="008E04A3">
      <w:pPr>
        <w:pStyle w:val="StandardME"/>
      </w:pPr>
    </w:p>
    <w:p w14:paraId="777B881F" w14:textId="77777777" w:rsidR="008E04A3" w:rsidRDefault="008E04A3" w:rsidP="008E04A3">
      <w:pPr>
        <w:pStyle w:val="StandardME"/>
      </w:pPr>
      <w:r>
        <w:t>Sachanlagen werden zu Anschaffungs- bzw. Herstellungskosten, solche mit zeitlich begrenzter Nutzungsdauer abzüglich planmäßiger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5922151B" w14:textId="77777777" w:rsidR="008E04A3" w:rsidRDefault="008E04A3" w:rsidP="008E04A3">
      <w:pPr>
        <w:pStyle w:val="StandardME"/>
      </w:pPr>
    </w:p>
    <w:p w14:paraId="0B9092CA" w14:textId="77777777" w:rsidR="008E04A3" w:rsidRDefault="008E04A3" w:rsidP="008E04A3">
      <w:pPr>
        <w:pStyle w:val="StandardME"/>
      </w:pPr>
      <w:r>
        <w:t xml:space="preserve">Geringwertige bewegliche Anlagegüter mit einem Einzelanschaffungspreis bis zu € </w:t>
      </w:r>
      <w:r w:rsidR="00051499">
        <w:t>800</w:t>
      </w:r>
      <w:r>
        <w:t>,00 werden im Zugangsjahr voll abgeschrieben. Ihr sofortiger Abgang wird unterstellt. / Sie werden im Anlagenspiegel des Folgejahres als Abgang dargestellt. / Nach der Abgangsfiktion wird ihr Abgang nach fünf Jahren unterstellt.</w:t>
      </w:r>
    </w:p>
    <w:p w14:paraId="445C0B07" w14:textId="77777777" w:rsidR="008E04A3" w:rsidRDefault="008E04A3" w:rsidP="008E04A3">
      <w:pPr>
        <w:pStyle w:val="StandardME"/>
      </w:pPr>
    </w:p>
    <w:p w14:paraId="1A1FD580" w14:textId="77777777" w:rsidR="008E04A3" w:rsidRDefault="008E04A3" w:rsidP="008E04A3">
      <w:pPr>
        <w:pStyle w:val="StandardME"/>
      </w:pPr>
      <w:r>
        <w:t>Die Anschaffungskosten der Zugänge an beweglichen geringwertigen Anlagegegenständen mit Anschaffungskost</w:t>
      </w:r>
      <w:r w:rsidR="001A4C82">
        <w:t>en im Einzelnen von mehr als € 2</w:t>
      </w:r>
      <w:r>
        <w:t>50,00 bis € 1.000,00 werden in den Sammelposten nach § 6 Abs. 2a EStG einbezogen und im Jahr des Zugangs und den folgenden vier Jahren linear aufgelöst.</w:t>
      </w:r>
    </w:p>
    <w:p w14:paraId="524E4DB1" w14:textId="77777777" w:rsidR="008E04A3" w:rsidRDefault="008E04A3" w:rsidP="008E04A3">
      <w:pPr>
        <w:pStyle w:val="StandardME"/>
      </w:pPr>
    </w:p>
    <w:p w14:paraId="21075000" w14:textId="77777777" w:rsidR="008E04A3" w:rsidRDefault="008E04A3" w:rsidP="008E04A3">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3094DB87" w14:textId="77777777" w:rsidR="008E04A3" w:rsidRDefault="008E04A3" w:rsidP="008E04A3">
      <w:pPr>
        <w:pStyle w:val="StandardME"/>
      </w:pPr>
    </w:p>
    <w:p w14:paraId="59B6A77A" w14:textId="77777777" w:rsidR="008E04A3" w:rsidRDefault="008E04A3" w:rsidP="008E04A3">
      <w:pPr>
        <w:pStyle w:val="StandardME"/>
      </w:pPr>
      <w:r>
        <w:t>Die Ausleihungen an verbundene Unternehmen / an Unternehmen, mit denen ein Beteiligungsverhältnis besteht / die sonstigen Ausleihungen sind zum Nennwert bewertet. Unverzinsliche Ausleihungen sind zum Barwert angesetzt.</w:t>
      </w:r>
    </w:p>
    <w:p w14:paraId="4F43E091" w14:textId="77777777" w:rsidR="008E04A3" w:rsidRDefault="008E04A3" w:rsidP="008E04A3">
      <w:pPr>
        <w:pStyle w:val="StandardME"/>
      </w:pPr>
    </w:p>
    <w:p w14:paraId="7A0AEE11" w14:textId="77777777" w:rsidR="008E04A3" w:rsidRDefault="008E04A3" w:rsidP="008E04A3">
      <w:pPr>
        <w:pStyle w:val="StandardME"/>
      </w:pPr>
      <w:r>
        <w:t xml:space="preserve">Rückdeckungsversicherungen werden mit dem geschäftsplanmäßigen Deckungskapital </w:t>
      </w:r>
      <w:proofErr w:type="gramStart"/>
      <w:r>
        <w:t>bewertet</w:t>
      </w:r>
      <w:proofErr w:type="gramEnd"/>
      <w:r>
        <w:t xml:space="preserve"> sofern keine Verrechnung mit ausschließlich der Erfüllung von Schulden aus Altersversorgungsverpflichtungen oder vergleichbaren langfristig fälligen Verpflichtungen vorzunehmen ist.</w:t>
      </w:r>
    </w:p>
    <w:p w14:paraId="105C08C0" w14:textId="77777777" w:rsidR="008E04A3" w:rsidRDefault="008E04A3" w:rsidP="008E04A3">
      <w:pPr>
        <w:pStyle w:val="StandardME"/>
      </w:pPr>
    </w:p>
    <w:p w14:paraId="35C869EB" w14:textId="77777777" w:rsidR="008E04A3" w:rsidRDefault="008E04A3" w:rsidP="008E04A3">
      <w:pPr>
        <w:pStyle w:val="StandardME"/>
      </w:pPr>
      <w:r>
        <w:t>Die Bewertung der Roh-, Hilfs- und Betriebsstoffe und Waren erfolgt zu Anschaffungskosten unter Berücksichtigung von Anschaffungsnebenkosten und -</w:t>
      </w:r>
      <w:proofErr w:type="spellStart"/>
      <w:r>
        <w:t>preisminderungen</w:t>
      </w:r>
      <w:proofErr w:type="spellEnd"/>
      <w:r>
        <w:t xml:space="preserve"> bzw. zum niedrigeren beizulegenden Wert.</w:t>
      </w:r>
    </w:p>
    <w:p w14:paraId="649430BD" w14:textId="77777777" w:rsidR="008E04A3" w:rsidRDefault="008E04A3" w:rsidP="008E04A3">
      <w:pPr>
        <w:pStyle w:val="StandardME"/>
        <w:rPr>
          <w:b/>
          <w:i/>
        </w:rPr>
      </w:pPr>
    </w:p>
    <w:p w14:paraId="241EB0BB" w14:textId="77777777" w:rsidR="008E04A3" w:rsidRDefault="008E04A3" w:rsidP="008E04A3">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486EC941" w14:textId="77777777" w:rsidR="008E04A3" w:rsidRDefault="008E04A3" w:rsidP="008E04A3">
      <w:pPr>
        <w:pStyle w:val="StandardME"/>
      </w:pPr>
    </w:p>
    <w:p w14:paraId="5D2B9BDA" w14:textId="77777777" w:rsidR="008E04A3" w:rsidRDefault="008E04A3" w:rsidP="008E04A3">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6D06E0D8" w14:textId="77777777" w:rsidR="008E04A3" w:rsidRDefault="008E04A3" w:rsidP="008E04A3">
      <w:pPr>
        <w:pStyle w:val="StandardME"/>
      </w:pPr>
    </w:p>
    <w:p w14:paraId="3BECB8D4" w14:textId="77777777" w:rsidR="008E04A3" w:rsidRDefault="008E04A3" w:rsidP="008E04A3">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037B6853" w14:textId="77777777" w:rsidR="008E04A3" w:rsidRDefault="008E04A3" w:rsidP="008E04A3">
      <w:pPr>
        <w:pStyle w:val="StandardME"/>
      </w:pPr>
    </w:p>
    <w:p w14:paraId="305DDA52" w14:textId="77777777" w:rsidR="008E04A3" w:rsidRDefault="008E04A3" w:rsidP="008E04A3">
      <w:pPr>
        <w:pStyle w:val="StandardME"/>
      </w:pPr>
      <w:r>
        <w:t xml:space="preserve">Von dem Wahlrecht zur Aktivierung von Fremdkapitalzinsen nach § 255 Abs. 3 HGB als Herstellungskosten wird kein Gebrauch gemacht. </w:t>
      </w:r>
    </w:p>
    <w:p w14:paraId="1B8D4F09" w14:textId="77777777" w:rsidR="008E04A3" w:rsidRDefault="008E04A3" w:rsidP="008E04A3">
      <w:pPr>
        <w:pStyle w:val="StandardME"/>
      </w:pPr>
    </w:p>
    <w:p w14:paraId="171DDE8B" w14:textId="77777777" w:rsidR="008E04A3" w:rsidRDefault="008E04A3" w:rsidP="008E04A3">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6FEF3EE7" w14:textId="77777777" w:rsidR="008E04A3" w:rsidRDefault="008E04A3" w:rsidP="008E04A3">
      <w:pPr>
        <w:pStyle w:val="StandardME"/>
      </w:pPr>
    </w:p>
    <w:p w14:paraId="484D1DE7" w14:textId="77777777" w:rsidR="008E04A3" w:rsidRDefault="008E04A3" w:rsidP="008E04A3">
      <w:pPr>
        <w:pStyle w:val="StandardME"/>
      </w:pPr>
      <w:r>
        <w:t>Unverzinsliche Forderungen mit einer Restlaufzeit von über einem Jahr werden abgezinst.</w:t>
      </w:r>
    </w:p>
    <w:p w14:paraId="5180F5AB" w14:textId="77777777" w:rsidR="008E04A3" w:rsidRDefault="008E04A3" w:rsidP="008E04A3">
      <w:pPr>
        <w:pStyle w:val="StandardME"/>
      </w:pPr>
    </w:p>
    <w:p w14:paraId="5B5D774A" w14:textId="77777777" w:rsidR="008E04A3" w:rsidRDefault="008E04A3" w:rsidP="008E04A3">
      <w:pPr>
        <w:pStyle w:val="StandardME"/>
      </w:pPr>
      <w:r>
        <w:t xml:space="preserve">Wertpapiere des Umlaufvermögens sind zu Anschaffungskosten oder mit dem niedrigeren Börsenkurs am Abschlussstichtag bewertet. </w:t>
      </w:r>
    </w:p>
    <w:p w14:paraId="2BB62761" w14:textId="77777777" w:rsidR="008E04A3" w:rsidRDefault="008E04A3" w:rsidP="008E04A3">
      <w:pPr>
        <w:pStyle w:val="StandardME"/>
      </w:pPr>
    </w:p>
    <w:p w14:paraId="06117162" w14:textId="77777777" w:rsidR="008E04A3" w:rsidRDefault="008E04A3" w:rsidP="008E04A3">
      <w:pPr>
        <w:pStyle w:val="StandardME"/>
      </w:pPr>
      <w:r>
        <w:t>Die flüssigen Mittel sind in Höhe ihres Nennwerts angesetzt.</w:t>
      </w:r>
    </w:p>
    <w:p w14:paraId="66377878" w14:textId="77777777" w:rsidR="008E04A3" w:rsidRDefault="008E04A3" w:rsidP="008E04A3">
      <w:pPr>
        <w:pStyle w:val="StandardME"/>
      </w:pPr>
    </w:p>
    <w:p w14:paraId="79157273" w14:textId="77777777" w:rsidR="008E04A3" w:rsidRDefault="008E04A3" w:rsidP="008E04A3">
      <w:pPr>
        <w:pStyle w:val="StandardME"/>
      </w:pPr>
      <w:r>
        <w:lastRenderedPageBreak/>
        <w:t>Ausgaben vor dem Abschlussstichtag, soweit sie Aufwand für eine bestimmte Zeit nach diesem Tag darstellen, sind unter dem Rechnungsabgrenzungsposten aktiv abgegrenzt.</w:t>
      </w:r>
    </w:p>
    <w:p w14:paraId="46D4A455" w14:textId="77777777" w:rsidR="008E04A3" w:rsidRDefault="008E04A3" w:rsidP="008E04A3">
      <w:pPr>
        <w:pStyle w:val="StandardME"/>
      </w:pPr>
    </w:p>
    <w:p w14:paraId="66B122C6" w14:textId="77777777" w:rsidR="008E04A3" w:rsidRDefault="008E04A3" w:rsidP="008E04A3">
      <w:pPr>
        <w:pStyle w:val="StandardME"/>
      </w:pPr>
      <w:r>
        <w:t>Bei Bildung der Rückstellungen ist den erkennbaren Risiken und ungewissen Verbindlichkeiten angemessen Rechnung getragen worden. Sie sind in Höhe des notwendigen Erfüllungsbetrages angesetzt.</w:t>
      </w:r>
    </w:p>
    <w:p w14:paraId="348FF43A" w14:textId="77777777" w:rsidR="008E04A3" w:rsidRDefault="008E04A3" w:rsidP="008E04A3">
      <w:pPr>
        <w:pStyle w:val="StandardME"/>
      </w:pPr>
    </w:p>
    <w:p w14:paraId="119916EF" w14:textId="77777777" w:rsidR="008E04A3" w:rsidRDefault="008E04A3" w:rsidP="008E04A3">
      <w:pPr>
        <w:pStyle w:val="StandardME"/>
      </w:pPr>
      <w:r>
        <w:t>Die Verbindlichkeiten werden mit dem jeweiligen Erfüllungsbetrag passiviert.</w:t>
      </w:r>
    </w:p>
    <w:p w14:paraId="39119BB4" w14:textId="77777777" w:rsidR="008E04A3" w:rsidRDefault="008E04A3" w:rsidP="008E04A3">
      <w:pPr>
        <w:pStyle w:val="StandardME"/>
      </w:pPr>
    </w:p>
    <w:p w14:paraId="738F09CD" w14:textId="77777777" w:rsidR="008E04A3" w:rsidRDefault="008E04A3" w:rsidP="008E04A3">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5177ED44" w14:textId="77777777" w:rsidR="008E04A3" w:rsidRDefault="008E04A3" w:rsidP="008E04A3">
      <w:pPr>
        <w:pStyle w:val="StandardME"/>
      </w:pPr>
    </w:p>
    <w:p w14:paraId="00D623D9" w14:textId="77777777" w:rsidR="008E04A3" w:rsidRDefault="008E04A3" w:rsidP="008E04A3">
      <w:pPr>
        <w:pStyle w:val="StandardME"/>
      </w:pPr>
      <w:r>
        <w:t>Auf fremde Währung lautende Vermögensgegenstände und Verbindlichkeiten mit einer Restlaufzeit bis zu einem Jahr sind zum Devisenkassamittelkurs am Abschlussstichtag bewertet.</w:t>
      </w:r>
    </w:p>
    <w:p w14:paraId="3229DCA7" w14:textId="77777777" w:rsidR="008E04A3" w:rsidRPr="000821E8" w:rsidRDefault="008E04A3" w:rsidP="008E04A3">
      <w:pPr>
        <w:pStyle w:val="StandardME"/>
      </w:pPr>
    </w:p>
    <w:p w14:paraId="0B02BB94" w14:textId="77777777" w:rsidR="008E04A3" w:rsidRDefault="008E04A3" w:rsidP="007A2AB9">
      <w:pPr>
        <w:pStyle w:val="StandardME"/>
      </w:pPr>
    </w:p>
    <w:p w14:paraId="02E2D1A2" w14:textId="77777777" w:rsidR="007A2AB9" w:rsidRDefault="007A2AB9" w:rsidP="007A2AB9">
      <w:pPr>
        <w:pStyle w:val="berschrift6"/>
      </w:pPr>
      <w:r w:rsidRPr="00EB18F5">
        <w:t>Angaben zu einzelnen Posten der Bilanz</w:t>
      </w:r>
    </w:p>
    <w:p w14:paraId="5290D9CD" w14:textId="77777777" w:rsidR="007A2AB9" w:rsidRDefault="007A2AB9" w:rsidP="007A2AB9">
      <w:pPr>
        <w:pStyle w:val="StandardME"/>
      </w:pPr>
    </w:p>
    <w:p w14:paraId="1A007A89" w14:textId="77777777" w:rsidR="007A2AB9" w:rsidRDefault="007A2AB9" w:rsidP="007A2AB9">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1F699F88" w14:textId="77777777" w:rsidR="007A2AB9" w:rsidRDefault="007A2AB9" w:rsidP="007A2AB9">
      <w:pPr>
        <w:pStyle w:val="StandardME"/>
      </w:pPr>
    </w:p>
    <w:p w14:paraId="3219DC01" w14:textId="77777777" w:rsidR="007A2AB9" w:rsidRDefault="007A2AB9" w:rsidP="007A2AB9">
      <w:pPr>
        <w:pStyle w:val="StandardME"/>
      </w:pPr>
    </w:p>
    <w:p w14:paraId="2519E3AA" w14:textId="7D31D20A" w:rsidR="007A2AB9" w:rsidRDefault="00FC7048" w:rsidP="007A2AB9">
      <w:pPr>
        <w:pStyle w:val="StandardME"/>
        <w:rPr>
          <w:b/>
        </w:rPr>
      </w:pPr>
      <w:r>
        <w:rPr>
          <w:b/>
        </w:rPr>
        <w:t>Sachanlagen</w:t>
      </w:r>
    </w:p>
    <w:p w14:paraId="6D3FA74E" w14:textId="77777777" w:rsidR="007A2AB9" w:rsidRDefault="007A2AB9" w:rsidP="007A2AB9">
      <w:pPr>
        <w:pStyle w:val="StandardME"/>
      </w:pPr>
    </w:p>
    <w:p w14:paraId="3E023E2B" w14:textId="77777777" w:rsidR="007A2AB9" w:rsidRDefault="007A2AB9" w:rsidP="007A2AB9">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7717C193" w14:textId="77777777" w:rsidR="007A2AB9" w:rsidRDefault="007A2AB9" w:rsidP="007A2AB9">
      <w:pPr>
        <w:pStyle w:val="StandardME"/>
      </w:pPr>
    </w:p>
    <w:p w14:paraId="656A08F4" w14:textId="77777777" w:rsidR="007A2AB9" w:rsidRDefault="007A2AB9" w:rsidP="007A2AB9">
      <w:pPr>
        <w:pStyle w:val="StandardME"/>
      </w:pPr>
      <w:r w:rsidRPr="00AF7521">
        <w:t>Selbst erstellte immaterielle Vermögensgegenstände wurden</w:t>
      </w:r>
      <w:r>
        <w:t xml:space="preserve"> </w:t>
      </w:r>
      <w:r w:rsidRPr="00AF7521">
        <w:t>nicht aktiviert</w:t>
      </w:r>
      <w:r>
        <w:t>.</w:t>
      </w:r>
    </w:p>
    <w:p w14:paraId="2FE66FDA" w14:textId="77777777" w:rsidR="007A2AB9" w:rsidRDefault="007A2AB9" w:rsidP="007A2AB9">
      <w:pPr>
        <w:pStyle w:val="StandardME"/>
      </w:pPr>
    </w:p>
    <w:p w14:paraId="365DD7A9" w14:textId="77777777" w:rsidR="007A2AB9" w:rsidRDefault="007A2AB9" w:rsidP="007A2AB9">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49274396" w14:textId="77777777" w:rsidR="007A2AB9" w:rsidRDefault="007A2AB9" w:rsidP="007A2AB9">
      <w:pPr>
        <w:pStyle w:val="StandardME"/>
      </w:pPr>
    </w:p>
    <w:p w14:paraId="0258BF7E" w14:textId="77777777" w:rsidR="007A2AB9" w:rsidRDefault="007A2AB9" w:rsidP="007A2AB9">
      <w:pPr>
        <w:pStyle w:val="StandardME"/>
      </w:pPr>
      <w:r>
        <w:t xml:space="preserve">Sachanlagen werden zu Anschaffungs- bzw. Herstellungskosten, solche mit zeitlich begrenzter Nutzungsdauer </w:t>
      </w:r>
      <w:proofErr w:type="gramStart"/>
      <w:r>
        <w:t>abzüglich planmäßiger und außerplanmäßigen Abschreibungen</w:t>
      </w:r>
      <w:proofErr w:type="gramEnd"/>
      <w:r>
        <w:t>,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21B6EAC4" w14:textId="77777777" w:rsidR="007A2AB9" w:rsidRDefault="007A2AB9" w:rsidP="007A2AB9">
      <w:pPr>
        <w:pStyle w:val="StandardME"/>
      </w:pPr>
    </w:p>
    <w:p w14:paraId="01591835" w14:textId="77777777" w:rsidR="007A2AB9" w:rsidRDefault="007A2AB9" w:rsidP="007A2AB9">
      <w:pPr>
        <w:pStyle w:val="StandardME"/>
      </w:pPr>
    </w:p>
    <w:p w14:paraId="520259CF" w14:textId="77777777" w:rsidR="007A2AB9" w:rsidRDefault="007A2AB9" w:rsidP="007A2AB9">
      <w:pPr>
        <w:pStyle w:val="StandardME"/>
      </w:pPr>
      <w:r w:rsidRPr="00B9327C">
        <w:rPr>
          <w:b/>
        </w:rPr>
        <w:t>Finanzanlagen</w:t>
      </w:r>
    </w:p>
    <w:p w14:paraId="3F3C28A7" w14:textId="77777777" w:rsidR="007A2AB9" w:rsidRDefault="007A2AB9" w:rsidP="007A2AB9">
      <w:pPr>
        <w:pStyle w:val="StandardME"/>
      </w:pPr>
    </w:p>
    <w:p w14:paraId="01F0546E" w14:textId="77777777" w:rsidR="007A2AB9" w:rsidRDefault="007A2AB9" w:rsidP="007A2AB9">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7BE3B78E" w14:textId="77777777" w:rsidR="007A2AB9" w:rsidRDefault="007A2AB9" w:rsidP="007A2AB9">
      <w:pPr>
        <w:pStyle w:val="StandardME"/>
      </w:pPr>
    </w:p>
    <w:p w14:paraId="6A05BA3F" w14:textId="77777777" w:rsidR="007A2AB9" w:rsidRDefault="007A2AB9" w:rsidP="007A2AB9">
      <w:pPr>
        <w:pStyle w:val="StandardME"/>
      </w:pPr>
      <w:r w:rsidRPr="00DB6445">
        <w:t>Die Gesellschaft besitzt Kapitalanteile an Unternehmen, bei</w:t>
      </w:r>
      <w:r>
        <w:t xml:space="preserve"> </w:t>
      </w:r>
      <w:r w:rsidRPr="00DB6445">
        <w:t>denen der Anteilsbesitz der Herstellung einer dauernden</w:t>
      </w:r>
      <w:r>
        <w:t xml:space="preserve"> </w:t>
      </w:r>
      <w:r w:rsidRPr="00DB6445">
        <w:t>Verbindung dient.</w:t>
      </w:r>
    </w:p>
    <w:p w14:paraId="78C6F6CC" w14:textId="77777777" w:rsidR="007A2AB9" w:rsidRDefault="007A2AB9" w:rsidP="007A2AB9">
      <w:pPr>
        <w:pStyle w:val="StandardME"/>
      </w:pPr>
    </w:p>
    <w:p w14:paraId="03F6F03E" w14:textId="77777777" w:rsidR="007A2AB9" w:rsidRDefault="007A2AB9" w:rsidP="007A2AB9">
      <w:pPr>
        <w:pStyle w:val="StandardME"/>
      </w:pPr>
      <w:r w:rsidRPr="00DB6445">
        <w:t>Die Gesellschaft hält eine Beteiligung in Höhe von 100 % an</w:t>
      </w:r>
      <w:r>
        <w:t xml:space="preserve"> </w:t>
      </w:r>
      <w:r w:rsidRPr="00DB6445">
        <w:t xml:space="preserve">der … GmbH mit Sitz in </w:t>
      </w:r>
      <w:proofErr w:type="gramStart"/>
      <w:r w:rsidRPr="00DB6445">
        <w:t>…</w:t>
      </w:r>
      <w:r w:rsidR="000C60F4">
        <w:t xml:space="preserve"> </w:t>
      </w:r>
      <w:r w:rsidRPr="00DB6445">
        <w:t>.</w:t>
      </w:r>
      <w:proofErr w:type="gramEnd"/>
      <w:r w:rsidRPr="00DB6445">
        <w:t xml:space="preserve"> Das Eigenkapital der Tochtergesellschaft</w:t>
      </w:r>
      <w:r>
        <w:t xml:space="preserve"> </w:t>
      </w:r>
      <w:r w:rsidRPr="00DB6445">
        <w:t xml:space="preserve">beträgt am </w:t>
      </w:r>
      <w:r>
        <w:rPr>
          <w:vanish/>
        </w:rPr>
        <w:t>[</w:t>
      </w:r>
      <w:proofErr w:type="spellStart"/>
      <w:r>
        <w:rPr>
          <w:vanish/>
        </w:rPr>
        <w:t>DtBiljahr_bis</w:t>
      </w:r>
      <w:proofErr w:type="spellEnd"/>
      <w:proofErr w:type="gramStart"/>
      <w:r>
        <w:rPr>
          <w:vanish/>
        </w:rPr>
        <w:t>.:</w:t>
      </w:r>
      <w:r>
        <w:t>@</w:t>
      </w:r>
      <w:proofErr w:type="gramEnd"/>
      <w:r>
        <w:t>Datum@</w:t>
      </w:r>
      <w:r>
        <w:rPr>
          <w:vanish/>
        </w:rPr>
        <w:t>]</w:t>
      </w:r>
      <w:r w:rsidRPr="00DB6445">
        <w:t xml:space="preserve"> T€ …</w:t>
      </w:r>
      <w:r w:rsidR="000C60F4">
        <w:t xml:space="preserve"> </w:t>
      </w:r>
      <w:r w:rsidRPr="00DB6445">
        <w:t>, das Jahresergebnis</w:t>
      </w:r>
      <w:r>
        <w:t xml:space="preserve"> </w:t>
      </w:r>
      <w:r>
        <w:rPr>
          <w:vanish/>
        </w:rPr>
        <w:t>[</w:t>
      </w:r>
      <w:proofErr w:type="spellStart"/>
      <w:r>
        <w:rPr>
          <w:vanish/>
        </w:rPr>
        <w:t>DtBiljahr_bis.Jahr</w:t>
      </w:r>
      <w:proofErr w:type="spellEnd"/>
      <w:r>
        <w:rPr>
          <w:vanish/>
        </w:rPr>
        <w:t>:</w:t>
      </w:r>
      <w:r>
        <w:t>@Datum Auswertungsende@</w:t>
      </w:r>
      <w:r>
        <w:rPr>
          <w:vanish/>
        </w:rPr>
        <w:t>]</w:t>
      </w:r>
      <w:r w:rsidRPr="00DB6445">
        <w:t xml:space="preserve"> T€ …Ferner wird eine </w:t>
      </w:r>
      <w:r w:rsidR="000C60F4">
        <w:t>…</w:t>
      </w:r>
      <w:r>
        <w:t xml:space="preserve"> </w:t>
      </w:r>
      <w:r w:rsidRPr="00DB6445">
        <w:t>%-Beteiligung an der ….-GmbH</w:t>
      </w:r>
      <w:r>
        <w:t xml:space="preserve"> </w:t>
      </w:r>
      <w:r w:rsidRPr="00DB6445">
        <w:t>mit Sitz in ….gehalten. Das Eigenkapital der Gesellschaft</w:t>
      </w:r>
      <w:r>
        <w:t xml:space="preserve"> </w:t>
      </w:r>
      <w:r w:rsidRPr="00DB6445">
        <w:lastRenderedPageBreak/>
        <w:t xml:space="preserve">beträgt am </w:t>
      </w:r>
      <w:r>
        <w:rPr>
          <w:vanish/>
        </w:rPr>
        <w:t>[</w:t>
      </w:r>
      <w:proofErr w:type="spellStart"/>
      <w:r>
        <w:rPr>
          <w:vanish/>
        </w:rPr>
        <w:t>DtBiljahr_bis</w:t>
      </w:r>
      <w:proofErr w:type="spellEnd"/>
      <w:proofErr w:type="gramStart"/>
      <w:r>
        <w:rPr>
          <w:vanish/>
        </w:rPr>
        <w:t>.:</w:t>
      </w:r>
      <w:r>
        <w:t>@</w:t>
      </w:r>
      <w:proofErr w:type="gramEnd"/>
      <w:r>
        <w:t>Datum@</w:t>
      </w:r>
      <w:r>
        <w:rPr>
          <w:vanish/>
        </w:rPr>
        <w:t>]</w:t>
      </w:r>
      <w:r w:rsidRPr="00DB6445">
        <w:t xml:space="preserve"> T€ …</w:t>
      </w:r>
      <w:r w:rsidR="000C60F4">
        <w:t xml:space="preserve"> </w:t>
      </w:r>
      <w:r w:rsidRPr="00DB6445">
        <w:t xml:space="preserve">, das Jahresergebnis </w:t>
      </w:r>
      <w:r>
        <w:rPr>
          <w:vanish/>
        </w:rPr>
        <w:t>[</w:t>
      </w:r>
      <w:proofErr w:type="spellStart"/>
      <w:r>
        <w:rPr>
          <w:vanish/>
        </w:rPr>
        <w:t>DtBiljahr_bis.Jahr</w:t>
      </w:r>
      <w:proofErr w:type="spellEnd"/>
      <w:r>
        <w:rPr>
          <w:vanish/>
        </w:rPr>
        <w:t>:</w:t>
      </w:r>
      <w:r>
        <w:t>@Datum Auswertungsende@</w:t>
      </w:r>
      <w:r>
        <w:rPr>
          <w:vanish/>
        </w:rPr>
        <w:t>]</w:t>
      </w:r>
      <w:r w:rsidRPr="00DB6445">
        <w:t xml:space="preserve"> T€ …</w:t>
      </w:r>
      <w:r w:rsidR="000C60F4">
        <w:t xml:space="preserve"> .</w:t>
      </w:r>
    </w:p>
    <w:p w14:paraId="336B1F04" w14:textId="77777777" w:rsidR="007A2AB9" w:rsidRDefault="007A2AB9" w:rsidP="007A2AB9">
      <w:pPr>
        <w:pStyle w:val="StandardME"/>
      </w:pPr>
      <w:r w:rsidRPr="00397A6E">
        <w:rPr>
          <w:i/>
          <w:color w:val="0070C0"/>
        </w:rPr>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2F91A18A" w14:textId="77777777" w:rsidR="007A2AB9" w:rsidRDefault="007A2AB9" w:rsidP="007A2AB9">
      <w:pPr>
        <w:pStyle w:val="StandardME"/>
      </w:pPr>
    </w:p>
    <w:p w14:paraId="00EEF0BF" w14:textId="77777777" w:rsidR="007A2AB9" w:rsidRDefault="007A2AB9" w:rsidP="007A2AB9">
      <w:pPr>
        <w:pStyle w:val="StandardME"/>
      </w:pPr>
    </w:p>
    <w:p w14:paraId="6996790B" w14:textId="77777777" w:rsidR="007A2AB9" w:rsidRDefault="007A2AB9" w:rsidP="007A2AB9">
      <w:pPr>
        <w:pStyle w:val="StandardME"/>
        <w:rPr>
          <w:b/>
        </w:rPr>
      </w:pPr>
      <w:r w:rsidRPr="00EB18F5">
        <w:rPr>
          <w:b/>
        </w:rPr>
        <w:t>Umlaufvermögen</w:t>
      </w:r>
    </w:p>
    <w:p w14:paraId="4CAE9AE6" w14:textId="77777777" w:rsidR="007A2AB9" w:rsidRDefault="007A2AB9" w:rsidP="007A2AB9">
      <w:pPr>
        <w:pStyle w:val="StandardME"/>
      </w:pPr>
    </w:p>
    <w:p w14:paraId="6179512E" w14:textId="77777777" w:rsidR="007A2AB9" w:rsidRDefault="007A2AB9" w:rsidP="007A2AB9">
      <w:pPr>
        <w:pStyle w:val="StandardME"/>
      </w:pPr>
      <w:r>
        <w:t>Die Forderungen und sonstigen Vermögensgegenstände stellen sich wie folgt dar:</w:t>
      </w:r>
    </w:p>
    <w:p w14:paraId="062C3392" w14:textId="77777777" w:rsidR="007A2AB9" w:rsidRDefault="007A2AB9" w:rsidP="007A2AB9">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7A2AB9" w14:paraId="1773298B" w14:textId="77777777" w:rsidTr="00314EC5">
        <w:tc>
          <w:tcPr>
            <w:tcW w:w="2533" w:type="dxa"/>
            <w:tcBorders>
              <w:left w:val="single" w:sz="4" w:space="0" w:color="auto"/>
            </w:tcBorders>
          </w:tcPr>
          <w:p w14:paraId="68C3240E" w14:textId="77777777" w:rsidR="007A2AB9" w:rsidRDefault="007A2AB9" w:rsidP="00314EC5">
            <w:pPr>
              <w:spacing w:before="60" w:after="60"/>
            </w:pPr>
          </w:p>
        </w:tc>
        <w:tc>
          <w:tcPr>
            <w:tcW w:w="1440" w:type="dxa"/>
          </w:tcPr>
          <w:p w14:paraId="214B19E2" w14:textId="77777777" w:rsidR="007A2AB9" w:rsidRDefault="007A2AB9" w:rsidP="00314EC5">
            <w:pPr>
              <w:spacing w:before="60" w:after="60"/>
              <w:jc w:val="center"/>
            </w:pPr>
            <w:r>
              <w:t>Geschäftsjahr</w:t>
            </w:r>
            <w:r w:rsidR="009A7F97">
              <w:t xml:space="preserve"> </w:t>
            </w:r>
            <w:r w:rsidR="009A7F97">
              <w:rPr>
                <w:vanish/>
              </w:rPr>
              <w:t>[</w:t>
            </w:r>
            <w:proofErr w:type="spellStart"/>
            <w:r w:rsidR="009A7F97">
              <w:rPr>
                <w:vanish/>
              </w:rPr>
              <w:t>DtBiljahr_bis</w:t>
            </w:r>
            <w:proofErr w:type="spellEnd"/>
            <w:proofErr w:type="gramStart"/>
            <w:r w:rsidR="009A7F97">
              <w:rPr>
                <w:vanish/>
              </w:rPr>
              <w:t>.:</w:t>
            </w:r>
            <w:r w:rsidR="009A7F97">
              <w:t>@</w:t>
            </w:r>
            <w:proofErr w:type="gramEnd"/>
            <w:r w:rsidR="009A7F97">
              <w:t>Datum@</w:t>
            </w:r>
            <w:r w:rsidR="009A7F97">
              <w:rPr>
                <w:vanish/>
              </w:rPr>
              <w:t>]</w:t>
            </w:r>
          </w:p>
        </w:tc>
        <w:tc>
          <w:tcPr>
            <w:tcW w:w="1440" w:type="dxa"/>
          </w:tcPr>
          <w:p w14:paraId="592CC30D" w14:textId="77777777" w:rsidR="007A2AB9" w:rsidRDefault="007A2AB9" w:rsidP="00314EC5">
            <w:pPr>
              <w:spacing w:before="60" w:after="60"/>
              <w:jc w:val="center"/>
            </w:pPr>
            <w:r>
              <w:t>davon mit Restlaufzeit mehr als</w:t>
            </w:r>
            <w:r>
              <w:br/>
              <w:t>1 Jahr</w:t>
            </w:r>
          </w:p>
        </w:tc>
        <w:tc>
          <w:tcPr>
            <w:tcW w:w="1440" w:type="dxa"/>
          </w:tcPr>
          <w:p w14:paraId="25439C4C" w14:textId="77777777" w:rsidR="007A2AB9" w:rsidRDefault="007A2AB9" w:rsidP="00314EC5">
            <w:pPr>
              <w:spacing w:before="60" w:after="60"/>
              <w:jc w:val="center"/>
            </w:pPr>
            <w:r>
              <w:t>Vorjahr</w:t>
            </w:r>
            <w:r w:rsidR="009A7F97">
              <w:t xml:space="preserve"> </w:t>
            </w:r>
            <w:r w:rsidR="009A7F97">
              <w:rPr>
                <w:vanish/>
              </w:rPr>
              <w:t>[</w:t>
            </w:r>
            <w:proofErr w:type="spellStart"/>
            <w:r w:rsidR="009A7F97">
              <w:rPr>
                <w:vanish/>
              </w:rPr>
              <w:t>DtBiljahr_vjbis</w:t>
            </w:r>
            <w:proofErr w:type="spellEnd"/>
            <w:proofErr w:type="gramStart"/>
            <w:r w:rsidR="009A7F97">
              <w:rPr>
                <w:vanish/>
              </w:rPr>
              <w:t>.:</w:t>
            </w:r>
            <w:r w:rsidR="009A7F97">
              <w:t>@</w:t>
            </w:r>
            <w:proofErr w:type="gramEnd"/>
            <w:r w:rsidR="009A7F97">
              <w:t>Datum@</w:t>
            </w:r>
            <w:r w:rsidR="009A7F97">
              <w:rPr>
                <w:vanish/>
              </w:rPr>
              <w:t>]</w:t>
            </w:r>
          </w:p>
        </w:tc>
        <w:tc>
          <w:tcPr>
            <w:tcW w:w="1440" w:type="dxa"/>
          </w:tcPr>
          <w:p w14:paraId="2DCFC988" w14:textId="77777777" w:rsidR="007A2AB9" w:rsidRDefault="007A2AB9" w:rsidP="00314EC5">
            <w:pPr>
              <w:spacing w:before="60" w:after="60"/>
              <w:jc w:val="center"/>
            </w:pPr>
            <w:r>
              <w:t>davon mit Restlaufzeit mehr als</w:t>
            </w:r>
            <w:r>
              <w:br/>
              <w:t>1 Jahr</w:t>
            </w:r>
          </w:p>
        </w:tc>
      </w:tr>
      <w:tr w:rsidR="007A2AB9" w14:paraId="6FB9797C" w14:textId="77777777" w:rsidTr="00314EC5">
        <w:tc>
          <w:tcPr>
            <w:tcW w:w="2533" w:type="dxa"/>
            <w:tcBorders>
              <w:left w:val="single" w:sz="4" w:space="0" w:color="auto"/>
            </w:tcBorders>
          </w:tcPr>
          <w:p w14:paraId="380D89BF" w14:textId="77777777" w:rsidR="007A2AB9" w:rsidRDefault="007A2AB9" w:rsidP="00314EC5">
            <w:pPr>
              <w:spacing w:before="60" w:after="60"/>
            </w:pPr>
            <w:r>
              <w:t>Forderungen aus Lieferungen und Leistungen und Sonstige Vermögensgegenstände</w:t>
            </w:r>
          </w:p>
        </w:tc>
        <w:tc>
          <w:tcPr>
            <w:tcW w:w="1440" w:type="dxa"/>
          </w:tcPr>
          <w:p w14:paraId="7A6A2C77" w14:textId="77777777" w:rsidR="007A2AB9" w:rsidRDefault="007A2AB9" w:rsidP="00314EC5">
            <w:pPr>
              <w:spacing w:before="60" w:after="60"/>
              <w:jc w:val="right"/>
            </w:pPr>
          </w:p>
        </w:tc>
        <w:tc>
          <w:tcPr>
            <w:tcW w:w="1440" w:type="dxa"/>
          </w:tcPr>
          <w:p w14:paraId="5638C764" w14:textId="77777777" w:rsidR="007A2AB9" w:rsidRDefault="007A2AB9" w:rsidP="00314EC5">
            <w:pPr>
              <w:spacing w:before="60" w:after="60"/>
              <w:jc w:val="right"/>
            </w:pPr>
          </w:p>
        </w:tc>
        <w:tc>
          <w:tcPr>
            <w:tcW w:w="1440" w:type="dxa"/>
          </w:tcPr>
          <w:p w14:paraId="5B463266" w14:textId="77777777" w:rsidR="007A2AB9" w:rsidRDefault="007A2AB9" w:rsidP="00314EC5">
            <w:pPr>
              <w:spacing w:before="60" w:after="60"/>
              <w:jc w:val="right"/>
            </w:pPr>
          </w:p>
        </w:tc>
        <w:tc>
          <w:tcPr>
            <w:tcW w:w="1440" w:type="dxa"/>
          </w:tcPr>
          <w:p w14:paraId="2F08628D" w14:textId="77777777" w:rsidR="007A2AB9" w:rsidRDefault="007A2AB9" w:rsidP="00314EC5">
            <w:pPr>
              <w:spacing w:before="60" w:after="60"/>
              <w:jc w:val="right"/>
            </w:pPr>
          </w:p>
        </w:tc>
      </w:tr>
    </w:tbl>
    <w:p w14:paraId="39768814" w14:textId="77777777" w:rsidR="007A2AB9" w:rsidRPr="00EB18F5" w:rsidRDefault="007A2AB9" w:rsidP="007A2AB9">
      <w:pPr>
        <w:pStyle w:val="StandardME"/>
        <w:rPr>
          <w:b/>
        </w:rPr>
      </w:pPr>
    </w:p>
    <w:p w14:paraId="134F2ED3" w14:textId="77777777" w:rsidR="007A2AB9" w:rsidRPr="00EB18F5" w:rsidRDefault="007A2AB9" w:rsidP="007A2AB9">
      <w:pPr>
        <w:pStyle w:val="StandardME"/>
      </w:pPr>
      <w:r w:rsidRPr="00EB18F5">
        <w:t>Unter den Forderungen aus Lieferungen und Leistungen / unter den sonstigen Vermögensgegenständen werden Forderun</w:t>
      </w:r>
      <w:r>
        <w:t>gen gegen Gesellschafter von €</w:t>
      </w:r>
      <w:r w:rsidRPr="00EB18F5">
        <w:t xml:space="preserve"> </w:t>
      </w:r>
      <w:r w:rsidR="000C60F4">
        <w:t xml:space="preserve">… </w:t>
      </w:r>
      <w:r w:rsidRPr="00EB18F5">
        <w:t>ausgewiesen.</w:t>
      </w:r>
    </w:p>
    <w:p w14:paraId="5FC41A09" w14:textId="77777777" w:rsidR="007A2AB9" w:rsidRDefault="007A2AB9" w:rsidP="007A2AB9">
      <w:pPr>
        <w:pStyle w:val="StandardME"/>
      </w:pPr>
    </w:p>
    <w:p w14:paraId="0127ACC1" w14:textId="77777777" w:rsidR="007A2AB9" w:rsidRDefault="007A2AB9" w:rsidP="007A2AB9">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6A1B27A6" w14:textId="77777777" w:rsidR="007A2AB9" w:rsidRPr="00EB18F5" w:rsidRDefault="007A2AB9" w:rsidP="007A2AB9">
      <w:pPr>
        <w:pStyle w:val="StandardME"/>
      </w:pPr>
    </w:p>
    <w:p w14:paraId="2ECD0CB5" w14:textId="77777777" w:rsidR="007A2AB9" w:rsidRDefault="007A2AB9" w:rsidP="007A2AB9">
      <w:pPr>
        <w:pStyle w:val="StandardME"/>
      </w:pPr>
      <w:r w:rsidRPr="00EB18F5">
        <w:t>Die Forderungen aus Lieferungen und Leistungen / sonstigen Vermögensgegenstände enthalten Forderungen gege</w:t>
      </w:r>
      <w:r>
        <w:t xml:space="preserve">n verbundene Unternehmen von € </w:t>
      </w:r>
      <w:proofErr w:type="gramStart"/>
      <w:r>
        <w:t>… .</w:t>
      </w:r>
      <w:proofErr w:type="gramEnd"/>
    </w:p>
    <w:p w14:paraId="0B6D554C" w14:textId="77777777" w:rsidR="007A2AB9" w:rsidRDefault="007A2AB9" w:rsidP="007A2AB9">
      <w:pPr>
        <w:pStyle w:val="StandardME"/>
      </w:pPr>
    </w:p>
    <w:p w14:paraId="7C6DFA68" w14:textId="77777777" w:rsidR="007A2AB9" w:rsidRDefault="007A2AB9" w:rsidP="007A2AB9">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222C51A8" w14:textId="77777777" w:rsidR="007A2AB9" w:rsidRDefault="007A2AB9" w:rsidP="007A2AB9">
      <w:pPr>
        <w:pStyle w:val="StandardME"/>
      </w:pPr>
    </w:p>
    <w:p w14:paraId="194566D6" w14:textId="77777777" w:rsidR="007A2AB9" w:rsidRDefault="007A2AB9" w:rsidP="007A2AB9">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1686DA30" w14:textId="77777777" w:rsidR="007A2AB9" w:rsidRDefault="007A2AB9" w:rsidP="007A2AB9">
      <w:pPr>
        <w:pStyle w:val="StandardME"/>
      </w:pPr>
    </w:p>
    <w:p w14:paraId="4E6D30FD" w14:textId="77777777" w:rsidR="007A2AB9" w:rsidRDefault="007A2AB9" w:rsidP="007A2AB9">
      <w:pPr>
        <w:pStyle w:val="StandardME"/>
      </w:pPr>
    </w:p>
    <w:p w14:paraId="4DFD33AC" w14:textId="77777777" w:rsidR="007A2AB9" w:rsidRPr="00EB18F5" w:rsidRDefault="007A2AB9" w:rsidP="007A2AB9">
      <w:pPr>
        <w:pStyle w:val="StandardME"/>
        <w:rPr>
          <w:b/>
        </w:rPr>
      </w:pPr>
      <w:r w:rsidRPr="00EB18F5">
        <w:rPr>
          <w:b/>
        </w:rPr>
        <w:t>Eigenkapital</w:t>
      </w:r>
    </w:p>
    <w:p w14:paraId="05B43E8E" w14:textId="77777777" w:rsidR="007A2AB9" w:rsidRPr="00EB18F5" w:rsidRDefault="007A2AB9" w:rsidP="007A2AB9">
      <w:pPr>
        <w:pStyle w:val="StandardME"/>
        <w:rPr>
          <w:i/>
        </w:rPr>
      </w:pPr>
      <w:r w:rsidRPr="00697EA5">
        <w:rPr>
          <w:i/>
          <w:color w:val="0070C0"/>
        </w:rPr>
        <w:t>(AG)</w:t>
      </w:r>
    </w:p>
    <w:p w14:paraId="6ED084BB" w14:textId="77777777" w:rsidR="007A2AB9" w:rsidRPr="00EB18F5" w:rsidRDefault="007A2AB9" w:rsidP="007A2AB9">
      <w:pPr>
        <w:pStyle w:val="StandardME"/>
      </w:pPr>
      <w:r w:rsidRPr="00EB18F5">
        <w:t>Das Grundkapital beträg</w:t>
      </w:r>
      <w:r>
        <w:t xml:space="preserve">t € </w:t>
      </w:r>
      <w:proofErr w:type="gramStart"/>
      <w:r w:rsidR="000C60F4">
        <w:t xml:space="preserve">… </w:t>
      </w:r>
      <w:r w:rsidRPr="00EB18F5">
        <w:t>,</w:t>
      </w:r>
      <w:proofErr w:type="gramEnd"/>
      <w:r w:rsidRPr="00EB18F5">
        <w:t xml:space="preserve"> eingeteilt in … Stück auf den Inhaber lautende Stückaktien mit einem </w:t>
      </w:r>
      <w:r>
        <w:t xml:space="preserve">rechnerischen Nennbetrag </w:t>
      </w:r>
      <w:r w:rsidR="00427F91">
        <w:t>von</w:t>
      </w:r>
      <w:r>
        <w:t xml:space="preserve"> €</w:t>
      </w:r>
      <w:r w:rsidR="000C60F4">
        <w:t xml:space="preserve"> </w:t>
      </w:r>
      <w:r w:rsidR="00427F91">
        <w:t>…</w:t>
      </w:r>
      <w:r w:rsidRPr="00EB18F5">
        <w:t xml:space="preserve"> je Aktie.</w:t>
      </w:r>
    </w:p>
    <w:p w14:paraId="5080EE26" w14:textId="77777777" w:rsidR="007A2AB9" w:rsidRPr="00EB18F5" w:rsidRDefault="007A2AB9" w:rsidP="007A2AB9">
      <w:pPr>
        <w:pStyle w:val="StandardME"/>
      </w:pPr>
    </w:p>
    <w:p w14:paraId="7D3CF726" w14:textId="77777777" w:rsidR="007A2AB9" w:rsidRDefault="007A2AB9" w:rsidP="007A2AB9">
      <w:pPr>
        <w:pStyle w:val="StandardME"/>
      </w:pPr>
      <w:r w:rsidRPr="00EB18F5">
        <w:t>Das Grundkapital besteht aus … nennwertlosen Stückaktien mit einem rechnerischen Betrag von je € 1,00. Der Ausweis erfolgt zum Nennbetrag.</w:t>
      </w:r>
    </w:p>
    <w:p w14:paraId="26E27AB9" w14:textId="77777777" w:rsidR="007A2AB9" w:rsidRDefault="007A2AB9" w:rsidP="007A2AB9">
      <w:pPr>
        <w:pStyle w:val="StandardME"/>
      </w:pPr>
    </w:p>
    <w:p w14:paraId="598ABFE1" w14:textId="77777777" w:rsidR="007A2AB9" w:rsidRDefault="007A2AB9" w:rsidP="007A2AB9">
      <w:pPr>
        <w:pStyle w:val="StandardME"/>
      </w:pPr>
      <w:r w:rsidRPr="00E508E8">
        <w:t>Das gezeichnete Kapital setzt sich wie folgt zusammen:</w:t>
      </w:r>
    </w:p>
    <w:p w14:paraId="3AF00F2D" w14:textId="77777777" w:rsidR="007A2AB9" w:rsidRPr="00E508E8" w:rsidRDefault="007A2AB9" w:rsidP="007A2AB9">
      <w:pPr>
        <w:pStyle w:val="StandardM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2375"/>
      </w:tblGrid>
      <w:tr w:rsidR="007A2AB9" w14:paraId="0CBFDA7A" w14:textId="77777777" w:rsidTr="00314EC5">
        <w:tc>
          <w:tcPr>
            <w:tcW w:w="5953" w:type="dxa"/>
          </w:tcPr>
          <w:p w14:paraId="26831587" w14:textId="77777777" w:rsidR="007A2AB9" w:rsidRDefault="007A2AB9" w:rsidP="00397A6E">
            <w:pPr>
              <w:pStyle w:val="StandardME"/>
              <w:ind w:left="0"/>
            </w:pPr>
            <w:r>
              <w:t>Auf den Inhaber laufende Stammakti</w:t>
            </w:r>
            <w:r w:rsidR="00397A6E">
              <w:t>e</w:t>
            </w:r>
            <w:r>
              <w:t>n</w:t>
            </w:r>
          </w:p>
        </w:tc>
        <w:tc>
          <w:tcPr>
            <w:tcW w:w="2375" w:type="dxa"/>
          </w:tcPr>
          <w:p w14:paraId="0DDDB044" w14:textId="77777777" w:rsidR="007A2AB9" w:rsidRDefault="007A2AB9" w:rsidP="00314EC5">
            <w:pPr>
              <w:pStyle w:val="StandardME"/>
              <w:ind w:left="0"/>
            </w:pPr>
            <w:r>
              <w:t>€</w:t>
            </w:r>
          </w:p>
        </w:tc>
      </w:tr>
      <w:tr w:rsidR="007A2AB9" w14:paraId="12A4A189" w14:textId="77777777" w:rsidTr="00314EC5">
        <w:tc>
          <w:tcPr>
            <w:tcW w:w="5953" w:type="dxa"/>
          </w:tcPr>
          <w:p w14:paraId="372D2F85" w14:textId="77777777" w:rsidR="007A2AB9" w:rsidRDefault="007A2AB9" w:rsidP="00314EC5">
            <w:pPr>
              <w:pStyle w:val="StandardME"/>
              <w:ind w:left="0"/>
            </w:pPr>
          </w:p>
        </w:tc>
        <w:tc>
          <w:tcPr>
            <w:tcW w:w="2375" w:type="dxa"/>
          </w:tcPr>
          <w:p w14:paraId="5B84D9CE" w14:textId="77777777" w:rsidR="007A2AB9" w:rsidRDefault="007A2AB9" w:rsidP="00314EC5">
            <w:pPr>
              <w:pStyle w:val="StandardME"/>
              <w:ind w:left="0"/>
            </w:pPr>
          </w:p>
        </w:tc>
      </w:tr>
      <w:tr w:rsidR="007A2AB9" w14:paraId="0DA92DB7" w14:textId="77777777" w:rsidTr="00314EC5">
        <w:tc>
          <w:tcPr>
            <w:tcW w:w="5953" w:type="dxa"/>
          </w:tcPr>
          <w:p w14:paraId="50D5B53F" w14:textId="77777777" w:rsidR="007A2AB9" w:rsidRDefault="007A2AB9" w:rsidP="00314EC5">
            <w:pPr>
              <w:pStyle w:val="StandardME"/>
              <w:ind w:left="0"/>
            </w:pPr>
            <w:r>
              <w:t>Stück zu je</w:t>
            </w:r>
          </w:p>
        </w:tc>
        <w:tc>
          <w:tcPr>
            <w:tcW w:w="2375" w:type="dxa"/>
          </w:tcPr>
          <w:p w14:paraId="31971FBC" w14:textId="77777777" w:rsidR="007A2AB9" w:rsidRDefault="007A2AB9" w:rsidP="00314EC5">
            <w:pPr>
              <w:pStyle w:val="StandardME"/>
              <w:ind w:left="0"/>
            </w:pPr>
          </w:p>
        </w:tc>
      </w:tr>
      <w:tr w:rsidR="007A2AB9" w14:paraId="105D5713" w14:textId="77777777" w:rsidTr="00314EC5">
        <w:tc>
          <w:tcPr>
            <w:tcW w:w="5953" w:type="dxa"/>
          </w:tcPr>
          <w:p w14:paraId="2E4B84B9" w14:textId="77777777" w:rsidR="007A2AB9" w:rsidRDefault="007A2AB9" w:rsidP="00314EC5">
            <w:pPr>
              <w:pStyle w:val="StandardME"/>
              <w:ind w:left="0"/>
            </w:pPr>
            <w:r>
              <w:t>Auf den Inhaber lautende Vo</w:t>
            </w:r>
            <w:r w:rsidR="00427F91">
              <w:t>r</w:t>
            </w:r>
            <w:r>
              <w:t>zugsaktien ohne Stimmrecht</w:t>
            </w:r>
          </w:p>
        </w:tc>
        <w:tc>
          <w:tcPr>
            <w:tcW w:w="2375" w:type="dxa"/>
          </w:tcPr>
          <w:p w14:paraId="222F6C60" w14:textId="77777777" w:rsidR="007A2AB9" w:rsidRDefault="007A2AB9" w:rsidP="00314EC5">
            <w:pPr>
              <w:pStyle w:val="StandardME"/>
              <w:ind w:left="0"/>
            </w:pPr>
          </w:p>
        </w:tc>
      </w:tr>
      <w:tr w:rsidR="007A2AB9" w14:paraId="784BE421" w14:textId="77777777" w:rsidTr="00314EC5">
        <w:tc>
          <w:tcPr>
            <w:tcW w:w="5953" w:type="dxa"/>
          </w:tcPr>
          <w:p w14:paraId="67E23038" w14:textId="77777777" w:rsidR="007A2AB9" w:rsidRDefault="007A2AB9" w:rsidP="00314EC5">
            <w:pPr>
              <w:pStyle w:val="StandardME"/>
              <w:ind w:left="0"/>
            </w:pPr>
          </w:p>
        </w:tc>
        <w:tc>
          <w:tcPr>
            <w:tcW w:w="2375" w:type="dxa"/>
          </w:tcPr>
          <w:p w14:paraId="6B60B6A6" w14:textId="77777777" w:rsidR="007A2AB9" w:rsidRDefault="007A2AB9" w:rsidP="00314EC5">
            <w:pPr>
              <w:pStyle w:val="StandardME"/>
              <w:ind w:left="0"/>
            </w:pPr>
          </w:p>
        </w:tc>
      </w:tr>
      <w:tr w:rsidR="007A2AB9" w14:paraId="50FFC687" w14:textId="77777777" w:rsidTr="00314EC5">
        <w:tc>
          <w:tcPr>
            <w:tcW w:w="5953" w:type="dxa"/>
          </w:tcPr>
          <w:p w14:paraId="127BC080" w14:textId="77777777" w:rsidR="007A2AB9" w:rsidRDefault="007A2AB9" w:rsidP="00314EC5">
            <w:pPr>
              <w:pStyle w:val="StandardME"/>
              <w:ind w:left="0"/>
            </w:pPr>
            <w:r>
              <w:t>Stück zu je</w:t>
            </w:r>
          </w:p>
        </w:tc>
        <w:tc>
          <w:tcPr>
            <w:tcW w:w="2375" w:type="dxa"/>
          </w:tcPr>
          <w:p w14:paraId="3094A161" w14:textId="77777777" w:rsidR="007A2AB9" w:rsidRDefault="007A2AB9" w:rsidP="00314EC5">
            <w:pPr>
              <w:pStyle w:val="StandardME"/>
              <w:ind w:left="0"/>
            </w:pPr>
          </w:p>
        </w:tc>
      </w:tr>
      <w:tr w:rsidR="007A2AB9" w14:paraId="0E1166DA" w14:textId="77777777" w:rsidTr="00314EC5">
        <w:tc>
          <w:tcPr>
            <w:tcW w:w="5953" w:type="dxa"/>
          </w:tcPr>
          <w:p w14:paraId="7F6FFD09" w14:textId="77777777" w:rsidR="007A2AB9" w:rsidRDefault="007A2AB9" w:rsidP="00314EC5">
            <w:pPr>
              <w:pStyle w:val="StandardME"/>
              <w:ind w:left="0"/>
            </w:pPr>
          </w:p>
        </w:tc>
        <w:tc>
          <w:tcPr>
            <w:tcW w:w="2375" w:type="dxa"/>
          </w:tcPr>
          <w:p w14:paraId="064B33DD" w14:textId="77777777" w:rsidR="007A2AB9" w:rsidRDefault="007A2AB9" w:rsidP="00314EC5">
            <w:pPr>
              <w:pStyle w:val="StandardME"/>
              <w:ind w:left="0"/>
            </w:pPr>
          </w:p>
        </w:tc>
      </w:tr>
    </w:tbl>
    <w:p w14:paraId="4CA36A33" w14:textId="77777777" w:rsidR="007A2AB9" w:rsidRPr="00EB18F5" w:rsidRDefault="007A2AB9" w:rsidP="007A2AB9">
      <w:pPr>
        <w:pStyle w:val="StandardME"/>
      </w:pPr>
    </w:p>
    <w:p w14:paraId="342DF86D" w14:textId="77777777" w:rsidR="007A2AB9" w:rsidRPr="00EB18F5" w:rsidRDefault="007A2AB9" w:rsidP="007A2AB9">
      <w:pPr>
        <w:pStyle w:val="StandardME"/>
      </w:pPr>
    </w:p>
    <w:p w14:paraId="62A03587" w14:textId="77777777" w:rsidR="007A2AB9" w:rsidRPr="00713F44" w:rsidRDefault="007A2AB9" w:rsidP="007A2AB9">
      <w:pPr>
        <w:pStyle w:val="StandardME"/>
        <w:rPr>
          <w:i/>
          <w:color w:val="0070C0"/>
        </w:rPr>
      </w:pPr>
      <w:r>
        <w:rPr>
          <w:i/>
          <w:color w:val="0070C0"/>
        </w:rPr>
        <w:t>(</w:t>
      </w:r>
      <w:r w:rsidRPr="00713F44">
        <w:rPr>
          <w:i/>
          <w:color w:val="0070C0"/>
        </w:rPr>
        <w:t>GmbH</w:t>
      </w:r>
      <w:r>
        <w:rPr>
          <w:i/>
          <w:color w:val="0070C0"/>
        </w:rPr>
        <w:t>)</w:t>
      </w:r>
    </w:p>
    <w:p w14:paraId="37326445" w14:textId="77777777" w:rsidR="007A2AB9" w:rsidRPr="00EB18F5" w:rsidRDefault="007A2AB9" w:rsidP="007A2AB9">
      <w:pPr>
        <w:pStyle w:val="StandardME"/>
      </w:pPr>
      <w:r w:rsidRPr="00EB18F5">
        <w:t>Das Stammkapital von € … ist mit dem Nennbetrag angesetzt.</w:t>
      </w:r>
    </w:p>
    <w:p w14:paraId="233D77F2" w14:textId="77777777" w:rsidR="007A2AB9" w:rsidRPr="00EB18F5" w:rsidRDefault="007A2AB9" w:rsidP="007A2AB9">
      <w:pPr>
        <w:pStyle w:val="StandardME"/>
      </w:pPr>
    </w:p>
    <w:p w14:paraId="082F4055" w14:textId="77777777" w:rsidR="007A2AB9" w:rsidRPr="00713F44" w:rsidRDefault="007A2AB9" w:rsidP="007A2AB9">
      <w:pPr>
        <w:pStyle w:val="StandardME"/>
        <w:rPr>
          <w:color w:val="0070C0"/>
        </w:rPr>
      </w:pPr>
      <w:r>
        <w:rPr>
          <w:i/>
          <w:color w:val="0070C0"/>
        </w:rPr>
        <w:t>(</w:t>
      </w:r>
      <w:r w:rsidRPr="00713F44">
        <w:rPr>
          <w:i/>
          <w:color w:val="0070C0"/>
        </w:rPr>
        <w:t>AG, GmbH</w:t>
      </w:r>
      <w:r>
        <w:rPr>
          <w:i/>
          <w:color w:val="0070C0"/>
        </w:rPr>
        <w:t>)</w:t>
      </w:r>
    </w:p>
    <w:p w14:paraId="17C39FF3" w14:textId="77777777" w:rsidR="007A2AB9" w:rsidRPr="00EB18F5" w:rsidRDefault="007A2AB9" w:rsidP="007A2AB9">
      <w:pPr>
        <w:pStyle w:val="StandardME"/>
      </w:pPr>
      <w:r w:rsidRPr="00EB18F5">
        <w:t>Im Rahmen einer Kapitalerhöhung wurden der Kapitalrücklage € … zugeführt.</w:t>
      </w:r>
    </w:p>
    <w:p w14:paraId="46DBE10D" w14:textId="77777777" w:rsidR="007A2AB9" w:rsidRPr="00EB18F5" w:rsidRDefault="007A2AB9" w:rsidP="007A2AB9">
      <w:pPr>
        <w:pStyle w:val="StandardME"/>
      </w:pPr>
    </w:p>
    <w:p w14:paraId="7C559D44" w14:textId="77777777" w:rsidR="007A2AB9" w:rsidRPr="00EB18F5" w:rsidRDefault="007A2AB9" w:rsidP="007A2AB9">
      <w:pPr>
        <w:pStyle w:val="StandardME"/>
      </w:pPr>
      <w:r w:rsidRPr="00EB18F5">
        <w:t>Zur teilweisen Deckung des Bilanzverlusts wurde der Gesamtbetrag der Kapitalrücklage von € … entnommen.</w:t>
      </w:r>
    </w:p>
    <w:p w14:paraId="7B7F28F8" w14:textId="77777777" w:rsidR="007A2AB9" w:rsidRPr="00EB18F5" w:rsidRDefault="007A2AB9" w:rsidP="007A2AB9">
      <w:pPr>
        <w:pStyle w:val="StandardME"/>
      </w:pPr>
    </w:p>
    <w:p w14:paraId="5853A841" w14:textId="77777777" w:rsidR="007A2AB9" w:rsidRPr="00EB18F5" w:rsidRDefault="007A2AB9" w:rsidP="007A2AB9">
      <w:pPr>
        <w:pStyle w:val="StandardME"/>
      </w:pPr>
      <w:r w:rsidRPr="00EB18F5">
        <w:t>Aus der Kapitalrücklage wurde ein Teilbetrag von € … in Grundkapital / Stammkapital umgewandelt.</w:t>
      </w:r>
    </w:p>
    <w:p w14:paraId="1C6AB0B0" w14:textId="77777777" w:rsidR="007A2AB9" w:rsidRPr="00EB18F5" w:rsidRDefault="007A2AB9" w:rsidP="007A2AB9">
      <w:pPr>
        <w:pStyle w:val="StandardME"/>
      </w:pPr>
    </w:p>
    <w:p w14:paraId="44091911" w14:textId="77777777" w:rsidR="007A2AB9" w:rsidRPr="00EB18F5" w:rsidRDefault="007A2AB9" w:rsidP="007A2AB9">
      <w:pPr>
        <w:pStyle w:val="StandardME"/>
      </w:pPr>
      <w:r w:rsidRPr="00EB18F5">
        <w:t xml:space="preserve">Aus dem Bilanzgewinn des Vorjahres wurde von der Hauptversammlung ein Betrag von € … in die anderen Gewinnrücklagen eingestellt. </w:t>
      </w:r>
    </w:p>
    <w:p w14:paraId="2C1385CE" w14:textId="77777777" w:rsidR="007A2AB9" w:rsidRPr="00EB18F5" w:rsidRDefault="007A2AB9" w:rsidP="007A2AB9">
      <w:pPr>
        <w:pStyle w:val="StandardME"/>
      </w:pPr>
    </w:p>
    <w:p w14:paraId="04010782" w14:textId="77777777" w:rsidR="007A2AB9" w:rsidRPr="00342A65" w:rsidRDefault="007A2AB9" w:rsidP="007A2AB9">
      <w:pPr>
        <w:pStyle w:val="StandardME"/>
        <w:rPr>
          <w:color w:val="0070C0"/>
        </w:rPr>
      </w:pPr>
      <w:r>
        <w:rPr>
          <w:i/>
          <w:color w:val="0070C0"/>
        </w:rPr>
        <w:t>(</w:t>
      </w:r>
      <w:r w:rsidRPr="00342A65">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w:t>
      </w:r>
      <w:proofErr w:type="spellStart"/>
      <w:r w:rsidRPr="00342A65">
        <w:rPr>
          <w:i/>
          <w:color w:val="0070C0"/>
        </w:rPr>
        <w:t>fehlbetrag</w:t>
      </w:r>
      <w:proofErr w:type="spellEnd"/>
      <w:r w:rsidRPr="00342A65">
        <w:rPr>
          <w:i/>
          <w:color w:val="0070C0"/>
        </w:rPr>
        <w:t xml:space="preserve"> zu Bilanzgewinn/-verlust in Bilanz:</w:t>
      </w:r>
      <w:r>
        <w:rPr>
          <w:i/>
          <w:color w:val="0070C0"/>
        </w:rPr>
        <w:t>)</w:t>
      </w:r>
    </w:p>
    <w:p w14:paraId="3689A745" w14:textId="77777777" w:rsidR="001119BF" w:rsidRDefault="007A2AB9" w:rsidP="001119BF">
      <w:pPr>
        <w:pStyle w:val="StandardME"/>
      </w:pPr>
      <w:r w:rsidRPr="00EB18F5">
        <w:t>Im Posten Bilanzgewinn/Bilanzverlust ist ein Gewinnvortrag/Verlustvortrag von € … enthalten.</w:t>
      </w:r>
    </w:p>
    <w:p w14:paraId="59E2DFE0" w14:textId="77777777" w:rsidR="007A2AB9" w:rsidRDefault="007A2AB9" w:rsidP="001119BF">
      <w:pPr>
        <w:pStyle w:val="StandardME"/>
      </w:pPr>
      <w:r w:rsidRPr="00EB18F5">
        <w:t>…</w:t>
      </w:r>
    </w:p>
    <w:p w14:paraId="6FB37E19" w14:textId="77777777" w:rsidR="007A2AB9" w:rsidRDefault="007A2AB9" w:rsidP="007A2AB9">
      <w:pPr>
        <w:pStyle w:val="StandardME"/>
      </w:pPr>
    </w:p>
    <w:p w14:paraId="53F96A3C" w14:textId="77777777" w:rsidR="007A2AB9" w:rsidRDefault="007A2AB9" w:rsidP="007A2AB9">
      <w:pPr>
        <w:pStyle w:val="StandardME"/>
      </w:pPr>
    </w:p>
    <w:p w14:paraId="226D6208" w14:textId="77777777" w:rsidR="007A2AB9" w:rsidRDefault="007A2AB9" w:rsidP="007A2AB9">
      <w:pPr>
        <w:pStyle w:val="StandardME"/>
      </w:pPr>
      <w:r w:rsidRPr="00AE12EC">
        <w:rPr>
          <w:b/>
        </w:rPr>
        <w:t>Rücklagen</w:t>
      </w:r>
    </w:p>
    <w:p w14:paraId="59568567" w14:textId="77777777" w:rsidR="007A2AB9" w:rsidRDefault="007A2AB9" w:rsidP="007A2AB9">
      <w:pPr>
        <w:pStyle w:val="StandardME"/>
      </w:pPr>
    </w:p>
    <w:p w14:paraId="6748989B" w14:textId="77777777" w:rsidR="00BA53D0" w:rsidRDefault="00BA53D0" w:rsidP="00BA53D0">
      <w:pPr>
        <w:pStyle w:val="StandardME"/>
      </w:pPr>
      <w:r>
        <w:t>Die Entwicklung der Rücklagen zeigt sich wie folgt:</w:t>
      </w:r>
    </w:p>
    <w:p w14:paraId="67136A7E" w14:textId="77777777" w:rsidR="007A2AB9" w:rsidRDefault="007A2AB9" w:rsidP="007A2AB9">
      <w:pPr>
        <w:pStyle w:val="StandardME"/>
      </w:pPr>
      <w:r>
        <w:t>…</w:t>
      </w:r>
    </w:p>
    <w:p w14:paraId="6EE94B19" w14:textId="77777777" w:rsidR="007A2AB9" w:rsidRDefault="007A2AB9" w:rsidP="007A2AB9">
      <w:pPr>
        <w:pStyle w:val="StandardME"/>
      </w:pPr>
    </w:p>
    <w:p w14:paraId="06F2EA6F" w14:textId="77777777" w:rsidR="007A2AB9" w:rsidRPr="00EB18F5" w:rsidRDefault="007A2AB9" w:rsidP="007A2AB9">
      <w:pPr>
        <w:pStyle w:val="StandardME"/>
      </w:pPr>
    </w:p>
    <w:p w14:paraId="30184A9D" w14:textId="77777777" w:rsidR="007A2AB9" w:rsidRDefault="007A2AB9" w:rsidP="007A2AB9">
      <w:pPr>
        <w:pStyle w:val="StandardME"/>
        <w:rPr>
          <w:b/>
        </w:rPr>
      </w:pPr>
      <w:r w:rsidRPr="00EB18F5">
        <w:rPr>
          <w:b/>
        </w:rPr>
        <w:t>Rückstellungen für Pensionen und ähnliche Verpflichtungen</w:t>
      </w:r>
    </w:p>
    <w:p w14:paraId="2EF33BE8" w14:textId="77777777" w:rsidR="007A2AB9" w:rsidRPr="00EB18F5" w:rsidRDefault="007A2AB9" w:rsidP="007A2AB9">
      <w:pPr>
        <w:pStyle w:val="StandardME"/>
        <w:rPr>
          <w:b/>
        </w:rPr>
      </w:pPr>
    </w:p>
    <w:p w14:paraId="444E0913" w14:textId="77777777" w:rsidR="007A2AB9" w:rsidRDefault="007A2AB9" w:rsidP="007A2AB9">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E000B0">
        <w:t>.</w:t>
      </w:r>
    </w:p>
    <w:p w14:paraId="00BEF6EC" w14:textId="77777777" w:rsidR="007A2AB9" w:rsidRDefault="007A2AB9" w:rsidP="007A2AB9">
      <w:pPr>
        <w:pStyle w:val="StandardME"/>
      </w:pPr>
    </w:p>
    <w:p w14:paraId="3913671E" w14:textId="77777777" w:rsidR="007A2AB9" w:rsidRDefault="007A2AB9" w:rsidP="007A2AB9">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1119BF" w:rsidRPr="001119BF">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3867CA42" w14:textId="77777777" w:rsidR="007A2AB9" w:rsidRDefault="007A2AB9" w:rsidP="007A2AB9">
      <w:pPr>
        <w:pStyle w:val="StandardME"/>
      </w:pPr>
    </w:p>
    <w:p w14:paraId="00C71B8D" w14:textId="77777777" w:rsidR="007A2AB9" w:rsidRDefault="007A2AB9" w:rsidP="007A2AB9">
      <w:pPr>
        <w:pStyle w:val="StandardME"/>
      </w:pPr>
      <w:r w:rsidRPr="00E81AC2">
        <w:t xml:space="preserve">Der im Rahmen des Bilanzrechtsmodernisierungsgesetzes ermittelte Zuführungsbetrag (T€ …) wird seit dem Geschäftsjahr 2010 gleichmäßig auf den Zeitraum bis 2024 mit mindestens 1/15 p. a. verteilt. Die zum </w:t>
      </w:r>
      <w:r>
        <w:rPr>
          <w:vanish/>
        </w:rPr>
        <w:t>[</w:t>
      </w:r>
      <w:proofErr w:type="spellStart"/>
      <w:r>
        <w:rPr>
          <w:vanish/>
        </w:rPr>
        <w:t>DtBiljahr_bis</w:t>
      </w:r>
      <w:proofErr w:type="spellEnd"/>
      <w:proofErr w:type="gramStart"/>
      <w:r>
        <w:rPr>
          <w:vanish/>
        </w:rPr>
        <w:t>.:</w:t>
      </w:r>
      <w:r>
        <w:t>@</w:t>
      </w:r>
      <w:proofErr w:type="gramEnd"/>
      <w:r>
        <w:t>Datum Auswertungsende</w:t>
      </w:r>
      <w:r>
        <w:rPr>
          <w:vanish/>
        </w:rPr>
        <w:t>]</w:t>
      </w:r>
      <w:r w:rsidRPr="00E81AC2">
        <w:t xml:space="preserve"> aufgrund der Anwendung des Art. 67 Abs. 1 EGHGB nicht bilanzierte Pensionsverpflichtung beträgt T€ …</w:t>
      </w:r>
      <w:r w:rsidR="000C60F4">
        <w:t xml:space="preserve"> .</w:t>
      </w:r>
      <w:r w:rsidRPr="00E81AC2">
        <w:t xml:space="preserve"> Abweichend vom Vorjahr wurde der Zuführungsbetrag des Geschäftsjahres </w:t>
      </w:r>
      <w:r>
        <w:rPr>
          <w:vanish/>
        </w:rPr>
        <w:t>[</w:t>
      </w:r>
      <w:proofErr w:type="spellStart"/>
      <w:r>
        <w:rPr>
          <w:vanish/>
        </w:rPr>
        <w:t>DtBiljahr_</w:t>
      </w:r>
      <w:proofErr w:type="gramStart"/>
      <w:r>
        <w:rPr>
          <w:vanish/>
        </w:rPr>
        <w:t>bis.Jahr</w:t>
      </w:r>
      <w:proofErr w:type="spellEnd"/>
      <w:proofErr w:type="gramEnd"/>
      <w:r>
        <w:rPr>
          <w:vanish/>
        </w:rPr>
        <w:t>:</w:t>
      </w:r>
      <w:r>
        <w:t>@Datum Auswertungsende@</w:t>
      </w:r>
      <w:r>
        <w:rPr>
          <w:vanish/>
        </w:rPr>
        <w:t>]</w:t>
      </w:r>
      <w:r w:rsidRPr="00E81AC2">
        <w:t xml:space="preserve"> (T€ …) gesondert als davon-Vermerk bei den sonstigen betrieblichen Aufwendungen als „Aufwendungen nach Art. 67 Abs. 1 Satz 1 EGHGB“ erfasst.</w:t>
      </w:r>
    </w:p>
    <w:p w14:paraId="71788DF7" w14:textId="77777777" w:rsidR="007A2AB9" w:rsidRDefault="007A2AB9" w:rsidP="007A2AB9">
      <w:pPr>
        <w:pStyle w:val="StandardME"/>
      </w:pPr>
    </w:p>
    <w:p w14:paraId="38EB4135" w14:textId="77777777" w:rsidR="007A2AB9" w:rsidRDefault="007A2AB9" w:rsidP="007A2AB9">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343152AA" w14:textId="77777777" w:rsidR="007A2AB9" w:rsidRPr="00E81AC2" w:rsidRDefault="007A2AB9" w:rsidP="007A2AB9">
      <w:pPr>
        <w:pStyle w:val="StandardME"/>
      </w:pPr>
    </w:p>
    <w:p w14:paraId="633D1760" w14:textId="77777777" w:rsidR="007A2AB9" w:rsidRDefault="007A2AB9" w:rsidP="007A2AB9">
      <w:pPr>
        <w:pStyle w:val="StandardME"/>
      </w:pPr>
      <w:r w:rsidRPr="00E81AC2">
        <w:t>Die folgende Tabelle zeigt die in der Bilanz verrechneten Beträge:</w:t>
      </w:r>
    </w:p>
    <w:p w14:paraId="39B6B2FD" w14:textId="77777777" w:rsidR="007A2AB9" w:rsidRPr="00E81AC2" w:rsidRDefault="007A2AB9" w:rsidP="007A2AB9">
      <w:pPr>
        <w:pStyle w:val="StandardME"/>
      </w:pPr>
    </w:p>
    <w:tbl>
      <w:tblPr>
        <w:tblW w:w="0" w:type="auto"/>
        <w:tblInd w:w="959" w:type="dxa"/>
        <w:tblLook w:val="04A0" w:firstRow="1" w:lastRow="0" w:firstColumn="1" w:lastColumn="0" w:noHBand="0" w:noVBand="1"/>
      </w:tblPr>
      <w:tblGrid>
        <w:gridCol w:w="6520"/>
        <w:gridCol w:w="1808"/>
      </w:tblGrid>
      <w:tr w:rsidR="007A2AB9" w14:paraId="6D9C33FB" w14:textId="77777777" w:rsidTr="00314EC5">
        <w:tc>
          <w:tcPr>
            <w:tcW w:w="6520" w:type="dxa"/>
          </w:tcPr>
          <w:p w14:paraId="30FD6A14" w14:textId="77777777" w:rsidR="007A2AB9" w:rsidRDefault="007A2AB9" w:rsidP="00314EC5">
            <w:pPr>
              <w:pStyle w:val="StandardME"/>
              <w:ind w:left="0"/>
            </w:pPr>
          </w:p>
        </w:tc>
        <w:tc>
          <w:tcPr>
            <w:tcW w:w="1808" w:type="dxa"/>
          </w:tcPr>
          <w:p w14:paraId="04DB56C3" w14:textId="77777777" w:rsidR="007A2AB9" w:rsidRDefault="007A2AB9" w:rsidP="00314EC5">
            <w:pPr>
              <w:pStyle w:val="StandardME"/>
              <w:ind w:left="0"/>
            </w:pPr>
            <w:r>
              <w:t>T€</w:t>
            </w:r>
          </w:p>
        </w:tc>
      </w:tr>
      <w:tr w:rsidR="007A2AB9" w14:paraId="5183A135" w14:textId="77777777" w:rsidTr="00314EC5">
        <w:tc>
          <w:tcPr>
            <w:tcW w:w="6520" w:type="dxa"/>
          </w:tcPr>
          <w:p w14:paraId="1C83066B" w14:textId="77777777" w:rsidR="007A2AB9" w:rsidRDefault="007A2AB9" w:rsidP="00314EC5">
            <w:pPr>
              <w:pStyle w:val="StandardME"/>
              <w:ind w:left="0"/>
            </w:pPr>
          </w:p>
        </w:tc>
        <w:tc>
          <w:tcPr>
            <w:tcW w:w="1808" w:type="dxa"/>
          </w:tcPr>
          <w:p w14:paraId="6999EF71" w14:textId="77777777" w:rsidR="007A2AB9" w:rsidRDefault="007A2AB9" w:rsidP="00314EC5">
            <w:pPr>
              <w:pStyle w:val="StandardME"/>
              <w:ind w:left="0"/>
              <w:jc w:val="right"/>
            </w:pPr>
          </w:p>
        </w:tc>
      </w:tr>
      <w:tr w:rsidR="007A2AB9" w14:paraId="569FA573" w14:textId="77777777" w:rsidTr="00314EC5">
        <w:tc>
          <w:tcPr>
            <w:tcW w:w="6520" w:type="dxa"/>
          </w:tcPr>
          <w:p w14:paraId="41CC6251" w14:textId="77777777" w:rsidR="007A2AB9" w:rsidRDefault="007A2AB9" w:rsidP="00314EC5">
            <w:pPr>
              <w:pStyle w:val="StandardME"/>
              <w:ind w:left="0"/>
            </w:pPr>
            <w:r w:rsidRPr="00E81AC2">
              <w:t>Zeitwerte Rückdeckungsversicherungen</w:t>
            </w:r>
          </w:p>
        </w:tc>
        <w:tc>
          <w:tcPr>
            <w:tcW w:w="1808" w:type="dxa"/>
          </w:tcPr>
          <w:p w14:paraId="58E4A520" w14:textId="77777777" w:rsidR="007A2AB9" w:rsidRDefault="007A2AB9" w:rsidP="00314EC5">
            <w:pPr>
              <w:pStyle w:val="StandardME"/>
              <w:ind w:left="0"/>
              <w:jc w:val="right"/>
            </w:pPr>
          </w:p>
        </w:tc>
      </w:tr>
      <w:tr w:rsidR="007A2AB9" w14:paraId="608BCC7A" w14:textId="77777777" w:rsidTr="00314EC5">
        <w:tc>
          <w:tcPr>
            <w:tcW w:w="6520" w:type="dxa"/>
          </w:tcPr>
          <w:p w14:paraId="459B0B0A" w14:textId="77777777" w:rsidR="007A2AB9" w:rsidRDefault="007A2AB9" w:rsidP="00314EC5">
            <w:pPr>
              <w:pStyle w:val="StandardME"/>
              <w:ind w:left="0"/>
            </w:pPr>
          </w:p>
        </w:tc>
        <w:tc>
          <w:tcPr>
            <w:tcW w:w="1808" w:type="dxa"/>
          </w:tcPr>
          <w:p w14:paraId="68034570" w14:textId="77777777" w:rsidR="007A2AB9" w:rsidRDefault="007A2AB9" w:rsidP="00314EC5">
            <w:pPr>
              <w:pStyle w:val="StandardME"/>
              <w:ind w:left="0"/>
              <w:jc w:val="right"/>
            </w:pPr>
          </w:p>
        </w:tc>
      </w:tr>
      <w:tr w:rsidR="007A2AB9" w14:paraId="73B288E8" w14:textId="77777777" w:rsidTr="00314EC5">
        <w:tc>
          <w:tcPr>
            <w:tcW w:w="6520" w:type="dxa"/>
          </w:tcPr>
          <w:p w14:paraId="6E3048A6" w14:textId="77777777" w:rsidR="007A2AB9" w:rsidRDefault="007A2AB9" w:rsidP="00314EC5">
            <w:pPr>
              <w:pStyle w:val="StandardME"/>
              <w:ind w:left="0"/>
            </w:pPr>
            <w:r w:rsidRPr="00E81AC2">
              <w:t>Pensionsrückstellungen</w:t>
            </w:r>
          </w:p>
        </w:tc>
        <w:tc>
          <w:tcPr>
            <w:tcW w:w="1808" w:type="dxa"/>
          </w:tcPr>
          <w:p w14:paraId="4D5FEA76" w14:textId="77777777" w:rsidR="007A2AB9" w:rsidRDefault="007A2AB9" w:rsidP="00314EC5">
            <w:pPr>
              <w:pStyle w:val="StandardME"/>
              <w:ind w:left="0"/>
              <w:jc w:val="right"/>
            </w:pPr>
          </w:p>
        </w:tc>
      </w:tr>
      <w:tr w:rsidR="007A2AB9" w14:paraId="15149403" w14:textId="77777777" w:rsidTr="00314EC5">
        <w:tc>
          <w:tcPr>
            <w:tcW w:w="6520" w:type="dxa"/>
          </w:tcPr>
          <w:p w14:paraId="233B1688" w14:textId="77777777" w:rsidR="007A2AB9" w:rsidRDefault="007A2AB9" w:rsidP="00314EC5">
            <w:pPr>
              <w:pStyle w:val="StandardME"/>
              <w:ind w:left="0"/>
            </w:pPr>
          </w:p>
        </w:tc>
        <w:tc>
          <w:tcPr>
            <w:tcW w:w="1808" w:type="dxa"/>
            <w:tcBorders>
              <w:bottom w:val="single" w:sz="4" w:space="0" w:color="auto"/>
            </w:tcBorders>
          </w:tcPr>
          <w:p w14:paraId="2CDC28C3" w14:textId="77777777" w:rsidR="007A2AB9" w:rsidRDefault="007A2AB9" w:rsidP="00314EC5">
            <w:pPr>
              <w:pStyle w:val="StandardME"/>
              <w:ind w:left="0"/>
              <w:jc w:val="right"/>
            </w:pPr>
          </w:p>
        </w:tc>
      </w:tr>
      <w:tr w:rsidR="007A2AB9" w14:paraId="584E4EF4" w14:textId="77777777" w:rsidTr="00314EC5">
        <w:tc>
          <w:tcPr>
            <w:tcW w:w="6520" w:type="dxa"/>
          </w:tcPr>
          <w:p w14:paraId="517F0264" w14:textId="77777777" w:rsidR="007A2AB9" w:rsidRDefault="007A2AB9" w:rsidP="00314EC5">
            <w:pPr>
              <w:pStyle w:val="StandardME"/>
              <w:ind w:left="0"/>
            </w:pPr>
            <w:r w:rsidRPr="00E81AC2">
              <w:t>Differenz</w:t>
            </w:r>
          </w:p>
        </w:tc>
        <w:tc>
          <w:tcPr>
            <w:tcW w:w="1808" w:type="dxa"/>
            <w:tcBorders>
              <w:top w:val="single" w:sz="4" w:space="0" w:color="auto"/>
            </w:tcBorders>
          </w:tcPr>
          <w:p w14:paraId="108BA53A" w14:textId="77777777" w:rsidR="007A2AB9" w:rsidRDefault="007A2AB9" w:rsidP="00314EC5">
            <w:pPr>
              <w:pStyle w:val="StandardME"/>
              <w:ind w:left="0"/>
              <w:jc w:val="right"/>
            </w:pPr>
          </w:p>
        </w:tc>
      </w:tr>
    </w:tbl>
    <w:p w14:paraId="4F37B8E9" w14:textId="77777777" w:rsidR="007A2AB9" w:rsidRDefault="007A2AB9" w:rsidP="007A2AB9">
      <w:pPr>
        <w:pStyle w:val="StandardME"/>
      </w:pPr>
    </w:p>
    <w:p w14:paraId="27BDAD6B" w14:textId="77777777" w:rsidR="007A2AB9" w:rsidRDefault="007A2AB9" w:rsidP="007A2AB9">
      <w:pPr>
        <w:pStyle w:val="StandardME"/>
      </w:pPr>
    </w:p>
    <w:p w14:paraId="32B2B57E" w14:textId="77777777" w:rsidR="007A2AB9" w:rsidRDefault="007A2AB9" w:rsidP="007A2AB9">
      <w:pPr>
        <w:pStyle w:val="StandardME"/>
      </w:pPr>
      <w:r w:rsidRPr="00550420">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0CE97187" w14:textId="77777777" w:rsidR="007A2AB9" w:rsidRDefault="007A2AB9" w:rsidP="007A2AB9">
      <w:pPr>
        <w:pStyle w:val="StandardME"/>
      </w:pPr>
    </w:p>
    <w:tbl>
      <w:tblPr>
        <w:tblW w:w="0" w:type="auto"/>
        <w:tblInd w:w="959" w:type="dxa"/>
        <w:tblLook w:val="04A0" w:firstRow="1" w:lastRow="0" w:firstColumn="1" w:lastColumn="0" w:noHBand="0" w:noVBand="1"/>
      </w:tblPr>
      <w:tblGrid>
        <w:gridCol w:w="6520"/>
        <w:gridCol w:w="1808"/>
      </w:tblGrid>
      <w:tr w:rsidR="007A2AB9" w14:paraId="295FF4BC" w14:textId="77777777" w:rsidTr="00314EC5">
        <w:tc>
          <w:tcPr>
            <w:tcW w:w="6520" w:type="dxa"/>
          </w:tcPr>
          <w:p w14:paraId="72B4F7D8" w14:textId="77777777" w:rsidR="007A2AB9" w:rsidRDefault="007A2AB9" w:rsidP="00314EC5">
            <w:pPr>
              <w:pStyle w:val="StandardME"/>
              <w:ind w:left="0"/>
            </w:pPr>
          </w:p>
        </w:tc>
        <w:tc>
          <w:tcPr>
            <w:tcW w:w="1808" w:type="dxa"/>
          </w:tcPr>
          <w:p w14:paraId="23951554" w14:textId="77777777" w:rsidR="007A2AB9" w:rsidRDefault="007A2AB9" w:rsidP="00314EC5">
            <w:pPr>
              <w:pStyle w:val="StandardME"/>
              <w:ind w:left="0"/>
            </w:pPr>
            <w:r>
              <w:t>T€</w:t>
            </w:r>
          </w:p>
        </w:tc>
      </w:tr>
      <w:tr w:rsidR="007A2AB9" w14:paraId="58BDFCEB" w14:textId="77777777" w:rsidTr="00314EC5">
        <w:tc>
          <w:tcPr>
            <w:tcW w:w="6520" w:type="dxa"/>
          </w:tcPr>
          <w:p w14:paraId="613C9322" w14:textId="77777777" w:rsidR="007A2AB9" w:rsidRDefault="007A2AB9" w:rsidP="00314EC5">
            <w:pPr>
              <w:pStyle w:val="StandardME"/>
              <w:ind w:left="0"/>
            </w:pPr>
          </w:p>
        </w:tc>
        <w:tc>
          <w:tcPr>
            <w:tcW w:w="1808" w:type="dxa"/>
          </w:tcPr>
          <w:p w14:paraId="6BE55A16" w14:textId="77777777" w:rsidR="007A2AB9" w:rsidRDefault="007A2AB9" w:rsidP="00314EC5">
            <w:pPr>
              <w:pStyle w:val="StandardME"/>
              <w:ind w:left="0"/>
              <w:jc w:val="right"/>
            </w:pPr>
          </w:p>
        </w:tc>
      </w:tr>
      <w:tr w:rsidR="007A2AB9" w14:paraId="002BC2EA" w14:textId="77777777" w:rsidTr="00314EC5">
        <w:tc>
          <w:tcPr>
            <w:tcW w:w="6520" w:type="dxa"/>
          </w:tcPr>
          <w:p w14:paraId="0B9CB830" w14:textId="77777777" w:rsidR="007A2AB9" w:rsidRDefault="007A2AB9" w:rsidP="00314EC5">
            <w:pPr>
              <w:pStyle w:val="StandardME"/>
              <w:ind w:left="0"/>
            </w:pPr>
            <w:r w:rsidRPr="00550420">
              <w:t>Aktiver Unterschiedsbetrag aus der</w:t>
            </w:r>
            <w:r>
              <w:t xml:space="preserve"> </w:t>
            </w:r>
            <w:r w:rsidRPr="00550420">
              <w:t>Vermögensverrechnung</w:t>
            </w:r>
          </w:p>
        </w:tc>
        <w:tc>
          <w:tcPr>
            <w:tcW w:w="1808" w:type="dxa"/>
          </w:tcPr>
          <w:p w14:paraId="1652C3BC" w14:textId="77777777" w:rsidR="007A2AB9" w:rsidRDefault="007A2AB9" w:rsidP="00314EC5">
            <w:pPr>
              <w:pStyle w:val="StandardME"/>
              <w:ind w:left="0"/>
              <w:jc w:val="right"/>
            </w:pPr>
          </w:p>
        </w:tc>
      </w:tr>
      <w:tr w:rsidR="007A2AB9" w14:paraId="014F4CB5" w14:textId="77777777" w:rsidTr="00314EC5">
        <w:tc>
          <w:tcPr>
            <w:tcW w:w="6520" w:type="dxa"/>
          </w:tcPr>
          <w:p w14:paraId="29E146A7" w14:textId="77777777" w:rsidR="007A2AB9" w:rsidRDefault="007A2AB9" w:rsidP="00314EC5">
            <w:pPr>
              <w:pStyle w:val="StandardME"/>
              <w:ind w:left="0"/>
            </w:pPr>
          </w:p>
        </w:tc>
        <w:tc>
          <w:tcPr>
            <w:tcW w:w="1808" w:type="dxa"/>
          </w:tcPr>
          <w:p w14:paraId="42603EA0" w14:textId="77777777" w:rsidR="007A2AB9" w:rsidRDefault="007A2AB9" w:rsidP="00314EC5">
            <w:pPr>
              <w:pStyle w:val="StandardME"/>
              <w:ind w:left="0"/>
              <w:jc w:val="right"/>
            </w:pPr>
          </w:p>
        </w:tc>
      </w:tr>
      <w:tr w:rsidR="007A2AB9" w14:paraId="4DD48D00" w14:textId="77777777" w:rsidTr="00314EC5">
        <w:tc>
          <w:tcPr>
            <w:tcW w:w="6520" w:type="dxa"/>
          </w:tcPr>
          <w:p w14:paraId="5A3E614B" w14:textId="77777777" w:rsidR="007A2AB9" w:rsidRDefault="007A2AB9" w:rsidP="00314EC5">
            <w:pPr>
              <w:pStyle w:val="StandardME"/>
              <w:ind w:left="0"/>
            </w:pPr>
            <w:r w:rsidRPr="00E81AC2">
              <w:t>Pensionsrückstellungen</w:t>
            </w:r>
          </w:p>
        </w:tc>
        <w:tc>
          <w:tcPr>
            <w:tcW w:w="1808" w:type="dxa"/>
          </w:tcPr>
          <w:p w14:paraId="2627542A" w14:textId="77777777" w:rsidR="007A2AB9" w:rsidRDefault="007A2AB9" w:rsidP="00314EC5">
            <w:pPr>
              <w:pStyle w:val="StandardME"/>
              <w:ind w:left="0"/>
              <w:jc w:val="right"/>
            </w:pPr>
          </w:p>
        </w:tc>
      </w:tr>
    </w:tbl>
    <w:p w14:paraId="6E320640" w14:textId="77777777" w:rsidR="007A2AB9" w:rsidRDefault="007A2AB9" w:rsidP="007A2AB9">
      <w:pPr>
        <w:pStyle w:val="StandardME"/>
      </w:pPr>
    </w:p>
    <w:p w14:paraId="1026A982" w14:textId="77777777" w:rsidR="007A2AB9" w:rsidRDefault="007A2AB9" w:rsidP="007A2AB9">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36419534" w14:textId="77777777" w:rsidR="007A2AB9" w:rsidRDefault="007A2AB9" w:rsidP="007A2AB9">
      <w:pPr>
        <w:pStyle w:val="StandardME"/>
      </w:pPr>
    </w:p>
    <w:p w14:paraId="0D05AF7B" w14:textId="77777777" w:rsidR="007A2AB9" w:rsidRDefault="007A2AB9" w:rsidP="007A2AB9">
      <w:pPr>
        <w:pStyle w:val="StandardME"/>
      </w:pPr>
    </w:p>
    <w:tbl>
      <w:tblPr>
        <w:tblW w:w="0" w:type="auto"/>
        <w:tblInd w:w="959" w:type="dxa"/>
        <w:tblLook w:val="04A0" w:firstRow="1" w:lastRow="0" w:firstColumn="1" w:lastColumn="0" w:noHBand="0" w:noVBand="1"/>
      </w:tblPr>
      <w:tblGrid>
        <w:gridCol w:w="6520"/>
        <w:gridCol w:w="1808"/>
      </w:tblGrid>
      <w:tr w:rsidR="007A2AB9" w14:paraId="035C2409" w14:textId="77777777" w:rsidTr="00314EC5">
        <w:tc>
          <w:tcPr>
            <w:tcW w:w="6520" w:type="dxa"/>
          </w:tcPr>
          <w:p w14:paraId="2E29AF04" w14:textId="77777777" w:rsidR="007A2AB9" w:rsidRDefault="007A2AB9" w:rsidP="00314EC5">
            <w:pPr>
              <w:pStyle w:val="StandardME"/>
              <w:ind w:left="0"/>
            </w:pPr>
          </w:p>
        </w:tc>
        <w:tc>
          <w:tcPr>
            <w:tcW w:w="1808" w:type="dxa"/>
          </w:tcPr>
          <w:p w14:paraId="102C022D" w14:textId="77777777" w:rsidR="007A2AB9" w:rsidRDefault="007A2AB9" w:rsidP="00314EC5">
            <w:pPr>
              <w:pStyle w:val="StandardME"/>
              <w:ind w:left="0"/>
            </w:pPr>
            <w:r>
              <w:t>T€</w:t>
            </w:r>
          </w:p>
        </w:tc>
      </w:tr>
      <w:tr w:rsidR="007A2AB9" w14:paraId="151F59A3" w14:textId="77777777" w:rsidTr="00314EC5">
        <w:tc>
          <w:tcPr>
            <w:tcW w:w="6520" w:type="dxa"/>
          </w:tcPr>
          <w:p w14:paraId="00DF1CC7" w14:textId="77777777" w:rsidR="007A2AB9" w:rsidRDefault="007A2AB9" w:rsidP="00314EC5">
            <w:pPr>
              <w:pStyle w:val="StandardME"/>
              <w:ind w:left="0"/>
            </w:pPr>
          </w:p>
        </w:tc>
        <w:tc>
          <w:tcPr>
            <w:tcW w:w="1808" w:type="dxa"/>
          </w:tcPr>
          <w:p w14:paraId="0A5FB7EB" w14:textId="77777777" w:rsidR="007A2AB9" w:rsidRDefault="007A2AB9" w:rsidP="00314EC5">
            <w:pPr>
              <w:pStyle w:val="StandardME"/>
              <w:ind w:left="0"/>
              <w:jc w:val="right"/>
            </w:pPr>
          </w:p>
        </w:tc>
      </w:tr>
      <w:tr w:rsidR="007A2AB9" w14:paraId="6AD82E0A" w14:textId="77777777" w:rsidTr="00314EC5">
        <w:tc>
          <w:tcPr>
            <w:tcW w:w="6520" w:type="dxa"/>
          </w:tcPr>
          <w:p w14:paraId="6EBE8815" w14:textId="77777777" w:rsidR="007A2AB9" w:rsidRDefault="007A2AB9" w:rsidP="00314EC5">
            <w:pPr>
              <w:pStyle w:val="StandardME"/>
              <w:ind w:left="0"/>
            </w:pPr>
            <w:r>
              <w:t>Erträge aus</w:t>
            </w:r>
            <w:r w:rsidRPr="00E81AC2">
              <w:t xml:space="preserve"> Rückdeckungsversicherungen</w:t>
            </w:r>
          </w:p>
        </w:tc>
        <w:tc>
          <w:tcPr>
            <w:tcW w:w="1808" w:type="dxa"/>
          </w:tcPr>
          <w:p w14:paraId="1E77893A" w14:textId="77777777" w:rsidR="007A2AB9" w:rsidRDefault="007A2AB9" w:rsidP="00314EC5">
            <w:pPr>
              <w:pStyle w:val="StandardME"/>
              <w:ind w:left="0"/>
              <w:jc w:val="right"/>
            </w:pPr>
          </w:p>
        </w:tc>
      </w:tr>
      <w:tr w:rsidR="007A2AB9" w14:paraId="6127F73E" w14:textId="77777777" w:rsidTr="00314EC5">
        <w:tc>
          <w:tcPr>
            <w:tcW w:w="6520" w:type="dxa"/>
          </w:tcPr>
          <w:p w14:paraId="026B29C7" w14:textId="77777777" w:rsidR="007A2AB9" w:rsidRDefault="007A2AB9" w:rsidP="00314EC5">
            <w:pPr>
              <w:pStyle w:val="StandardME"/>
              <w:ind w:left="0"/>
            </w:pPr>
          </w:p>
        </w:tc>
        <w:tc>
          <w:tcPr>
            <w:tcW w:w="1808" w:type="dxa"/>
          </w:tcPr>
          <w:p w14:paraId="642E5962" w14:textId="77777777" w:rsidR="007A2AB9" w:rsidRDefault="007A2AB9" w:rsidP="00314EC5">
            <w:pPr>
              <w:pStyle w:val="StandardME"/>
              <w:ind w:left="0"/>
              <w:jc w:val="right"/>
            </w:pPr>
          </w:p>
        </w:tc>
      </w:tr>
      <w:tr w:rsidR="007A2AB9" w14:paraId="06FC8B5C" w14:textId="77777777" w:rsidTr="00314EC5">
        <w:tc>
          <w:tcPr>
            <w:tcW w:w="6520" w:type="dxa"/>
          </w:tcPr>
          <w:p w14:paraId="5544F2EB" w14:textId="77777777" w:rsidR="007A2AB9" w:rsidRDefault="007A2AB9" w:rsidP="00314EC5">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512802B4" w14:textId="77777777" w:rsidR="007A2AB9" w:rsidRDefault="007A2AB9" w:rsidP="00314EC5">
            <w:pPr>
              <w:pStyle w:val="StandardME"/>
              <w:ind w:left="0"/>
              <w:jc w:val="right"/>
            </w:pPr>
          </w:p>
        </w:tc>
      </w:tr>
      <w:tr w:rsidR="007A2AB9" w14:paraId="209F40B0" w14:textId="77777777" w:rsidTr="00314EC5">
        <w:tc>
          <w:tcPr>
            <w:tcW w:w="6520" w:type="dxa"/>
          </w:tcPr>
          <w:p w14:paraId="217B0557" w14:textId="77777777" w:rsidR="007A2AB9" w:rsidRDefault="007A2AB9" w:rsidP="00314EC5">
            <w:pPr>
              <w:pStyle w:val="StandardME"/>
              <w:ind w:left="0"/>
            </w:pPr>
          </w:p>
        </w:tc>
        <w:tc>
          <w:tcPr>
            <w:tcW w:w="1808" w:type="dxa"/>
            <w:tcBorders>
              <w:bottom w:val="single" w:sz="4" w:space="0" w:color="auto"/>
            </w:tcBorders>
          </w:tcPr>
          <w:p w14:paraId="0788A7EF" w14:textId="77777777" w:rsidR="007A2AB9" w:rsidRDefault="007A2AB9" w:rsidP="00314EC5">
            <w:pPr>
              <w:pStyle w:val="StandardME"/>
              <w:ind w:left="0"/>
              <w:jc w:val="right"/>
            </w:pPr>
          </w:p>
        </w:tc>
      </w:tr>
      <w:tr w:rsidR="007A2AB9" w14:paraId="6BDCFF25" w14:textId="77777777" w:rsidTr="00314EC5">
        <w:tc>
          <w:tcPr>
            <w:tcW w:w="6520" w:type="dxa"/>
          </w:tcPr>
          <w:p w14:paraId="188150A5" w14:textId="77777777" w:rsidR="007A2AB9" w:rsidRDefault="007A2AB9" w:rsidP="00314EC5">
            <w:pPr>
              <w:pStyle w:val="StandardME"/>
              <w:ind w:left="0"/>
            </w:pPr>
            <w:r>
              <w:t>Saldo</w:t>
            </w:r>
          </w:p>
        </w:tc>
        <w:tc>
          <w:tcPr>
            <w:tcW w:w="1808" w:type="dxa"/>
            <w:tcBorders>
              <w:top w:val="single" w:sz="4" w:space="0" w:color="auto"/>
            </w:tcBorders>
          </w:tcPr>
          <w:p w14:paraId="33FF7FF7" w14:textId="77777777" w:rsidR="007A2AB9" w:rsidRDefault="007A2AB9" w:rsidP="00314EC5">
            <w:pPr>
              <w:pStyle w:val="StandardME"/>
              <w:ind w:left="0"/>
              <w:jc w:val="right"/>
            </w:pPr>
          </w:p>
        </w:tc>
      </w:tr>
    </w:tbl>
    <w:p w14:paraId="1835152C" w14:textId="77777777" w:rsidR="007A2AB9" w:rsidRDefault="007A2AB9" w:rsidP="007A2AB9">
      <w:pPr>
        <w:pStyle w:val="StandardME"/>
      </w:pPr>
    </w:p>
    <w:p w14:paraId="4779EDA9" w14:textId="77777777" w:rsidR="007A2AB9" w:rsidRDefault="007A2AB9" w:rsidP="007A2AB9">
      <w:pPr>
        <w:pStyle w:val="StandardME"/>
      </w:pPr>
    </w:p>
    <w:p w14:paraId="2B9F3A79" w14:textId="77777777" w:rsidR="007A2AB9" w:rsidRDefault="007A2AB9" w:rsidP="007A2AB9">
      <w:pPr>
        <w:pStyle w:val="StandardME"/>
        <w:rPr>
          <w:b/>
        </w:rPr>
      </w:pPr>
      <w:r w:rsidRPr="00273D77">
        <w:rPr>
          <w:b/>
        </w:rPr>
        <w:t>Sonstige Rückstellungen</w:t>
      </w:r>
    </w:p>
    <w:p w14:paraId="1692F1C7" w14:textId="77777777" w:rsidR="007A2AB9" w:rsidRPr="00273D77" w:rsidRDefault="007A2AB9" w:rsidP="007A2AB9">
      <w:pPr>
        <w:pStyle w:val="StandardME"/>
        <w:rPr>
          <w:b/>
        </w:rPr>
      </w:pPr>
    </w:p>
    <w:p w14:paraId="1E520D27" w14:textId="77777777" w:rsidR="007A2AB9" w:rsidRPr="00273D77" w:rsidRDefault="007A2AB9" w:rsidP="007A2AB9">
      <w:pPr>
        <w:pStyle w:val="StandardME"/>
      </w:pPr>
      <w:r w:rsidRPr="00273D77">
        <w:t xml:space="preserve">Die sonstigen Rückstellungen enthalten im Wesentlichen </w:t>
      </w:r>
      <w:r>
        <w:rPr>
          <w:i/>
          <w:color w:val="0070C0"/>
        </w:rPr>
        <w:t>(</w:t>
      </w:r>
      <w:r w:rsidR="00397A6E">
        <w:rPr>
          <w:i/>
          <w:color w:val="0070C0"/>
        </w:rPr>
        <w:t>z.</w:t>
      </w:r>
      <w:r w:rsidRPr="00713F44">
        <w:rPr>
          <w:i/>
          <w:color w:val="0070C0"/>
        </w:rPr>
        <w:t>B.</w:t>
      </w:r>
      <w:r>
        <w:rPr>
          <w:i/>
          <w:color w:val="0070C0"/>
        </w:rPr>
        <w:t>)</w:t>
      </w:r>
      <w:r w:rsidRPr="00273D77">
        <w:t xml:space="preserve"> Rückstellungen für Gewährleistungsverpflichtungen, Urlaubsverpflichtungen, Tantiemen und Verluste aus Lieferkontrakten.</w:t>
      </w:r>
    </w:p>
    <w:p w14:paraId="4CCF4AF0" w14:textId="77777777" w:rsidR="007A2AB9" w:rsidRDefault="007A2AB9" w:rsidP="007A2AB9">
      <w:pPr>
        <w:pStyle w:val="StandardME"/>
      </w:pPr>
    </w:p>
    <w:p w14:paraId="477AB4C0" w14:textId="77777777" w:rsidR="007A2AB9" w:rsidRDefault="007A2AB9" w:rsidP="007A2AB9">
      <w:pPr>
        <w:pStyle w:val="StandardME"/>
      </w:pPr>
    </w:p>
    <w:p w14:paraId="4975023D" w14:textId="77777777" w:rsidR="007A2AB9" w:rsidRDefault="007A2AB9" w:rsidP="007A2AB9">
      <w:pPr>
        <w:pStyle w:val="StandardME"/>
        <w:rPr>
          <w:b/>
        </w:rPr>
      </w:pPr>
      <w:r w:rsidRPr="00EB18F5">
        <w:rPr>
          <w:b/>
        </w:rPr>
        <w:t>Verbindlichkeiten</w:t>
      </w:r>
    </w:p>
    <w:p w14:paraId="28E3CBDB" w14:textId="77777777" w:rsidR="007A2AB9" w:rsidRDefault="007A2AB9" w:rsidP="007A2AB9">
      <w:pPr>
        <w:pStyle w:val="StandardME"/>
        <w:rPr>
          <w:b/>
        </w:rPr>
      </w:pPr>
    </w:p>
    <w:p w14:paraId="46106767" w14:textId="77777777" w:rsidR="007A2AB9" w:rsidRDefault="007A2AB9" w:rsidP="007A2AB9">
      <w:pPr>
        <w:pStyle w:val="StandardME"/>
        <w:rPr>
          <w:b/>
        </w:rPr>
      </w:pPr>
      <w:r>
        <w:t>Die Restlaufzeiten der Verbindlichkeiten gliedern sich wie folgt:</w:t>
      </w:r>
    </w:p>
    <w:p w14:paraId="7E5BA1E5" w14:textId="77777777" w:rsidR="007A2AB9" w:rsidRDefault="007A2AB9" w:rsidP="00A165C8">
      <w:pPr>
        <w:pStyle w:val="StandardME"/>
        <w:ind w:left="0"/>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A165C8" w14:paraId="7F4F1416" w14:textId="77777777" w:rsidTr="00DA037D">
        <w:tc>
          <w:tcPr>
            <w:tcW w:w="1701" w:type="dxa"/>
            <w:tcBorders>
              <w:left w:val="single" w:sz="4" w:space="0" w:color="auto"/>
            </w:tcBorders>
          </w:tcPr>
          <w:p w14:paraId="1C5ED956" w14:textId="77777777" w:rsidR="00A165C8" w:rsidRDefault="00A165C8" w:rsidP="00774FC4">
            <w:pPr>
              <w:spacing w:before="60" w:after="60"/>
            </w:pPr>
          </w:p>
        </w:tc>
        <w:tc>
          <w:tcPr>
            <w:tcW w:w="1531" w:type="dxa"/>
          </w:tcPr>
          <w:p w14:paraId="7DC4778E" w14:textId="77777777" w:rsidR="00A165C8" w:rsidRDefault="009A7F97" w:rsidP="009A7F97">
            <w:pPr>
              <w:spacing w:before="60" w:after="60"/>
              <w:jc w:val="center"/>
            </w:pPr>
            <w:r>
              <w:t xml:space="preserve">Geschäftsjahr </w:t>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814" w:type="dxa"/>
          </w:tcPr>
          <w:p w14:paraId="752B6F14" w14:textId="77777777" w:rsidR="00A165C8" w:rsidRDefault="00A165C8" w:rsidP="00774FC4">
            <w:pPr>
              <w:spacing w:before="60" w:after="60"/>
              <w:jc w:val="center"/>
            </w:pPr>
            <w:r>
              <w:t>davon Restlaufzeit bis 1 Jahr</w:t>
            </w:r>
          </w:p>
        </w:tc>
        <w:tc>
          <w:tcPr>
            <w:tcW w:w="1814" w:type="dxa"/>
          </w:tcPr>
          <w:p w14:paraId="1E515312" w14:textId="77777777" w:rsidR="00A165C8" w:rsidRDefault="00A165C8" w:rsidP="00774FC4">
            <w:pPr>
              <w:spacing w:before="60" w:after="60"/>
              <w:jc w:val="center"/>
            </w:pPr>
            <w:r>
              <w:t>davon Restlaufzeit über 1</w:t>
            </w:r>
            <w:r w:rsidR="009A7F97">
              <w:t xml:space="preserve"> </w:t>
            </w:r>
            <w:r>
              <w:t>Jahr</w:t>
            </w:r>
          </w:p>
        </w:tc>
        <w:tc>
          <w:tcPr>
            <w:tcW w:w="1814" w:type="dxa"/>
          </w:tcPr>
          <w:p w14:paraId="30EC964F" w14:textId="77777777" w:rsidR="00A165C8" w:rsidRDefault="00A165C8" w:rsidP="00774FC4">
            <w:pPr>
              <w:spacing w:before="60" w:after="60"/>
              <w:jc w:val="center"/>
            </w:pPr>
            <w:r>
              <w:t>davon Restlaufzeit über 5 Jahre</w:t>
            </w:r>
          </w:p>
        </w:tc>
      </w:tr>
      <w:tr w:rsidR="00A165C8" w14:paraId="65177470" w14:textId="77777777" w:rsidTr="00DA037D">
        <w:tc>
          <w:tcPr>
            <w:tcW w:w="1701" w:type="dxa"/>
            <w:tcBorders>
              <w:left w:val="single" w:sz="4" w:space="0" w:color="auto"/>
            </w:tcBorders>
          </w:tcPr>
          <w:p w14:paraId="17C28376" w14:textId="77777777" w:rsidR="00A165C8" w:rsidRDefault="00A165C8" w:rsidP="00774FC4">
            <w:pPr>
              <w:spacing w:before="60" w:after="60"/>
            </w:pPr>
            <w:r>
              <w:t xml:space="preserve">Verbindlichkeiten </w:t>
            </w:r>
          </w:p>
        </w:tc>
        <w:tc>
          <w:tcPr>
            <w:tcW w:w="1531" w:type="dxa"/>
          </w:tcPr>
          <w:p w14:paraId="1C39F5E6" w14:textId="77777777" w:rsidR="00A165C8" w:rsidRDefault="00A165C8" w:rsidP="00774FC4">
            <w:pPr>
              <w:spacing w:before="60" w:after="60"/>
              <w:jc w:val="right"/>
            </w:pPr>
          </w:p>
        </w:tc>
        <w:tc>
          <w:tcPr>
            <w:tcW w:w="1814" w:type="dxa"/>
          </w:tcPr>
          <w:p w14:paraId="769B3C96" w14:textId="77777777" w:rsidR="00A165C8" w:rsidRDefault="00A165C8" w:rsidP="00774FC4">
            <w:pPr>
              <w:spacing w:before="60" w:after="60"/>
              <w:jc w:val="right"/>
            </w:pPr>
          </w:p>
        </w:tc>
        <w:tc>
          <w:tcPr>
            <w:tcW w:w="1814" w:type="dxa"/>
          </w:tcPr>
          <w:p w14:paraId="3C7043FF" w14:textId="77777777" w:rsidR="00A165C8" w:rsidRDefault="00A165C8" w:rsidP="00774FC4">
            <w:pPr>
              <w:spacing w:before="60" w:after="60"/>
              <w:jc w:val="right"/>
            </w:pPr>
          </w:p>
        </w:tc>
        <w:tc>
          <w:tcPr>
            <w:tcW w:w="1814" w:type="dxa"/>
          </w:tcPr>
          <w:p w14:paraId="39ED7111" w14:textId="77777777" w:rsidR="00A165C8" w:rsidRDefault="00A165C8" w:rsidP="00774FC4">
            <w:pPr>
              <w:spacing w:before="60" w:after="60"/>
              <w:jc w:val="right"/>
            </w:pPr>
          </w:p>
        </w:tc>
      </w:tr>
    </w:tbl>
    <w:p w14:paraId="4FDACFAB" w14:textId="77777777" w:rsidR="00A165C8" w:rsidRDefault="00A165C8" w:rsidP="007A2AB9">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72306F" w14:paraId="1984AE47" w14:textId="77777777" w:rsidTr="00B5165D">
        <w:tc>
          <w:tcPr>
            <w:tcW w:w="1701" w:type="dxa"/>
            <w:tcBorders>
              <w:left w:val="single" w:sz="4" w:space="0" w:color="auto"/>
            </w:tcBorders>
          </w:tcPr>
          <w:p w14:paraId="185DAAF1" w14:textId="77777777" w:rsidR="0072306F" w:rsidRDefault="0072306F" w:rsidP="00B5165D">
            <w:pPr>
              <w:spacing w:before="60" w:after="60"/>
            </w:pPr>
          </w:p>
        </w:tc>
        <w:tc>
          <w:tcPr>
            <w:tcW w:w="1531" w:type="dxa"/>
          </w:tcPr>
          <w:p w14:paraId="5C738E88" w14:textId="77777777" w:rsidR="0072306F" w:rsidRPr="004305C4" w:rsidRDefault="0072306F" w:rsidP="00B5165D">
            <w:pPr>
              <w:spacing w:before="60" w:after="60"/>
              <w:jc w:val="center"/>
            </w:pPr>
            <w:r>
              <w:t>Vorjahr</w:t>
            </w:r>
            <w:r w:rsidR="009A7F97">
              <w:t xml:space="preserve"> </w:t>
            </w:r>
            <w:r w:rsidR="009A7F97">
              <w:rPr>
                <w:vanish/>
              </w:rPr>
              <w:t>[</w:t>
            </w:r>
            <w:proofErr w:type="spellStart"/>
            <w:r w:rsidR="009A7F97">
              <w:rPr>
                <w:vanish/>
              </w:rPr>
              <w:t>DtBiljahr_vjbis</w:t>
            </w:r>
            <w:proofErr w:type="spellEnd"/>
            <w:proofErr w:type="gramStart"/>
            <w:r w:rsidR="009A7F97">
              <w:rPr>
                <w:vanish/>
              </w:rPr>
              <w:t>.:</w:t>
            </w:r>
            <w:r w:rsidR="009A7F97">
              <w:t>@</w:t>
            </w:r>
            <w:proofErr w:type="gramEnd"/>
            <w:r w:rsidR="009A7F97">
              <w:t>Datum@</w:t>
            </w:r>
            <w:r w:rsidR="009A7F97">
              <w:rPr>
                <w:vanish/>
              </w:rPr>
              <w:t>]</w:t>
            </w:r>
          </w:p>
        </w:tc>
        <w:tc>
          <w:tcPr>
            <w:tcW w:w="1814" w:type="dxa"/>
          </w:tcPr>
          <w:p w14:paraId="582FCCF9" w14:textId="77777777" w:rsidR="0072306F" w:rsidRDefault="0072306F" w:rsidP="00B5165D">
            <w:pPr>
              <w:spacing w:before="60" w:after="60"/>
              <w:jc w:val="center"/>
            </w:pPr>
            <w:r>
              <w:t>davon Restlaufzeit bis 1 Jahr</w:t>
            </w:r>
          </w:p>
        </w:tc>
        <w:tc>
          <w:tcPr>
            <w:tcW w:w="1814" w:type="dxa"/>
          </w:tcPr>
          <w:p w14:paraId="3CD756EE" w14:textId="77777777" w:rsidR="0072306F" w:rsidRDefault="0072306F" w:rsidP="00B5165D">
            <w:pPr>
              <w:spacing w:before="60" w:after="60"/>
              <w:jc w:val="center"/>
            </w:pPr>
            <w:r>
              <w:t>davon Restlaufzeit über 1</w:t>
            </w:r>
            <w:r w:rsidR="009A7F97">
              <w:t xml:space="preserve"> </w:t>
            </w:r>
            <w:r>
              <w:t>Jahr</w:t>
            </w:r>
          </w:p>
        </w:tc>
        <w:tc>
          <w:tcPr>
            <w:tcW w:w="1814" w:type="dxa"/>
          </w:tcPr>
          <w:p w14:paraId="2C2EC693" w14:textId="77777777" w:rsidR="0072306F" w:rsidRDefault="0072306F" w:rsidP="00B5165D">
            <w:pPr>
              <w:spacing w:before="60" w:after="60"/>
              <w:jc w:val="center"/>
            </w:pPr>
            <w:r>
              <w:t>davon Restlaufzeit über 5 Jahre</w:t>
            </w:r>
          </w:p>
        </w:tc>
      </w:tr>
      <w:tr w:rsidR="0072306F" w14:paraId="19B96157" w14:textId="77777777" w:rsidTr="00B5165D">
        <w:tc>
          <w:tcPr>
            <w:tcW w:w="1701" w:type="dxa"/>
            <w:tcBorders>
              <w:left w:val="single" w:sz="4" w:space="0" w:color="auto"/>
            </w:tcBorders>
          </w:tcPr>
          <w:p w14:paraId="121E881A" w14:textId="77777777" w:rsidR="0072306F" w:rsidRDefault="0072306F" w:rsidP="00B5165D">
            <w:pPr>
              <w:spacing w:before="60" w:after="60"/>
            </w:pPr>
            <w:r>
              <w:t xml:space="preserve">Verbindlichkeiten </w:t>
            </w:r>
          </w:p>
        </w:tc>
        <w:tc>
          <w:tcPr>
            <w:tcW w:w="1531" w:type="dxa"/>
          </w:tcPr>
          <w:p w14:paraId="38580AAA" w14:textId="77777777" w:rsidR="0072306F" w:rsidRDefault="0072306F" w:rsidP="00B5165D">
            <w:pPr>
              <w:spacing w:before="60" w:after="60"/>
              <w:jc w:val="right"/>
            </w:pPr>
          </w:p>
        </w:tc>
        <w:tc>
          <w:tcPr>
            <w:tcW w:w="1814" w:type="dxa"/>
          </w:tcPr>
          <w:p w14:paraId="249DDE99" w14:textId="77777777" w:rsidR="0072306F" w:rsidRDefault="0072306F" w:rsidP="00B5165D">
            <w:pPr>
              <w:spacing w:before="60" w:after="60"/>
              <w:jc w:val="right"/>
            </w:pPr>
          </w:p>
        </w:tc>
        <w:tc>
          <w:tcPr>
            <w:tcW w:w="1814" w:type="dxa"/>
          </w:tcPr>
          <w:p w14:paraId="577147F5" w14:textId="77777777" w:rsidR="0072306F" w:rsidRDefault="0072306F" w:rsidP="00B5165D">
            <w:pPr>
              <w:spacing w:before="60" w:after="60"/>
              <w:jc w:val="right"/>
            </w:pPr>
          </w:p>
        </w:tc>
        <w:tc>
          <w:tcPr>
            <w:tcW w:w="1814" w:type="dxa"/>
          </w:tcPr>
          <w:p w14:paraId="2FE25A92" w14:textId="77777777" w:rsidR="0072306F" w:rsidRDefault="0072306F" w:rsidP="00B5165D">
            <w:pPr>
              <w:spacing w:before="60" w:after="60"/>
              <w:jc w:val="right"/>
            </w:pPr>
          </w:p>
        </w:tc>
      </w:tr>
    </w:tbl>
    <w:p w14:paraId="77D81953" w14:textId="77777777" w:rsidR="0072306F" w:rsidRDefault="0072306F" w:rsidP="007A2AB9">
      <w:pPr>
        <w:pStyle w:val="StandardME"/>
      </w:pPr>
    </w:p>
    <w:p w14:paraId="3850735F" w14:textId="77777777" w:rsidR="0072306F" w:rsidRPr="00CB4402" w:rsidRDefault="0072306F" w:rsidP="007A2AB9">
      <w:pPr>
        <w:pStyle w:val="StandardME"/>
      </w:pPr>
    </w:p>
    <w:p w14:paraId="0166E4D9" w14:textId="77777777" w:rsidR="007A2AB9" w:rsidRPr="00EB18F5" w:rsidRDefault="007A2AB9" w:rsidP="007A2AB9">
      <w:pPr>
        <w:pStyle w:val="StandardME"/>
        <w:rPr>
          <w:i/>
        </w:rPr>
      </w:pPr>
      <w:r w:rsidRPr="00EB18F5">
        <w:t>Von den Ve</w:t>
      </w:r>
      <w:r>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63660A6F" w14:textId="77777777" w:rsidR="007A2AB9" w:rsidRPr="00EB18F5" w:rsidRDefault="007A2AB9" w:rsidP="007A2AB9">
      <w:pPr>
        <w:pStyle w:val="StandardME"/>
      </w:pPr>
    </w:p>
    <w:p w14:paraId="5CAB279B" w14:textId="77777777" w:rsidR="007A2AB9" w:rsidRPr="00EB18F5" w:rsidRDefault="007A2AB9" w:rsidP="007A2AB9">
      <w:pPr>
        <w:pStyle w:val="StandardME"/>
      </w:pPr>
      <w:r w:rsidRPr="00EB18F5">
        <w:t>Unter den Verbindlichkeiten aus Lieferungen und Leistungen / Verbindlichkeiten gegenüber Gesellschaftern / sonstigen Verbindlichkeiten sind Verbindlichkeiten gegenüber verbundene</w:t>
      </w:r>
      <w:r>
        <w:t>n Unternehmen von € … enthalten.</w:t>
      </w:r>
    </w:p>
    <w:p w14:paraId="2D1B3E1A" w14:textId="77777777" w:rsidR="007A2AB9" w:rsidRPr="00EB18F5" w:rsidRDefault="007A2AB9" w:rsidP="007A2AB9">
      <w:pPr>
        <w:pStyle w:val="StandardME"/>
      </w:pPr>
    </w:p>
    <w:p w14:paraId="092A284A" w14:textId="77777777" w:rsidR="007A2AB9" w:rsidRPr="00EB18F5" w:rsidRDefault="007A2AB9" w:rsidP="007A2AB9">
      <w:pPr>
        <w:pStyle w:val="StandardME"/>
      </w:pPr>
      <w:r w:rsidRPr="00EB18F5">
        <w:lastRenderedPageBreak/>
        <w:t>Unter den Verbindlichkeiten aus Lieferungen und Leistungen / Verbindlichkeiten gegenüber verbundenen Unternehmen / sonstigen Verbindlichkeiten sind Verbindlichkeiten gegenüber Gese</w:t>
      </w:r>
      <w:r>
        <w:t>llschaftern von € … ausgewiesen.</w:t>
      </w:r>
    </w:p>
    <w:p w14:paraId="3158653E" w14:textId="77777777" w:rsidR="007A2AB9" w:rsidRPr="00EB18F5" w:rsidRDefault="007A2AB9" w:rsidP="007A2AB9">
      <w:pPr>
        <w:pStyle w:val="StandardME"/>
      </w:pPr>
    </w:p>
    <w:p w14:paraId="2730C481" w14:textId="77777777" w:rsidR="007A2AB9" w:rsidRDefault="007A2AB9" w:rsidP="007A2AB9">
      <w:pPr>
        <w:pStyle w:val="StandardME"/>
      </w:pPr>
      <w:r w:rsidRPr="00EB18F5">
        <w:t>Unter den Verbindlichkeiten gegenüber verbundenen Unternehmen sind Verbindlichkeiten aus Lieferungen und Leistungen von € … ausgewiesen.</w:t>
      </w:r>
    </w:p>
    <w:p w14:paraId="14EF5F8F" w14:textId="77777777" w:rsidR="007A2AB9" w:rsidRDefault="007A2AB9" w:rsidP="007A2AB9">
      <w:pPr>
        <w:pStyle w:val="StandardME"/>
      </w:pPr>
    </w:p>
    <w:p w14:paraId="3E31AA7F" w14:textId="77777777" w:rsidR="007A2AB9" w:rsidRDefault="007A2AB9" w:rsidP="007A2AB9">
      <w:pPr>
        <w:pStyle w:val="StandardME"/>
      </w:pPr>
    </w:p>
    <w:p w14:paraId="126690CC" w14:textId="77777777" w:rsidR="007A2AB9" w:rsidRPr="0078496A" w:rsidRDefault="007A2AB9" w:rsidP="007A2AB9">
      <w:pPr>
        <w:pStyle w:val="StandardME"/>
        <w:rPr>
          <w:b/>
        </w:rPr>
      </w:pPr>
      <w:r w:rsidRPr="0078496A">
        <w:rPr>
          <w:b/>
        </w:rPr>
        <w:t>Passive Rechnungsabgrenzungsposten</w:t>
      </w:r>
    </w:p>
    <w:p w14:paraId="03CDA09B" w14:textId="77777777" w:rsidR="007A2AB9" w:rsidRDefault="007A2AB9" w:rsidP="007A2AB9">
      <w:pPr>
        <w:pStyle w:val="StandardME"/>
      </w:pPr>
    </w:p>
    <w:p w14:paraId="0296FA28" w14:textId="77777777" w:rsidR="007A2AB9" w:rsidRDefault="007A2AB9" w:rsidP="007A2AB9">
      <w:pPr>
        <w:pStyle w:val="StandardME"/>
      </w:pPr>
      <w:r w:rsidRPr="0078496A">
        <w:t>Ausgewiesen werden Einnahmen vor dem Bilanzstichtag,</w:t>
      </w:r>
      <w:r>
        <w:t xml:space="preserve"> </w:t>
      </w:r>
      <w:r w:rsidRPr="0078496A">
        <w:t>soweit sie Ertrag für eine bestimmte Zeit nach dem Bilanzstichtag</w:t>
      </w:r>
      <w:r>
        <w:t xml:space="preserve"> </w:t>
      </w:r>
      <w:r w:rsidRPr="0078496A">
        <w:t>darstellen.</w:t>
      </w:r>
    </w:p>
    <w:p w14:paraId="75078B92" w14:textId="77777777" w:rsidR="007A2AB9" w:rsidRDefault="007A2AB9" w:rsidP="007A2AB9">
      <w:pPr>
        <w:pStyle w:val="StandardME"/>
      </w:pPr>
    </w:p>
    <w:p w14:paraId="3D826557" w14:textId="77777777" w:rsidR="007A2AB9" w:rsidRDefault="007A2AB9" w:rsidP="007A2AB9">
      <w:pPr>
        <w:pStyle w:val="StandardME"/>
      </w:pPr>
    </w:p>
    <w:p w14:paraId="4E768A67" w14:textId="77777777" w:rsidR="007A2AB9" w:rsidRDefault="007A2AB9" w:rsidP="007A2AB9">
      <w:pPr>
        <w:pStyle w:val="StandardME"/>
        <w:rPr>
          <w:b/>
        </w:rPr>
      </w:pPr>
      <w:r w:rsidRPr="00EB18F5">
        <w:rPr>
          <w:b/>
        </w:rPr>
        <w:t>Haftungsverhältnisse</w:t>
      </w:r>
    </w:p>
    <w:p w14:paraId="34A87C6B" w14:textId="77777777" w:rsidR="007A2AB9" w:rsidRDefault="007A2AB9" w:rsidP="007A2AB9">
      <w:pPr>
        <w:pStyle w:val="StandardME"/>
      </w:pPr>
    </w:p>
    <w:p w14:paraId="3EB9D708" w14:textId="77777777" w:rsidR="007A2AB9" w:rsidRDefault="007A2AB9" w:rsidP="007A2AB9">
      <w:pPr>
        <w:pStyle w:val="StandardME"/>
      </w:pPr>
      <w:r>
        <w:t>Die Haftungsverhältnisse gliedern sich wie folgt:</w:t>
      </w:r>
    </w:p>
    <w:p w14:paraId="7A7B36A7" w14:textId="77777777" w:rsidR="007A2AB9" w:rsidRDefault="007A2AB9" w:rsidP="007A2AB9">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7A2AB9" w14:paraId="002C576B" w14:textId="77777777" w:rsidTr="00314EC5">
        <w:tc>
          <w:tcPr>
            <w:tcW w:w="2495" w:type="dxa"/>
            <w:tcBorders>
              <w:left w:val="single" w:sz="4" w:space="0" w:color="auto"/>
            </w:tcBorders>
          </w:tcPr>
          <w:p w14:paraId="63ECA252" w14:textId="77777777" w:rsidR="007A2AB9" w:rsidRDefault="007A2AB9" w:rsidP="00314EC5">
            <w:pPr>
              <w:spacing w:before="60" w:after="60"/>
            </w:pPr>
          </w:p>
        </w:tc>
        <w:tc>
          <w:tcPr>
            <w:tcW w:w="1920" w:type="dxa"/>
          </w:tcPr>
          <w:p w14:paraId="081C1529" w14:textId="77777777" w:rsidR="007A2AB9" w:rsidRDefault="007A2AB9" w:rsidP="009A7F97">
            <w:pPr>
              <w:spacing w:before="60" w:after="60"/>
              <w:jc w:val="center"/>
            </w:pPr>
            <w:r>
              <w:t>Gesamt</w:t>
            </w:r>
            <w:r w:rsidR="009A7F97">
              <w:br/>
              <w:t>Geschäftsjahr</w:t>
            </w:r>
            <w:r w:rsidR="009A7F97">
              <w:br/>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920" w:type="dxa"/>
          </w:tcPr>
          <w:p w14:paraId="3864728D" w14:textId="77777777" w:rsidR="007A2AB9" w:rsidRDefault="009A7F97" w:rsidP="009A7F97">
            <w:pPr>
              <w:spacing w:before="60" w:after="60"/>
              <w:jc w:val="center"/>
            </w:pPr>
            <w:r>
              <w:t>Gesamt</w:t>
            </w:r>
            <w:r>
              <w:br/>
              <w:t>Vorjahr</w:t>
            </w:r>
            <w:r>
              <w:br/>
            </w:r>
            <w:r>
              <w:rPr>
                <w:vanish/>
              </w:rPr>
              <w:t>[</w:t>
            </w:r>
            <w:proofErr w:type="spellStart"/>
            <w:r>
              <w:rPr>
                <w:vanish/>
              </w:rPr>
              <w:t>DtBiljahr_vjbis</w:t>
            </w:r>
            <w:proofErr w:type="spellEnd"/>
            <w:proofErr w:type="gramStart"/>
            <w:r>
              <w:rPr>
                <w:vanish/>
              </w:rPr>
              <w:t>.:</w:t>
            </w:r>
            <w:r>
              <w:t>@</w:t>
            </w:r>
            <w:proofErr w:type="gramEnd"/>
            <w:r>
              <w:t>Datum@</w:t>
            </w:r>
            <w:r>
              <w:rPr>
                <w:vanish/>
              </w:rPr>
              <w:t>]</w:t>
            </w:r>
          </w:p>
        </w:tc>
        <w:tc>
          <w:tcPr>
            <w:tcW w:w="1920" w:type="dxa"/>
          </w:tcPr>
          <w:p w14:paraId="008B6EF5" w14:textId="77777777" w:rsidR="007A2AB9" w:rsidRDefault="007A2AB9" w:rsidP="00314EC5">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7A2AB9" w14:paraId="01AEEC84" w14:textId="77777777" w:rsidTr="00314EC5">
        <w:tc>
          <w:tcPr>
            <w:tcW w:w="2495" w:type="dxa"/>
            <w:tcBorders>
              <w:left w:val="single" w:sz="4" w:space="0" w:color="auto"/>
            </w:tcBorders>
          </w:tcPr>
          <w:p w14:paraId="40225001" w14:textId="77777777" w:rsidR="007A2AB9" w:rsidRPr="00CE2B16" w:rsidRDefault="007A2AB9" w:rsidP="00314EC5">
            <w:pPr>
              <w:spacing w:before="60" w:after="60"/>
            </w:pPr>
            <w:r w:rsidRPr="00CE2B16">
              <w:t>Verbindlichkeiten aus der</w:t>
            </w:r>
            <w:r>
              <w:t xml:space="preserve"> </w:t>
            </w:r>
            <w:r w:rsidRPr="00CE2B16">
              <w:t>Begebung und Übertragung</w:t>
            </w:r>
            <w:r>
              <w:t xml:space="preserve"> </w:t>
            </w:r>
            <w:r w:rsidRPr="00CE2B16">
              <w:t>von Wechseln</w:t>
            </w:r>
          </w:p>
          <w:p w14:paraId="7F641B2C" w14:textId="77777777" w:rsidR="007A2AB9" w:rsidRPr="00CE2B16" w:rsidRDefault="007A2AB9" w:rsidP="00314EC5">
            <w:pPr>
              <w:spacing w:before="60" w:after="60"/>
            </w:pPr>
            <w:r w:rsidRPr="00CE2B16">
              <w:t>davon Verpflichtungen betreffend</w:t>
            </w:r>
            <w:r>
              <w:t xml:space="preserve"> </w:t>
            </w:r>
            <w:r w:rsidRPr="00CE2B16">
              <w:t>die Altersversorgung</w:t>
            </w:r>
          </w:p>
          <w:p w14:paraId="3E737580" w14:textId="77777777" w:rsidR="007A2AB9" w:rsidRDefault="007A2AB9" w:rsidP="00314EC5">
            <w:pPr>
              <w:spacing w:before="60" w:after="60"/>
            </w:pPr>
            <w:r w:rsidRPr="00CE2B16">
              <w:t>davon gegenüber verbundenen</w:t>
            </w:r>
            <w:r>
              <w:t xml:space="preserve"> </w:t>
            </w:r>
            <w:r w:rsidRPr="00CE2B16">
              <w:t>oder assoziierten Unternehmen</w:t>
            </w:r>
          </w:p>
        </w:tc>
        <w:tc>
          <w:tcPr>
            <w:tcW w:w="1920" w:type="dxa"/>
          </w:tcPr>
          <w:p w14:paraId="6E6F758E" w14:textId="77777777" w:rsidR="007A2AB9" w:rsidRDefault="007A2AB9" w:rsidP="00314EC5">
            <w:pPr>
              <w:spacing w:before="60" w:after="60"/>
              <w:jc w:val="right"/>
            </w:pPr>
          </w:p>
        </w:tc>
        <w:tc>
          <w:tcPr>
            <w:tcW w:w="1920" w:type="dxa"/>
          </w:tcPr>
          <w:p w14:paraId="44FDC26B" w14:textId="77777777" w:rsidR="007A2AB9" w:rsidRDefault="007A2AB9" w:rsidP="00314EC5">
            <w:pPr>
              <w:spacing w:before="60" w:after="60"/>
              <w:jc w:val="right"/>
            </w:pPr>
          </w:p>
        </w:tc>
        <w:tc>
          <w:tcPr>
            <w:tcW w:w="1920" w:type="dxa"/>
          </w:tcPr>
          <w:p w14:paraId="56186A32" w14:textId="77777777" w:rsidR="007A2AB9" w:rsidRDefault="007A2AB9" w:rsidP="00314EC5">
            <w:pPr>
              <w:spacing w:before="60" w:after="60"/>
              <w:jc w:val="right"/>
            </w:pPr>
          </w:p>
        </w:tc>
      </w:tr>
      <w:tr w:rsidR="007A2AB9" w14:paraId="7B107CC6" w14:textId="77777777" w:rsidTr="00314EC5">
        <w:tc>
          <w:tcPr>
            <w:tcW w:w="2495" w:type="dxa"/>
            <w:tcBorders>
              <w:left w:val="single" w:sz="4" w:space="0" w:color="auto"/>
            </w:tcBorders>
          </w:tcPr>
          <w:p w14:paraId="2EB42A18" w14:textId="77777777" w:rsidR="007A2AB9" w:rsidRDefault="007A2AB9" w:rsidP="00314EC5">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50BF9FA8" w14:textId="77777777" w:rsidR="007A2AB9" w:rsidRDefault="007A2AB9" w:rsidP="00314EC5">
            <w:pPr>
              <w:autoSpaceDE w:val="0"/>
              <w:autoSpaceDN w:val="0"/>
              <w:adjustRightInd w:val="0"/>
              <w:spacing w:before="60" w:after="60"/>
            </w:pPr>
            <w:r w:rsidRPr="00CE2B16">
              <w:t>davon Verpflichtungen betreffend</w:t>
            </w:r>
            <w:r>
              <w:t xml:space="preserve"> </w:t>
            </w:r>
            <w:r w:rsidRPr="00CE2B16">
              <w:t>die Altersversorgung</w:t>
            </w:r>
          </w:p>
          <w:p w14:paraId="625CBEB4" w14:textId="77777777" w:rsidR="007A2AB9" w:rsidRPr="00CE2B16" w:rsidRDefault="007A2AB9" w:rsidP="00314EC5">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1B0CF4F5" w14:textId="77777777" w:rsidR="007A2AB9" w:rsidRDefault="007A2AB9" w:rsidP="00314EC5">
            <w:pPr>
              <w:spacing w:before="60" w:after="60"/>
              <w:jc w:val="right"/>
            </w:pPr>
          </w:p>
        </w:tc>
        <w:tc>
          <w:tcPr>
            <w:tcW w:w="1920" w:type="dxa"/>
          </w:tcPr>
          <w:p w14:paraId="5B1E0E41" w14:textId="77777777" w:rsidR="007A2AB9" w:rsidRDefault="007A2AB9" w:rsidP="00314EC5">
            <w:pPr>
              <w:spacing w:before="60" w:after="60"/>
              <w:jc w:val="right"/>
            </w:pPr>
          </w:p>
        </w:tc>
        <w:tc>
          <w:tcPr>
            <w:tcW w:w="1920" w:type="dxa"/>
          </w:tcPr>
          <w:p w14:paraId="2B15B6BF" w14:textId="77777777" w:rsidR="007A2AB9" w:rsidRDefault="007A2AB9" w:rsidP="00314EC5">
            <w:pPr>
              <w:spacing w:before="60" w:after="60"/>
              <w:jc w:val="right"/>
            </w:pPr>
          </w:p>
        </w:tc>
      </w:tr>
      <w:tr w:rsidR="007A2AB9" w14:paraId="3FC04C37" w14:textId="77777777" w:rsidTr="00314EC5">
        <w:tc>
          <w:tcPr>
            <w:tcW w:w="2495" w:type="dxa"/>
            <w:tcBorders>
              <w:left w:val="single" w:sz="4" w:space="0" w:color="auto"/>
            </w:tcBorders>
          </w:tcPr>
          <w:p w14:paraId="428FAB65" w14:textId="77777777" w:rsidR="007A2AB9" w:rsidRPr="00CE2B16" w:rsidRDefault="007A2AB9" w:rsidP="00314EC5">
            <w:pPr>
              <w:spacing w:before="60" w:after="60"/>
            </w:pPr>
            <w:r w:rsidRPr="00CE2B16">
              <w:t>Verbindlichkeiten aus Gewährleistungsverträgen</w:t>
            </w:r>
          </w:p>
          <w:p w14:paraId="1CAF1816" w14:textId="77777777" w:rsidR="007A2AB9" w:rsidRPr="00CE2B16" w:rsidRDefault="007A2AB9" w:rsidP="00314EC5">
            <w:pPr>
              <w:spacing w:before="60" w:after="60"/>
            </w:pPr>
            <w:r w:rsidRPr="00CE2B16">
              <w:t>davon Verpflichtungen betreffend</w:t>
            </w:r>
            <w:r>
              <w:t xml:space="preserve"> </w:t>
            </w:r>
            <w:r w:rsidRPr="00CE2B16">
              <w:t>die Altersversorgung</w:t>
            </w:r>
          </w:p>
          <w:p w14:paraId="043BC808" w14:textId="77777777" w:rsidR="007A2AB9" w:rsidRPr="00CE2B16" w:rsidRDefault="007A2AB9" w:rsidP="00314EC5">
            <w:pPr>
              <w:spacing w:before="60" w:after="60"/>
            </w:pPr>
            <w:r w:rsidRPr="00CE2B16">
              <w:t>davon gegenüber verbundenen</w:t>
            </w:r>
            <w:r>
              <w:t xml:space="preserve"> </w:t>
            </w:r>
            <w:r w:rsidRPr="00CE2B16">
              <w:t>oder assoziierten Unternehmen</w:t>
            </w:r>
          </w:p>
        </w:tc>
        <w:tc>
          <w:tcPr>
            <w:tcW w:w="1920" w:type="dxa"/>
          </w:tcPr>
          <w:p w14:paraId="04758BB0" w14:textId="77777777" w:rsidR="007A2AB9" w:rsidRDefault="007A2AB9" w:rsidP="00314EC5">
            <w:pPr>
              <w:spacing w:before="60" w:after="60"/>
              <w:jc w:val="right"/>
            </w:pPr>
          </w:p>
        </w:tc>
        <w:tc>
          <w:tcPr>
            <w:tcW w:w="1920" w:type="dxa"/>
          </w:tcPr>
          <w:p w14:paraId="2C7C9BEE" w14:textId="77777777" w:rsidR="007A2AB9" w:rsidRDefault="007A2AB9" w:rsidP="00314EC5">
            <w:pPr>
              <w:spacing w:before="60" w:after="60"/>
              <w:jc w:val="right"/>
            </w:pPr>
          </w:p>
        </w:tc>
        <w:tc>
          <w:tcPr>
            <w:tcW w:w="1920" w:type="dxa"/>
          </w:tcPr>
          <w:p w14:paraId="4376CDC1" w14:textId="77777777" w:rsidR="007A2AB9" w:rsidRDefault="007A2AB9" w:rsidP="00314EC5">
            <w:pPr>
              <w:spacing w:before="60" w:after="60"/>
              <w:jc w:val="right"/>
            </w:pPr>
          </w:p>
        </w:tc>
      </w:tr>
    </w:tbl>
    <w:p w14:paraId="4F38B16C" w14:textId="77777777" w:rsidR="007A2AB9" w:rsidRDefault="007A2AB9" w:rsidP="007A2AB9">
      <w:pPr>
        <w:pStyle w:val="StandardME"/>
      </w:pPr>
    </w:p>
    <w:p w14:paraId="4CFB5519" w14:textId="77777777" w:rsidR="007A2AB9" w:rsidRDefault="007A2AB9" w:rsidP="007A2AB9">
      <w:pPr>
        <w:pStyle w:val="StandardME"/>
      </w:pPr>
    </w:p>
    <w:p w14:paraId="60FC8A41" w14:textId="77777777" w:rsidR="007A2AB9" w:rsidRDefault="007A2AB9" w:rsidP="007A2AB9">
      <w:pPr>
        <w:pStyle w:val="berschrift6"/>
      </w:pPr>
      <w:r>
        <w:lastRenderedPageBreak/>
        <w:t>Gewinn und Verlustrechnung</w:t>
      </w:r>
    </w:p>
    <w:p w14:paraId="659F4301" w14:textId="77777777" w:rsidR="007A2AB9" w:rsidRDefault="007A2AB9" w:rsidP="00FC7048">
      <w:pPr>
        <w:pStyle w:val="StandardME"/>
        <w:ind w:left="0"/>
      </w:pPr>
    </w:p>
    <w:p w14:paraId="3D6B44F8" w14:textId="77777777" w:rsidR="00903229" w:rsidRDefault="00903229" w:rsidP="007A2AB9">
      <w:pPr>
        <w:pStyle w:val="StandardME"/>
      </w:pPr>
    </w:p>
    <w:p w14:paraId="02796F34" w14:textId="77777777" w:rsidR="00903229" w:rsidRPr="00FE5D05" w:rsidRDefault="00903229" w:rsidP="00903229">
      <w:pPr>
        <w:pStyle w:val="StandardME"/>
      </w:pPr>
      <w:r w:rsidRPr="00FE5D05">
        <w:t>In den sonstigen betrieblichen Erträgen sind folgende</w:t>
      </w:r>
    </w:p>
    <w:p w14:paraId="07ABDDCF" w14:textId="77777777" w:rsidR="00903229" w:rsidRDefault="00903229" w:rsidP="00903229">
      <w:pPr>
        <w:pStyle w:val="StandardME"/>
      </w:pPr>
      <w:r w:rsidRPr="00FE5D05">
        <w:t>wesentlichen pe</w:t>
      </w:r>
      <w:r>
        <w:t>riodenfremde Erträge enthalten:</w:t>
      </w:r>
    </w:p>
    <w:p w14:paraId="6768FF5A" w14:textId="77777777" w:rsidR="00903229" w:rsidRDefault="00903229" w:rsidP="00903229">
      <w:pPr>
        <w:pStyle w:val="StandardME"/>
      </w:pPr>
      <w:r>
        <w:t>…</w:t>
      </w:r>
    </w:p>
    <w:p w14:paraId="42191686" w14:textId="77777777" w:rsidR="00903229" w:rsidRPr="00FE5D05" w:rsidRDefault="00903229" w:rsidP="00903229">
      <w:pPr>
        <w:pStyle w:val="StandardME"/>
      </w:pPr>
    </w:p>
    <w:p w14:paraId="5781E061" w14:textId="77777777" w:rsidR="00903229" w:rsidRPr="00FE5D05" w:rsidRDefault="00903229" w:rsidP="00903229">
      <w:pPr>
        <w:pStyle w:val="StandardME"/>
      </w:pPr>
      <w:r w:rsidRPr="00FE5D05">
        <w:t>In den sonstigen betrieblichen Erträgen sind folgende</w:t>
      </w:r>
    </w:p>
    <w:p w14:paraId="2C89D0F1" w14:textId="77777777" w:rsidR="00903229" w:rsidRDefault="00903229" w:rsidP="00903229">
      <w:pPr>
        <w:pStyle w:val="StandardME"/>
      </w:pPr>
      <w:r w:rsidRPr="00FE5D05">
        <w:t>außer</w:t>
      </w:r>
      <w:r>
        <w:t>gewöhnlichen Erträge enthalten:</w:t>
      </w:r>
    </w:p>
    <w:p w14:paraId="55D8A5FA" w14:textId="081530D1" w:rsidR="00903229" w:rsidRDefault="00903229" w:rsidP="00903229">
      <w:pPr>
        <w:pStyle w:val="StandardME"/>
      </w:pPr>
      <w:r>
        <w:t>…</w:t>
      </w:r>
    </w:p>
    <w:p w14:paraId="69C75016" w14:textId="77777777" w:rsidR="00903229" w:rsidRDefault="00903229" w:rsidP="007A2AB9">
      <w:pPr>
        <w:pStyle w:val="StandardME"/>
      </w:pPr>
    </w:p>
    <w:p w14:paraId="29DA58DA" w14:textId="73644C12" w:rsidR="007A2AB9" w:rsidRDefault="00903229" w:rsidP="007A2AB9">
      <w:pPr>
        <w:pStyle w:val="StandardME"/>
      </w:pPr>
      <w:r>
        <w:t>I</w:t>
      </w:r>
      <w:r w:rsidR="007A2AB9" w:rsidRPr="002B4633">
        <w:t>n den sonstigen betrieblichen Aufwendungen sind folgende</w:t>
      </w:r>
      <w:r w:rsidR="007A2AB9">
        <w:t xml:space="preserve"> </w:t>
      </w:r>
      <w:r w:rsidR="007A2AB9" w:rsidRPr="002B4633">
        <w:t>außergewöhnlichen Aufwendungen enthalten:</w:t>
      </w:r>
    </w:p>
    <w:p w14:paraId="388F74B8" w14:textId="77777777" w:rsidR="007A2AB9" w:rsidRDefault="000C60F4" w:rsidP="007A2AB9">
      <w:pPr>
        <w:pStyle w:val="StandardME"/>
      </w:pPr>
      <w:r>
        <w:t>…</w:t>
      </w:r>
    </w:p>
    <w:p w14:paraId="727D824B" w14:textId="77777777" w:rsidR="007A2AB9" w:rsidRDefault="007A2AB9" w:rsidP="007A2AB9">
      <w:pPr>
        <w:pStyle w:val="StandardME"/>
      </w:pPr>
    </w:p>
    <w:p w14:paraId="53FC7413" w14:textId="77777777" w:rsidR="007A2AB9" w:rsidRDefault="007A2AB9" w:rsidP="007A2AB9">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 xml:space="preserve">Höhe von T€ </w:t>
      </w:r>
      <w:proofErr w:type="gramStart"/>
      <w:r w:rsidRPr="008E1C63">
        <w:t>…</w:t>
      </w:r>
      <w:r w:rsidR="000C60F4">
        <w:t xml:space="preserve"> </w:t>
      </w:r>
      <w:r w:rsidRPr="008E1C63">
        <w:t>,</w:t>
      </w:r>
      <w:proofErr w:type="gramEnd"/>
      <w:r w:rsidRPr="008E1C63">
        <w:t xml:space="preserve"> die in</w:t>
      </w:r>
      <w:r>
        <w:t xml:space="preserve"> </w:t>
      </w:r>
      <w:r w:rsidRPr="008E1C63">
        <w:t>Vorjahren als außerordentlicher Aufwand ausgewiesen</w:t>
      </w:r>
      <w:r>
        <w:t xml:space="preserve"> </w:t>
      </w:r>
      <w:r w:rsidRPr="008E1C63">
        <w:t>wurden.</w:t>
      </w:r>
    </w:p>
    <w:p w14:paraId="16FDEE6C" w14:textId="77777777" w:rsidR="007A2AB9" w:rsidRDefault="007A2AB9" w:rsidP="00D9606A">
      <w:pPr>
        <w:pStyle w:val="StandardME"/>
        <w:ind w:left="0"/>
      </w:pPr>
    </w:p>
    <w:p w14:paraId="26B05FD5" w14:textId="77777777" w:rsidR="00CC7EA9" w:rsidRDefault="00CC7EA9" w:rsidP="00D9606A">
      <w:pPr>
        <w:pStyle w:val="StandardME"/>
        <w:ind w:left="0"/>
      </w:pPr>
    </w:p>
    <w:p w14:paraId="57592381" w14:textId="77777777" w:rsidR="007A2AB9" w:rsidRDefault="007A2AB9" w:rsidP="007A2AB9">
      <w:pPr>
        <w:pStyle w:val="berschrift6"/>
      </w:pPr>
      <w:r w:rsidRPr="00611C1A">
        <w:t>Sonstige Angaben</w:t>
      </w:r>
    </w:p>
    <w:p w14:paraId="11B3DD63" w14:textId="77777777" w:rsidR="007A2AB9" w:rsidRPr="00983C3E" w:rsidRDefault="007A2AB9" w:rsidP="007A2AB9">
      <w:pPr>
        <w:pStyle w:val="StandardME"/>
      </w:pPr>
    </w:p>
    <w:p w14:paraId="3C40EA6B" w14:textId="77777777" w:rsidR="007A2AB9" w:rsidRDefault="007A2AB9" w:rsidP="007A2AB9">
      <w:pPr>
        <w:pStyle w:val="StandardME"/>
        <w:rPr>
          <w:b/>
        </w:rPr>
      </w:pPr>
      <w:r>
        <w:rPr>
          <w:b/>
        </w:rPr>
        <w:t>Sonstige finanzielle Verpflichtungen</w:t>
      </w:r>
    </w:p>
    <w:p w14:paraId="216DE157" w14:textId="77777777" w:rsidR="007A2AB9" w:rsidRDefault="007A2AB9" w:rsidP="007A2AB9">
      <w:pPr>
        <w:pStyle w:val="StandardME"/>
      </w:pPr>
    </w:p>
    <w:p w14:paraId="0F6A919D" w14:textId="77777777" w:rsidR="007A2AB9" w:rsidRDefault="007A2AB9" w:rsidP="007A2AB9">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0660E0B2" w14:textId="77777777" w:rsidR="007A2AB9" w:rsidRPr="00983C3E" w:rsidRDefault="000C60F4" w:rsidP="007A2AB9">
      <w:pPr>
        <w:pStyle w:val="StandardME"/>
      </w:pPr>
      <w:r>
        <w:t>…</w:t>
      </w:r>
    </w:p>
    <w:p w14:paraId="4D98CA08" w14:textId="77777777" w:rsidR="007A2AB9" w:rsidRDefault="007A2AB9" w:rsidP="007A2AB9">
      <w:pPr>
        <w:pStyle w:val="StandardME"/>
      </w:pPr>
    </w:p>
    <w:p w14:paraId="798B65AD" w14:textId="77777777" w:rsidR="007A2AB9" w:rsidRDefault="007A2AB9" w:rsidP="007A2AB9">
      <w:pPr>
        <w:pStyle w:val="StandardME"/>
      </w:pPr>
      <w:r w:rsidRPr="00983C3E">
        <w:t>Die finanziellen Auswirkun</w:t>
      </w:r>
      <w:r>
        <w:t>gen stellen sich wie folgt dar:</w:t>
      </w:r>
    </w:p>
    <w:p w14:paraId="73C896B4" w14:textId="77777777" w:rsidR="007A2AB9" w:rsidRPr="00983C3E" w:rsidRDefault="000C60F4" w:rsidP="007A2AB9">
      <w:pPr>
        <w:pStyle w:val="StandardME"/>
      </w:pPr>
      <w:r>
        <w:t>…</w:t>
      </w:r>
    </w:p>
    <w:p w14:paraId="714A7724" w14:textId="77777777" w:rsidR="007A2AB9" w:rsidRDefault="007A2AB9" w:rsidP="007A2AB9">
      <w:pPr>
        <w:pStyle w:val="StandardME"/>
      </w:pPr>
    </w:p>
    <w:p w14:paraId="50C994BE" w14:textId="77777777" w:rsidR="007A2AB9" w:rsidRDefault="007A2AB9" w:rsidP="007A2AB9">
      <w:pPr>
        <w:pStyle w:val="StandardME"/>
      </w:pPr>
      <w:r w:rsidRPr="00983C3E">
        <w:t>Davon b</w:t>
      </w:r>
      <w:r>
        <w:t>etreffend die Altersversorgung:</w:t>
      </w:r>
    </w:p>
    <w:p w14:paraId="605C0FD1" w14:textId="77777777" w:rsidR="007A2AB9" w:rsidRPr="00983C3E" w:rsidRDefault="000C60F4" w:rsidP="007A2AB9">
      <w:pPr>
        <w:pStyle w:val="StandardME"/>
      </w:pPr>
      <w:r>
        <w:t>…</w:t>
      </w:r>
    </w:p>
    <w:p w14:paraId="46D7BA1D" w14:textId="77777777" w:rsidR="007A2AB9" w:rsidRDefault="007A2AB9" w:rsidP="007A2AB9">
      <w:pPr>
        <w:pStyle w:val="StandardME"/>
      </w:pPr>
    </w:p>
    <w:p w14:paraId="5D0BC7AB" w14:textId="77777777" w:rsidR="007A2AB9" w:rsidRPr="00983C3E" w:rsidRDefault="007A2AB9" w:rsidP="007A2AB9">
      <w:pPr>
        <w:pStyle w:val="StandardME"/>
      </w:pPr>
      <w:r w:rsidRPr="00983C3E">
        <w:t>Davon gegen verbundene oder assoziierte Unternehmen:</w:t>
      </w:r>
    </w:p>
    <w:p w14:paraId="27F7E2DC" w14:textId="77777777" w:rsidR="007A2AB9" w:rsidRDefault="000C60F4" w:rsidP="007A2AB9">
      <w:pPr>
        <w:pStyle w:val="StandardME"/>
      </w:pPr>
      <w:r>
        <w:t>…</w:t>
      </w:r>
    </w:p>
    <w:p w14:paraId="6BC6CF70" w14:textId="77777777" w:rsidR="007A2AB9" w:rsidRDefault="007A2AB9" w:rsidP="007A2AB9">
      <w:pPr>
        <w:pStyle w:val="StandardME"/>
      </w:pPr>
    </w:p>
    <w:p w14:paraId="4510DA66" w14:textId="77777777" w:rsidR="007A2AB9" w:rsidRDefault="007A2AB9" w:rsidP="007A2AB9">
      <w:pPr>
        <w:pStyle w:val="StandardME"/>
      </w:pPr>
      <w:r w:rsidRPr="00983C3E">
        <w:t xml:space="preserve">Zum </w:t>
      </w:r>
      <w:r>
        <w:rPr>
          <w:vanish/>
        </w:rPr>
        <w:t>[</w:t>
      </w:r>
      <w:proofErr w:type="spellStart"/>
      <w:r>
        <w:rPr>
          <w:vanish/>
        </w:rPr>
        <w:t>DtBiljahr_bis</w:t>
      </w:r>
      <w:proofErr w:type="spellEnd"/>
      <w:proofErr w:type="gramStart"/>
      <w:r>
        <w:rPr>
          <w:vanish/>
        </w:rPr>
        <w:t>.:</w:t>
      </w:r>
      <w:r>
        <w:t>@</w:t>
      </w:r>
      <w:proofErr w:type="gramEnd"/>
      <w:r>
        <w:t>Datum@</w:t>
      </w:r>
      <w:r>
        <w:rPr>
          <w:vanish/>
        </w:rPr>
        <w:t>]</w:t>
      </w:r>
      <w:r w:rsidRPr="00983C3E">
        <w:t xml:space="preserve"> bestehen Verpflichtungen aus</w:t>
      </w:r>
      <w:r>
        <w:t xml:space="preserve"> </w:t>
      </w:r>
      <w:r w:rsidRPr="00983C3E">
        <w:t xml:space="preserve">Leasingverträgen in Höhe von T€ </w:t>
      </w:r>
      <w:r w:rsidR="000C60F4">
        <w:t>… .</w:t>
      </w:r>
    </w:p>
    <w:p w14:paraId="3297454F" w14:textId="77777777" w:rsidR="007A2AB9" w:rsidRDefault="007A2AB9" w:rsidP="007A2AB9">
      <w:pPr>
        <w:pStyle w:val="StandardME"/>
      </w:pPr>
      <w:r w:rsidRPr="00983C3E">
        <w:t>Gegenstand der Leasingverträge</w:t>
      </w:r>
      <w:r>
        <w:t xml:space="preserve"> </w:t>
      </w:r>
      <w:r w:rsidRPr="00983C3E">
        <w:t xml:space="preserve">sind hauptsächlich </w:t>
      </w:r>
      <w:r>
        <w:t>die folgenden Wirtschaftsgüter:</w:t>
      </w:r>
    </w:p>
    <w:p w14:paraId="704AC1C3" w14:textId="77777777" w:rsidR="007A2AB9" w:rsidRDefault="007A2AB9" w:rsidP="007A2AB9">
      <w:pPr>
        <w:pStyle w:val="StandardME"/>
      </w:pPr>
      <w:r>
        <w:t>…</w:t>
      </w:r>
    </w:p>
    <w:p w14:paraId="7EF83C6A" w14:textId="77777777" w:rsidR="007A2AB9" w:rsidRDefault="007A2AB9" w:rsidP="007A2AB9">
      <w:pPr>
        <w:pStyle w:val="StandardME"/>
      </w:pPr>
    </w:p>
    <w:p w14:paraId="1432A1FA" w14:textId="77777777" w:rsidR="00CC7EA9" w:rsidRDefault="00CC7EA9" w:rsidP="007A2AB9">
      <w:pPr>
        <w:pStyle w:val="StandardME"/>
      </w:pPr>
    </w:p>
    <w:p w14:paraId="757CA3D9" w14:textId="77777777" w:rsidR="0072306F" w:rsidRPr="00983C3E" w:rsidRDefault="0072306F" w:rsidP="0072306F">
      <w:pPr>
        <w:pStyle w:val="StandardME"/>
      </w:pPr>
      <w:r w:rsidRPr="00E917F4">
        <w:rPr>
          <w:b/>
        </w:rPr>
        <w:t>Arbeitnehmer</w:t>
      </w:r>
    </w:p>
    <w:p w14:paraId="49A6A63B" w14:textId="77777777" w:rsidR="0072306F" w:rsidRDefault="0072306F" w:rsidP="0072306F">
      <w:pPr>
        <w:pStyle w:val="StandardME"/>
      </w:pPr>
    </w:p>
    <w:p w14:paraId="1943FC94" w14:textId="77777777" w:rsidR="0072306F" w:rsidRDefault="0072306F" w:rsidP="00CC7EA9">
      <w:pPr>
        <w:pStyle w:val="StandardME"/>
      </w:pPr>
      <w:r>
        <w:t xml:space="preserve">Am Bilanzstichtag waren im Unternehmen durchschnittlich </w:t>
      </w:r>
      <w:r>
        <w:rPr>
          <w:vanish/>
        </w:rPr>
        <w:t>[</w:t>
      </w:r>
      <w:proofErr w:type="spellStart"/>
      <w:r>
        <w:rPr>
          <w:vanish/>
        </w:rPr>
        <w:t>UserVariable.Anzahl</w:t>
      </w:r>
      <w:proofErr w:type="spellEnd"/>
      <w:r>
        <w:rPr>
          <w:vanish/>
        </w:rPr>
        <w:t xml:space="preserve"> durchschnittliche Mitarbeiter </w:t>
      </w:r>
      <w:proofErr w:type="gramStart"/>
      <w:r>
        <w:rPr>
          <w:vanish/>
        </w:rPr>
        <w:t>Bilanzstichtag:</w:t>
      </w:r>
      <w:r>
        <w:t>#</w:t>
      </w:r>
      <w:proofErr w:type="gramEnd"/>
      <w:r>
        <w:t>Anzahl#</w:t>
      </w:r>
      <w:r>
        <w:rPr>
          <w:vanish/>
        </w:rPr>
        <w:t>]</w:t>
      </w:r>
      <w:r>
        <w:t xml:space="preserve"> Mitarbeiter beschäftigt.</w:t>
      </w:r>
    </w:p>
    <w:p w14:paraId="603D76C1" w14:textId="77777777" w:rsidR="007A2AB9" w:rsidRDefault="007A2AB9" w:rsidP="007A2AB9">
      <w:pPr>
        <w:pStyle w:val="StandardME"/>
      </w:pPr>
    </w:p>
    <w:p w14:paraId="3101C4C6" w14:textId="77777777" w:rsidR="007A2AB9" w:rsidRDefault="007A2AB9" w:rsidP="007A2AB9">
      <w:pPr>
        <w:pStyle w:val="StandardME"/>
      </w:pPr>
    </w:p>
    <w:p w14:paraId="2BE6A0AB" w14:textId="77777777" w:rsidR="007A2AB9" w:rsidRPr="00E917F4" w:rsidRDefault="007A2AB9" w:rsidP="007A2AB9">
      <w:pPr>
        <w:pStyle w:val="StandardME"/>
        <w:rPr>
          <w:b/>
        </w:rPr>
      </w:pPr>
      <w:r w:rsidRPr="00E917F4">
        <w:rPr>
          <w:b/>
        </w:rPr>
        <w:t xml:space="preserve">Mitgliederbewegung </w:t>
      </w:r>
      <w:r w:rsidRPr="00397A6E">
        <w:rPr>
          <w:i/>
          <w:color w:val="0070C0"/>
        </w:rPr>
        <w:t>(nur bei Genossenschaften)</w:t>
      </w:r>
    </w:p>
    <w:p w14:paraId="49AE9790" w14:textId="77777777" w:rsidR="007A2AB9" w:rsidRDefault="007A2AB9" w:rsidP="007A2AB9">
      <w:pPr>
        <w:pStyle w:val="StandardME"/>
      </w:pPr>
    </w:p>
    <w:p w14:paraId="49F9482D" w14:textId="77777777" w:rsidR="000C60F4" w:rsidRDefault="007A2AB9" w:rsidP="007A2AB9">
      <w:pPr>
        <w:pStyle w:val="StandardME"/>
      </w:pPr>
      <w:r w:rsidRPr="00E917F4">
        <w:t xml:space="preserve">Der Mitgliederbestand hat sich wie folgt entwickelt: </w:t>
      </w:r>
    </w:p>
    <w:p w14:paraId="7B52D085" w14:textId="77777777" w:rsidR="007A2AB9" w:rsidRDefault="000C60F4" w:rsidP="007A2AB9">
      <w:pPr>
        <w:pStyle w:val="StandardME"/>
      </w:pPr>
      <w:r>
        <w:t>…</w:t>
      </w:r>
    </w:p>
    <w:p w14:paraId="331666EB" w14:textId="77777777" w:rsidR="007A2AB9" w:rsidRPr="00E917F4" w:rsidRDefault="007A2AB9" w:rsidP="007A2AB9">
      <w:pPr>
        <w:pStyle w:val="StandardME"/>
      </w:pPr>
    </w:p>
    <w:p w14:paraId="7D770EB9" w14:textId="77777777" w:rsidR="007A2AB9" w:rsidRPr="00E917F4" w:rsidRDefault="007A2AB9" w:rsidP="007A2AB9">
      <w:pPr>
        <w:pStyle w:val="StandardME"/>
      </w:pPr>
      <w:r w:rsidRPr="00E917F4">
        <w:t>Die Mitglieder waren am Bilanzstichtag mit … Geschäftsanteilen</w:t>
      </w:r>
      <w:r>
        <w:t xml:space="preserve"> </w:t>
      </w:r>
      <w:r w:rsidRPr="00E917F4">
        <w:t xml:space="preserve">zu je € </w:t>
      </w:r>
      <w:r w:rsidR="000C60F4">
        <w:t>…</w:t>
      </w:r>
      <w:r w:rsidRPr="00E917F4">
        <w:t xml:space="preserve"> an der Genossenschaft beteiligt.</w:t>
      </w:r>
    </w:p>
    <w:p w14:paraId="5B7CC8BD" w14:textId="77777777" w:rsidR="007A2AB9" w:rsidRDefault="007A2AB9" w:rsidP="007A2AB9">
      <w:pPr>
        <w:pStyle w:val="StandardME"/>
      </w:pPr>
    </w:p>
    <w:p w14:paraId="5D2DEC7A" w14:textId="77777777" w:rsidR="007A2AB9" w:rsidRPr="00E917F4" w:rsidRDefault="007A2AB9" w:rsidP="007A2AB9">
      <w:pPr>
        <w:pStyle w:val="StandardME"/>
      </w:pPr>
      <w:r w:rsidRPr="00E917F4">
        <w:t>Die Geschäftsguthaben der verbleibenden Mitglieder</w:t>
      </w:r>
      <w:r>
        <w:t xml:space="preserve"> </w:t>
      </w:r>
      <w:r w:rsidRPr="00E917F4">
        <w:t xml:space="preserve">haben sich zum </w:t>
      </w:r>
      <w:r>
        <w:rPr>
          <w:vanish/>
        </w:rPr>
        <w:t>[</w:t>
      </w:r>
      <w:proofErr w:type="spellStart"/>
      <w:r>
        <w:rPr>
          <w:vanish/>
        </w:rPr>
        <w:t>DtBiljahr_bis</w:t>
      </w:r>
      <w:proofErr w:type="spellEnd"/>
      <w:proofErr w:type="gramStart"/>
      <w:r>
        <w:rPr>
          <w:vanish/>
        </w:rPr>
        <w:t>.:</w:t>
      </w:r>
      <w:r>
        <w:t>@</w:t>
      </w:r>
      <w:proofErr w:type="gramEnd"/>
      <w:r>
        <w:t>Datum@</w:t>
      </w:r>
      <w:r>
        <w:rPr>
          <w:vanish/>
        </w:rPr>
        <w:t>]</w:t>
      </w:r>
      <w:r w:rsidRPr="00563488">
        <w:rPr>
          <w:bCs/>
        </w:rPr>
        <w:t xml:space="preserve"> </w:t>
      </w:r>
      <w:r w:rsidRPr="00E917F4">
        <w:t xml:space="preserve">um T€ </w:t>
      </w:r>
      <w:r w:rsidR="000C60F4">
        <w:t xml:space="preserve">… </w:t>
      </w:r>
      <w:r w:rsidRPr="00E917F4">
        <w:t xml:space="preserve"> erhöht/vermindert.</w:t>
      </w:r>
    </w:p>
    <w:p w14:paraId="45D5DACA" w14:textId="77777777" w:rsidR="007A2AB9" w:rsidRPr="00E917F4" w:rsidRDefault="007A2AB9" w:rsidP="007A2AB9">
      <w:pPr>
        <w:pStyle w:val="StandardME"/>
      </w:pPr>
      <w:r w:rsidRPr="00E917F4">
        <w:lastRenderedPageBreak/>
        <w:t>Satzungsgemäß haften die Mitglieder nur mit ihren Geschäftsanteilen.</w:t>
      </w:r>
    </w:p>
    <w:p w14:paraId="38374263" w14:textId="77777777" w:rsidR="007A2AB9" w:rsidRDefault="007A2AB9" w:rsidP="007A2AB9">
      <w:pPr>
        <w:pStyle w:val="StandardME"/>
      </w:pPr>
      <w:r w:rsidRPr="00E917F4">
        <w:t>Eine Nachschusspflicht besteht nicht.</w:t>
      </w:r>
    </w:p>
    <w:p w14:paraId="3AFAA2FC" w14:textId="77777777" w:rsidR="007A2AB9" w:rsidRDefault="007A2AB9" w:rsidP="007A2AB9">
      <w:pPr>
        <w:pStyle w:val="StandardME"/>
      </w:pPr>
    </w:p>
    <w:p w14:paraId="3C4B8147" w14:textId="77777777" w:rsidR="007A2AB9" w:rsidRDefault="007A2AB9" w:rsidP="007A2AB9">
      <w:pPr>
        <w:pStyle w:val="StandardME"/>
      </w:pPr>
    </w:p>
    <w:p w14:paraId="37AB5191" w14:textId="77777777" w:rsidR="007A2AB9" w:rsidRPr="00C1463C" w:rsidRDefault="007A2AB9" w:rsidP="007A2AB9">
      <w:pPr>
        <w:pStyle w:val="StandardME"/>
        <w:rPr>
          <w:b/>
        </w:rPr>
      </w:pPr>
      <w:r w:rsidRPr="00C1463C">
        <w:rPr>
          <w:b/>
        </w:rPr>
        <w:t>Gesamtbezüge</w:t>
      </w:r>
    </w:p>
    <w:p w14:paraId="4264FA2C" w14:textId="77777777" w:rsidR="007A2AB9" w:rsidRDefault="007A2AB9" w:rsidP="007A2AB9">
      <w:pPr>
        <w:pStyle w:val="StandardME"/>
      </w:pPr>
    </w:p>
    <w:p w14:paraId="36DE434D" w14:textId="77777777" w:rsidR="007A2AB9" w:rsidRDefault="007A2AB9" w:rsidP="007A2AB9">
      <w:pPr>
        <w:pStyle w:val="StandardME"/>
      </w:pPr>
      <w:r w:rsidRPr="00C1463C">
        <w:t xml:space="preserve">Die Gesamtbezüge der Geschäftsführung betragen T€ </w:t>
      </w:r>
      <w:proofErr w:type="gramStart"/>
      <w:r w:rsidR="000C60F4">
        <w:t xml:space="preserve">… </w:t>
      </w:r>
      <w:r w:rsidRPr="00C1463C">
        <w:t>,</w:t>
      </w:r>
      <w:proofErr w:type="gramEnd"/>
      <w:r>
        <w:t xml:space="preserve"> </w:t>
      </w:r>
      <w:r w:rsidRPr="00C1463C">
        <w:t xml:space="preserve">die des Aufsichtsrates T€ </w:t>
      </w:r>
      <w:r w:rsidR="000C60F4">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proofErr w:type="gramStart"/>
      <w:r w:rsidR="000C60F4">
        <w:t>… .</w:t>
      </w:r>
      <w:proofErr w:type="gramEnd"/>
    </w:p>
    <w:p w14:paraId="07C8A83C" w14:textId="77777777" w:rsidR="007A2AB9" w:rsidRDefault="007A2AB9" w:rsidP="007A2AB9">
      <w:pPr>
        <w:pStyle w:val="StandardME"/>
      </w:pPr>
    </w:p>
    <w:p w14:paraId="37EAAF4F" w14:textId="77777777" w:rsidR="007A2AB9" w:rsidRDefault="007A2AB9" w:rsidP="007A2AB9">
      <w:pPr>
        <w:pStyle w:val="StandardME"/>
      </w:pPr>
      <w:r w:rsidRPr="00397A6E">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rsidRPr="0070598B">
        <w:t xml:space="preserve"> in Höhe von T€ </w:t>
      </w:r>
      <w:r w:rsidR="000C60F4">
        <w:t>…</w:t>
      </w:r>
      <w:r>
        <w:t xml:space="preserve"> </w:t>
      </w:r>
      <w:r w:rsidRPr="0070598B">
        <w:t xml:space="preserve">zurückgezahlt und in Höhe von T€ </w:t>
      </w:r>
      <w:r w:rsidR="000C60F4">
        <w:t>…</w:t>
      </w:r>
      <w:r w:rsidRPr="0070598B">
        <w:t xml:space="preserve"> erlassen.</w:t>
      </w:r>
    </w:p>
    <w:p w14:paraId="4154354D" w14:textId="77777777" w:rsidR="007A2AB9" w:rsidRDefault="007A2AB9" w:rsidP="007A2AB9">
      <w:pPr>
        <w:pStyle w:val="StandardME"/>
      </w:pPr>
    </w:p>
    <w:p w14:paraId="568DAF60" w14:textId="77777777" w:rsidR="007A2AB9" w:rsidRDefault="007A2AB9" w:rsidP="007A2AB9">
      <w:pPr>
        <w:pStyle w:val="StandardME"/>
      </w:pPr>
    </w:p>
    <w:p w14:paraId="148DDF01" w14:textId="77777777" w:rsidR="007A2AB9" w:rsidRDefault="007A2AB9" w:rsidP="007A2AB9">
      <w:pPr>
        <w:pStyle w:val="StandardME"/>
      </w:pPr>
      <w:r w:rsidRPr="004621F2">
        <w:rPr>
          <w:b/>
        </w:rPr>
        <w:t>Nachtragsbericht</w:t>
      </w:r>
    </w:p>
    <w:p w14:paraId="21B0D6C6" w14:textId="77777777" w:rsidR="007A2AB9" w:rsidRDefault="007A2AB9" w:rsidP="007A2AB9">
      <w:pPr>
        <w:pStyle w:val="StandardME"/>
      </w:pPr>
    </w:p>
    <w:p w14:paraId="182C2041" w14:textId="77777777" w:rsidR="007A2AB9" w:rsidRDefault="007A2AB9" w:rsidP="007A2AB9">
      <w:pPr>
        <w:pStyle w:val="StandardME"/>
      </w:pPr>
      <w:r w:rsidRPr="004621F2">
        <w:t xml:space="preserve">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 keine Vorgänge</w:t>
      </w:r>
      <w:r>
        <w:t xml:space="preserve"> </w:t>
      </w:r>
      <w:r w:rsidRPr="004621F2">
        <w:t>von besonderer Bedeutung eingetreten.</w:t>
      </w:r>
    </w:p>
    <w:p w14:paraId="6FDE2B89" w14:textId="77777777" w:rsidR="007A2AB9" w:rsidRDefault="007A2AB9" w:rsidP="007A2AB9">
      <w:pPr>
        <w:pStyle w:val="StandardME"/>
      </w:pPr>
    </w:p>
    <w:p w14:paraId="39392360" w14:textId="77777777" w:rsidR="000C60F4" w:rsidRDefault="007A2AB9" w:rsidP="007A2AB9">
      <w:pPr>
        <w:pStyle w:val="StandardME"/>
      </w:pPr>
      <w:r w:rsidRPr="00397A6E">
        <w:rPr>
          <w:i/>
          <w:color w:val="0070C0"/>
        </w:rPr>
        <w:t>Alternativ:</w:t>
      </w:r>
      <w:r w:rsidRPr="004621F2">
        <w:t xml:space="preserve"> 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w:t>
      </w:r>
      <w:r>
        <w:t xml:space="preserve"> </w:t>
      </w:r>
      <w:r w:rsidRPr="004621F2">
        <w:t xml:space="preserve">folgende Vorgänge von besonderer Bedeutung eingetreten: </w:t>
      </w:r>
    </w:p>
    <w:p w14:paraId="600EF669" w14:textId="77777777" w:rsidR="007A2AB9" w:rsidRPr="000C60F4" w:rsidRDefault="007A2AB9" w:rsidP="007A2AB9">
      <w:pPr>
        <w:pStyle w:val="StandardME"/>
      </w:pPr>
      <w:r w:rsidRPr="000C60F4">
        <w:t>…</w:t>
      </w:r>
    </w:p>
    <w:p w14:paraId="3910007F" w14:textId="77777777" w:rsidR="007A2AB9" w:rsidRDefault="007A2AB9" w:rsidP="007A2AB9">
      <w:pPr>
        <w:pStyle w:val="StandardME"/>
      </w:pPr>
    </w:p>
    <w:p w14:paraId="35EFE69F" w14:textId="77777777" w:rsidR="000C60F4" w:rsidRDefault="007A2AB9" w:rsidP="007A2AB9">
      <w:pPr>
        <w:pStyle w:val="StandardME"/>
      </w:pPr>
      <w:r w:rsidRPr="004621F2">
        <w:t xml:space="preserve">Die finanziellen Auswirkungen stellen sich wie folgt dar: </w:t>
      </w:r>
    </w:p>
    <w:p w14:paraId="4F6F3D79" w14:textId="77777777" w:rsidR="007A2AB9" w:rsidRDefault="007A2AB9" w:rsidP="007A2AB9">
      <w:pPr>
        <w:pStyle w:val="StandardME"/>
      </w:pPr>
      <w:r w:rsidRPr="004621F2">
        <w:t>…</w:t>
      </w:r>
    </w:p>
    <w:p w14:paraId="79963161" w14:textId="77777777" w:rsidR="007A2AB9" w:rsidRDefault="007A2AB9" w:rsidP="007A2AB9">
      <w:pPr>
        <w:pStyle w:val="StandardME"/>
      </w:pPr>
    </w:p>
    <w:p w14:paraId="11F1620F" w14:textId="77777777" w:rsidR="007A2AB9" w:rsidRDefault="007A2AB9" w:rsidP="007A2AB9">
      <w:pPr>
        <w:pStyle w:val="StandardME"/>
      </w:pPr>
    </w:p>
    <w:p w14:paraId="744B8AD3" w14:textId="77777777" w:rsidR="007A2AB9" w:rsidRDefault="007A2AB9" w:rsidP="007A2AB9">
      <w:pPr>
        <w:pStyle w:val="StandardME"/>
      </w:pPr>
      <w:r w:rsidRPr="00B90582">
        <w:rPr>
          <w:b/>
        </w:rPr>
        <w:t>Ergebnisverwendung</w:t>
      </w:r>
    </w:p>
    <w:p w14:paraId="1119B565" w14:textId="77777777" w:rsidR="007A2AB9" w:rsidRPr="00B90582" w:rsidRDefault="007A2AB9" w:rsidP="007A2AB9">
      <w:pPr>
        <w:pStyle w:val="StandardME"/>
      </w:pPr>
    </w:p>
    <w:p w14:paraId="2250972B" w14:textId="77777777" w:rsidR="007A2AB9" w:rsidRDefault="007A2AB9" w:rsidP="007A2AB9">
      <w:pPr>
        <w:pStyle w:val="StandardME"/>
      </w:pPr>
      <w:r w:rsidRPr="00B90582">
        <w:t>Das Geschäftsjahr</w:t>
      </w:r>
      <w:r>
        <w:t xml:space="preserve"> zum </w:t>
      </w:r>
      <w:r>
        <w:rPr>
          <w:vanish/>
        </w:rPr>
        <w:t>[</w:t>
      </w:r>
      <w:proofErr w:type="spellStart"/>
      <w:r>
        <w:rPr>
          <w:vanish/>
        </w:rPr>
        <w:t>DtBiljahr_bis</w:t>
      </w:r>
      <w:proofErr w:type="spellEnd"/>
      <w:proofErr w:type="gramStart"/>
      <w:r>
        <w:rPr>
          <w:vanish/>
        </w:rPr>
        <w:t>.:</w:t>
      </w:r>
      <w:r>
        <w:t>@</w:t>
      </w:r>
      <w:proofErr w:type="gramEnd"/>
      <w:r>
        <w:t>Datum@</w:t>
      </w:r>
      <w:r>
        <w:rPr>
          <w:vanish/>
        </w:rPr>
        <w:t>]</w:t>
      </w:r>
      <w:r w:rsidRPr="0037776B">
        <w:t xml:space="preserve"> </w:t>
      </w:r>
      <w:r w:rsidRPr="00B90582">
        <w:t>schließt mit einem Jahresüberschuss</w:t>
      </w:r>
      <w:r>
        <w:t xml:space="preserve"> </w:t>
      </w:r>
      <w:r w:rsidRPr="00B90582">
        <w:t>in Höhe von T€ … ab. Gemäß § … der Satzung/des Gesellschaftsvertrages</w:t>
      </w:r>
      <w:r>
        <w:t xml:space="preserve"> </w:t>
      </w:r>
      <w:r w:rsidRPr="00B90582">
        <w:t>wurden bei Aufstellung des Jahresabschlusses</w:t>
      </w:r>
      <w:r>
        <w:t xml:space="preserve"> </w:t>
      </w:r>
      <w:r w:rsidRPr="00B90582">
        <w:t>T€ … in die gesetzliche/gesellschaftsvertragliche Rücklage</w:t>
      </w:r>
      <w:r>
        <w:t xml:space="preserve"> </w:t>
      </w:r>
      <w:r w:rsidRPr="00B90582">
        <w:t>eingestellt. Der Vorstand/die Geschäftsführung schlägt</w:t>
      </w:r>
      <w:r>
        <w:t xml:space="preserve"> </w:t>
      </w:r>
      <w:r w:rsidRPr="00B90582">
        <w:t>vor, den Bilanzgewinn in Höhe von T€ … auf neue Rechnung</w:t>
      </w:r>
      <w:r>
        <w:t xml:space="preserve"> </w:t>
      </w:r>
      <w:r w:rsidRPr="00B90582">
        <w:t>vorzutragen.</w:t>
      </w:r>
    </w:p>
    <w:p w14:paraId="08C41E4C" w14:textId="77777777" w:rsidR="007A2AB9" w:rsidRDefault="007A2AB9" w:rsidP="007A2AB9">
      <w:pPr>
        <w:pStyle w:val="StandardME"/>
      </w:pPr>
    </w:p>
    <w:p w14:paraId="66CAFCA2" w14:textId="77777777" w:rsidR="007A2AB9" w:rsidRDefault="007A2AB9" w:rsidP="007A2AB9">
      <w:pPr>
        <w:pStyle w:val="StandardME"/>
      </w:pPr>
      <w:r w:rsidRPr="00B90582">
        <w:t>Oder: … in die anderen Gewinnrücklagen/Ergebnisrücklagen</w:t>
      </w:r>
      <w:r>
        <w:t xml:space="preserve"> </w:t>
      </w:r>
      <w:r w:rsidRPr="00B90582">
        <w:t>einzustellen.</w:t>
      </w:r>
    </w:p>
    <w:p w14:paraId="144AC771" w14:textId="77777777" w:rsidR="007A2AB9" w:rsidRDefault="007A2AB9" w:rsidP="007A2AB9">
      <w:pPr>
        <w:pStyle w:val="StandardME"/>
      </w:pPr>
    </w:p>
    <w:p w14:paraId="13D205CE" w14:textId="10BEF0AF" w:rsidR="007A2AB9" w:rsidRDefault="007A2AB9" w:rsidP="007A2AB9">
      <w:pPr>
        <w:pStyle w:val="StandardME"/>
      </w:pPr>
      <w:r w:rsidRPr="00B90582">
        <w:t>Oder: … mit … % als Dividende auszuschütten.</w:t>
      </w:r>
    </w:p>
    <w:p w14:paraId="0824284B" w14:textId="6E2A79FE" w:rsidR="00903229" w:rsidRDefault="00903229" w:rsidP="007A2AB9">
      <w:pPr>
        <w:pStyle w:val="StandardME"/>
      </w:pPr>
    </w:p>
    <w:p w14:paraId="3201F358" w14:textId="77777777" w:rsidR="00903229" w:rsidRDefault="00903229" w:rsidP="00903229">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 xml:space="preserve">HGB wurde Gebrauch gemacht. </w:t>
      </w:r>
    </w:p>
    <w:p w14:paraId="6E9700AE" w14:textId="77777777" w:rsidR="00903229" w:rsidRDefault="00903229" w:rsidP="007A2AB9">
      <w:pPr>
        <w:pStyle w:val="StandardME"/>
      </w:pPr>
    </w:p>
    <w:p w14:paraId="7B357BCF" w14:textId="77777777" w:rsidR="007A2AB9" w:rsidRPr="00B90582" w:rsidRDefault="007A2AB9" w:rsidP="007A2AB9">
      <w:pPr>
        <w:pStyle w:val="StandardME"/>
      </w:pPr>
    </w:p>
    <w:p w14:paraId="4DDBBB72" w14:textId="77777777" w:rsidR="007A2AB9" w:rsidRDefault="007A2AB9" w:rsidP="007A2AB9">
      <w:pPr>
        <w:pStyle w:val="StandardME"/>
      </w:pPr>
      <w:r w:rsidRPr="00397A6E">
        <w:rPr>
          <w:i/>
          <w:color w:val="0070C0"/>
        </w:rPr>
        <w:t>Alternativ:</w:t>
      </w:r>
      <w:r w:rsidRPr="00B90582">
        <w:t xml:space="preserve"> Das Geschäftsjahr</w:t>
      </w:r>
      <w:r>
        <w:t xml:space="preserve"> zum</w:t>
      </w:r>
      <w:r w:rsidRPr="00B90582">
        <w:t xml:space="preserve"> </w:t>
      </w:r>
      <w:r>
        <w:rPr>
          <w:vanish/>
        </w:rPr>
        <w:t>[</w:t>
      </w:r>
      <w:proofErr w:type="spellStart"/>
      <w:r>
        <w:rPr>
          <w:vanish/>
        </w:rPr>
        <w:t>DtBiljahr_bis</w:t>
      </w:r>
      <w:proofErr w:type="spellEnd"/>
      <w:proofErr w:type="gramStart"/>
      <w:r>
        <w:rPr>
          <w:vanish/>
        </w:rPr>
        <w:t>.:</w:t>
      </w:r>
      <w:r>
        <w:t>@</w:t>
      </w:r>
      <w:proofErr w:type="gramEnd"/>
      <w:r>
        <w:t>Datum@</w:t>
      </w:r>
      <w:r>
        <w:rPr>
          <w:vanish/>
        </w:rPr>
        <w:t>]</w:t>
      </w:r>
      <w:r w:rsidRPr="00B90582">
        <w:t xml:space="preserve"> schließt mit einem Jahresfehlbetrag</w:t>
      </w:r>
      <w:r>
        <w:t xml:space="preserve"> </w:t>
      </w:r>
      <w:r w:rsidRPr="00B90582">
        <w:t>in Höhe von T€ … ab. Nach Verrechnung mit dem</w:t>
      </w:r>
      <w:r>
        <w:t xml:space="preserve"> </w:t>
      </w:r>
      <w:r w:rsidRPr="00B90582">
        <w:t>Gewinnvortrag des Vorjahres (T€ …) verbleibt ein Bilanzverlust</w:t>
      </w:r>
      <w:r>
        <w:t xml:space="preserve"> </w:t>
      </w:r>
      <w:r w:rsidRPr="00B90582">
        <w:t xml:space="preserve">in Höhe von T€ </w:t>
      </w:r>
      <w:proofErr w:type="gramStart"/>
      <w:r w:rsidRPr="00B90582">
        <w:t>…</w:t>
      </w:r>
      <w:r w:rsidR="000C60F4">
        <w:t xml:space="preserve"> .</w:t>
      </w:r>
      <w:proofErr w:type="gramEnd"/>
      <w:r w:rsidRPr="00B90582">
        <w:t xml:space="preserve"> Der Vorstand/die Geschäftsführung schlägt</w:t>
      </w:r>
      <w:r>
        <w:t xml:space="preserve"> </w:t>
      </w:r>
      <w:r w:rsidRPr="00B90582">
        <w:t>vor, den Bilanzverlust in Höhe von T€ … auf neue Rechnung vorzutragen.</w:t>
      </w:r>
    </w:p>
    <w:p w14:paraId="01B2D903" w14:textId="77777777" w:rsidR="007A2AB9" w:rsidRDefault="007A2AB9" w:rsidP="007A2AB9">
      <w:pPr>
        <w:pStyle w:val="StandardME"/>
      </w:pPr>
    </w:p>
    <w:p w14:paraId="453BFE57" w14:textId="77777777" w:rsidR="007A2AB9" w:rsidRDefault="007A2AB9" w:rsidP="007A2AB9">
      <w:pPr>
        <w:pStyle w:val="StandardME"/>
      </w:pPr>
      <w:r w:rsidRPr="0037776B">
        <w:t>Oder: … durch Entnahme aus der Sonderrücklage/den anderen</w:t>
      </w:r>
      <w:r>
        <w:t xml:space="preserve"> </w:t>
      </w:r>
      <w:r w:rsidRPr="0037776B">
        <w:t>Gewinnrücklagen/Ergebnisrücklagen zu decken.</w:t>
      </w:r>
    </w:p>
    <w:p w14:paraId="29991691" w14:textId="77777777" w:rsidR="007A2AB9" w:rsidRPr="0037776B" w:rsidRDefault="007A2AB9" w:rsidP="007A2AB9">
      <w:pPr>
        <w:pStyle w:val="StandardME"/>
      </w:pPr>
    </w:p>
    <w:p w14:paraId="710383AD" w14:textId="77777777" w:rsidR="007A2AB9" w:rsidRDefault="007A2AB9" w:rsidP="007A2AB9">
      <w:pPr>
        <w:pStyle w:val="StandardME"/>
      </w:pPr>
      <w:r w:rsidRPr="00397A6E">
        <w:rPr>
          <w:i/>
          <w:color w:val="0070C0"/>
        </w:rPr>
        <w:t>Alternativ:</w:t>
      </w:r>
      <w:r w:rsidRPr="0037776B">
        <w:t xml:space="preserve"> Der Jahresabschluss wurde unter Berücksichtigung</w:t>
      </w:r>
      <w:r>
        <w:t xml:space="preserve"> </w:t>
      </w:r>
      <w:r w:rsidRPr="0037776B">
        <w:t>der vollständigen Gewinnverwendung aufgestellt. Das Geschäftsjahr</w:t>
      </w:r>
      <w:r>
        <w:t xml:space="preserve"> zum </w:t>
      </w:r>
      <w:r>
        <w:rPr>
          <w:vanish/>
        </w:rPr>
        <w:t>[</w:t>
      </w:r>
      <w:proofErr w:type="spellStart"/>
      <w:r>
        <w:rPr>
          <w:vanish/>
        </w:rPr>
        <w:t>DtBiljahr_bis</w:t>
      </w:r>
      <w:proofErr w:type="spellEnd"/>
      <w:proofErr w:type="gramStart"/>
      <w:r>
        <w:rPr>
          <w:vanish/>
        </w:rPr>
        <w:t>.:</w:t>
      </w:r>
      <w:r>
        <w:t>@</w:t>
      </w:r>
      <w:proofErr w:type="gramEnd"/>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Aufstellung des Jahresabschlusses T€ … in die</w:t>
      </w:r>
      <w:r>
        <w:t xml:space="preserve"> </w:t>
      </w:r>
      <w:r w:rsidRPr="0037776B">
        <w:t>gesetzliche/gesellschaftsvertragliche Rücklage und T€ …</w:t>
      </w:r>
      <w:r w:rsidR="00397A6E">
        <w:t xml:space="preserve"> i</w:t>
      </w:r>
      <w:r w:rsidRPr="0037776B">
        <w:t>n die</w:t>
      </w:r>
      <w:r>
        <w:t xml:space="preserve"> </w:t>
      </w:r>
      <w:r w:rsidRPr="0037776B">
        <w:t>anderen Gewinnrücklagen/Ergebnisrücklagen eingestellt. Dem</w:t>
      </w:r>
      <w:r>
        <w:t xml:space="preserve"> </w:t>
      </w:r>
      <w:r w:rsidRPr="0037776B">
        <w:t>liegen getrennte Beschlüsse von Vorstand/Geschäftsführung</w:t>
      </w:r>
      <w:r>
        <w:t xml:space="preserve"> </w:t>
      </w:r>
      <w:r w:rsidRPr="0037776B">
        <w:t>und Aufsichtsrat zugrunde</w:t>
      </w:r>
    </w:p>
    <w:p w14:paraId="2EDF7D3C" w14:textId="77777777" w:rsidR="007A2AB9" w:rsidRDefault="007A2AB9" w:rsidP="007A2AB9">
      <w:pPr>
        <w:pStyle w:val="StandardME"/>
      </w:pPr>
    </w:p>
    <w:p w14:paraId="4ED4242A" w14:textId="77777777" w:rsidR="007A2AB9" w:rsidRDefault="007A2AB9" w:rsidP="007A2AB9">
      <w:pPr>
        <w:pStyle w:val="StandardME"/>
      </w:pPr>
    </w:p>
    <w:p w14:paraId="3B7C3008" w14:textId="77777777" w:rsidR="007A2AB9" w:rsidRPr="00633336" w:rsidRDefault="007A2AB9" w:rsidP="007A2AB9">
      <w:pPr>
        <w:pStyle w:val="StandardME"/>
      </w:pPr>
      <w:r w:rsidRPr="00633336">
        <w:rPr>
          <w:b/>
        </w:rPr>
        <w:t>Organe</w:t>
      </w:r>
    </w:p>
    <w:p w14:paraId="264B7567" w14:textId="77777777" w:rsidR="007A2AB9" w:rsidRDefault="007A2AB9" w:rsidP="007A2AB9">
      <w:pPr>
        <w:pStyle w:val="StandardME"/>
      </w:pPr>
    </w:p>
    <w:p w14:paraId="07D45FFF" w14:textId="77777777" w:rsidR="00A437CD" w:rsidRDefault="00A437CD" w:rsidP="00A437CD">
      <w:pPr>
        <w:pStyle w:val="StandardME"/>
      </w:pPr>
      <w:r>
        <w:t>Die Geschäftsführung erfolgt durch:</w:t>
      </w:r>
    </w:p>
    <w:p w14:paraId="797366F7" w14:textId="77777777" w:rsidR="00A437CD" w:rsidRDefault="00A437CD" w:rsidP="00A437CD">
      <w:pPr>
        <w:pStyle w:val="StandardME"/>
      </w:pPr>
      <w:r>
        <w:t xml:space="preserve">… </w:t>
      </w:r>
    </w:p>
    <w:p w14:paraId="794C8698" w14:textId="77777777" w:rsidR="00A437CD" w:rsidRDefault="00A437CD" w:rsidP="007A2AB9">
      <w:pPr>
        <w:pStyle w:val="StandardME"/>
      </w:pPr>
    </w:p>
    <w:p w14:paraId="37E3C9BC" w14:textId="17963A70" w:rsidR="000C60F4" w:rsidRDefault="007A2AB9" w:rsidP="007A2AB9">
      <w:pPr>
        <w:pStyle w:val="StandardME"/>
      </w:pPr>
      <w:r w:rsidRPr="00633336">
        <w:t xml:space="preserve">Die Mitglieder des Vorstandes sind: </w:t>
      </w:r>
    </w:p>
    <w:p w14:paraId="38BEF88E" w14:textId="77777777" w:rsidR="007A2AB9" w:rsidRPr="00633336" w:rsidRDefault="007A2AB9" w:rsidP="007A2AB9">
      <w:pPr>
        <w:pStyle w:val="StandardME"/>
      </w:pPr>
      <w:r w:rsidRPr="00633336">
        <w:t>…</w:t>
      </w:r>
    </w:p>
    <w:p w14:paraId="11522F76" w14:textId="77777777" w:rsidR="007A2AB9" w:rsidRDefault="007A2AB9" w:rsidP="007A2AB9">
      <w:pPr>
        <w:pStyle w:val="StandardME"/>
      </w:pPr>
    </w:p>
    <w:p w14:paraId="18F38D79" w14:textId="77777777" w:rsidR="000C60F4" w:rsidRDefault="007A2AB9" w:rsidP="007A2AB9">
      <w:pPr>
        <w:pStyle w:val="StandardME"/>
      </w:pPr>
      <w:r w:rsidRPr="00633336">
        <w:t xml:space="preserve">Der Aufsichtsrat setzt sich wie folgt zusammen: </w:t>
      </w:r>
    </w:p>
    <w:p w14:paraId="528718FF" w14:textId="77777777" w:rsidR="007A2AB9" w:rsidRPr="00633336" w:rsidRDefault="007A2AB9" w:rsidP="007A2AB9">
      <w:pPr>
        <w:pStyle w:val="StandardME"/>
      </w:pPr>
      <w:r w:rsidRPr="00633336">
        <w:t>…</w:t>
      </w:r>
    </w:p>
    <w:p w14:paraId="23D6D7C3" w14:textId="77777777" w:rsidR="007A2AB9" w:rsidRDefault="007A2AB9" w:rsidP="007A2AB9">
      <w:pPr>
        <w:pStyle w:val="StandardME"/>
      </w:pPr>
    </w:p>
    <w:p w14:paraId="0420279D" w14:textId="77777777" w:rsidR="00397A6E" w:rsidRPr="00397A6E" w:rsidRDefault="00397A6E" w:rsidP="007A2AB9">
      <w:pPr>
        <w:pStyle w:val="StandardME"/>
        <w:rPr>
          <w:i/>
          <w:color w:val="0070C0"/>
        </w:rPr>
      </w:pPr>
      <w:r w:rsidRPr="00397A6E">
        <w:rPr>
          <w:i/>
          <w:color w:val="0070C0"/>
        </w:rPr>
        <w:t>(</w:t>
      </w:r>
      <w:r w:rsidR="007A2AB9" w:rsidRPr="00397A6E">
        <w:rPr>
          <w:i/>
          <w:color w:val="0070C0"/>
        </w:rPr>
        <w:t>Genossenschaften</w:t>
      </w:r>
      <w:r w:rsidRPr="00397A6E">
        <w:rPr>
          <w:i/>
          <w:color w:val="0070C0"/>
        </w:rPr>
        <w:t>)</w:t>
      </w:r>
    </w:p>
    <w:p w14:paraId="609C685B" w14:textId="77777777" w:rsidR="000C60F4" w:rsidRDefault="00397A6E" w:rsidP="007A2AB9">
      <w:pPr>
        <w:pStyle w:val="StandardME"/>
      </w:pPr>
      <w:r>
        <w:t>G</w:t>
      </w:r>
      <w:r w:rsidR="007A2AB9" w:rsidRPr="00633336">
        <w:t>egenüber Mitgliedern des Vorstands/</w:t>
      </w:r>
      <w:r w:rsidR="007A2AB9">
        <w:t xml:space="preserve"> </w:t>
      </w:r>
      <w:r w:rsidR="007A2AB9" w:rsidRPr="00633336">
        <w:t xml:space="preserve">des Aufsichtsrates bestehen folgende Forderungen: </w:t>
      </w:r>
    </w:p>
    <w:p w14:paraId="6B5C5F58" w14:textId="46BE013E" w:rsidR="007A2AB9" w:rsidRDefault="000C60F4" w:rsidP="007A2AB9">
      <w:pPr>
        <w:pStyle w:val="StandardME"/>
      </w:pPr>
      <w:r>
        <w:t>…</w:t>
      </w:r>
    </w:p>
    <w:p w14:paraId="024294B3" w14:textId="4F4F3D17" w:rsidR="00970FD2" w:rsidRDefault="00970FD2" w:rsidP="007A2AB9">
      <w:pPr>
        <w:pStyle w:val="StandardME"/>
      </w:pPr>
    </w:p>
    <w:p w14:paraId="2DE77FB0" w14:textId="251A55BC" w:rsidR="00970FD2" w:rsidRDefault="00970FD2" w:rsidP="007A2AB9">
      <w:pPr>
        <w:pStyle w:val="StandardME"/>
      </w:pPr>
    </w:p>
    <w:p w14:paraId="7E57DC1E" w14:textId="0BA46E67" w:rsidR="00970FD2" w:rsidRDefault="00970FD2" w:rsidP="007A2AB9">
      <w:pPr>
        <w:pStyle w:val="StandardME"/>
      </w:pPr>
    </w:p>
    <w:p w14:paraId="3E2C1081" w14:textId="3B81E959" w:rsidR="00970FD2" w:rsidRDefault="00970FD2" w:rsidP="007A2AB9">
      <w:pPr>
        <w:pStyle w:val="StandardME"/>
      </w:pPr>
    </w:p>
    <w:p w14:paraId="01E1D5ED" w14:textId="4FD8895D" w:rsidR="00970FD2" w:rsidRDefault="00970FD2" w:rsidP="007A2AB9">
      <w:pPr>
        <w:pStyle w:val="StandardME"/>
      </w:pPr>
    </w:p>
    <w:p w14:paraId="411A8B54" w14:textId="325FFE7E" w:rsidR="00970FD2" w:rsidRDefault="00970FD2" w:rsidP="007A2AB9">
      <w:pPr>
        <w:pStyle w:val="StandardME"/>
      </w:pPr>
    </w:p>
    <w:p w14:paraId="27B2ED9C" w14:textId="1652383D" w:rsidR="00970FD2" w:rsidRDefault="00970FD2" w:rsidP="007A2AB9">
      <w:pPr>
        <w:pStyle w:val="StandardME"/>
      </w:pPr>
    </w:p>
    <w:p w14:paraId="6B444955" w14:textId="35BE4587" w:rsidR="00970FD2" w:rsidRDefault="00970FD2" w:rsidP="007A2AB9">
      <w:pPr>
        <w:pStyle w:val="StandardME"/>
      </w:pPr>
    </w:p>
    <w:p w14:paraId="5F7E2B6D" w14:textId="0654D735" w:rsidR="00970FD2" w:rsidRDefault="00970FD2" w:rsidP="007A2AB9">
      <w:pPr>
        <w:pStyle w:val="StandardME"/>
      </w:pPr>
    </w:p>
    <w:p w14:paraId="7FD0C13A" w14:textId="0691B806" w:rsidR="00970FD2" w:rsidRDefault="00970FD2" w:rsidP="007A2AB9">
      <w:pPr>
        <w:pStyle w:val="StandardME"/>
      </w:pPr>
    </w:p>
    <w:p w14:paraId="7828160C" w14:textId="77777777" w:rsidR="00970FD2" w:rsidRPr="00970FD2" w:rsidRDefault="00970FD2" w:rsidP="00970FD2">
      <w:pPr>
        <w:pStyle w:val="StandardME"/>
        <w:rPr>
          <w:rStyle w:val="Fett"/>
          <w:bCs w:val="0"/>
        </w:rPr>
      </w:pPr>
      <w:bookmarkStart w:id="0" w:name="_Hlk101788304"/>
      <w:bookmarkStart w:id="1" w:name="_Hlk101955075"/>
      <w:r w:rsidRPr="00D53C27">
        <w:rPr>
          <w:b/>
          <w:bCs/>
        </w:rPr>
        <w:t>Unterschrift</w:t>
      </w:r>
      <w:r w:rsidRPr="00970FD2">
        <w:rPr>
          <w:rStyle w:val="Fett"/>
          <w:bCs w:val="0"/>
        </w:rPr>
        <w:t xml:space="preserve"> gem. § 245 HGB</w:t>
      </w:r>
    </w:p>
    <w:p w14:paraId="34E2BA87" w14:textId="77777777" w:rsidR="00970FD2" w:rsidRPr="00970FD2" w:rsidRDefault="00970FD2" w:rsidP="00970FD2">
      <w:pPr>
        <w:rPr>
          <w:b/>
        </w:rPr>
      </w:pPr>
    </w:p>
    <w:p w14:paraId="791AA3BB" w14:textId="77777777" w:rsidR="00970FD2" w:rsidRDefault="00970FD2" w:rsidP="00970FD2"/>
    <w:p w14:paraId="0E084335" w14:textId="77777777" w:rsidR="00970FD2" w:rsidRDefault="00970FD2" w:rsidP="00970FD2"/>
    <w:p w14:paraId="6E070EE9" w14:textId="77777777" w:rsidR="00970FD2" w:rsidRDefault="00970FD2" w:rsidP="00970FD2">
      <w:pPr>
        <w:pStyle w:val="StandardME"/>
      </w:pPr>
      <w:r>
        <w:rPr>
          <w:vanish/>
          <w:spacing w:val="10"/>
        </w:rPr>
        <w:t>[</w:t>
      </w:r>
      <w:proofErr w:type="spellStart"/>
      <w:r>
        <w:rPr>
          <w:vanish/>
          <w:spacing w:val="10"/>
        </w:rPr>
        <w:t>Firma_Ort</w:t>
      </w:r>
      <w:proofErr w:type="spellEnd"/>
      <w:proofErr w:type="gramStart"/>
      <w:r>
        <w:rPr>
          <w:vanish/>
          <w:spacing w:val="10"/>
        </w:rPr>
        <w:t>.:</w:t>
      </w:r>
      <w:r>
        <w:rPr>
          <w:spacing w:val="10"/>
        </w:rPr>
        <w:t>@</w:t>
      </w:r>
      <w:proofErr w:type="gramEnd"/>
      <w:r>
        <w:rPr>
          <w:spacing w:val="10"/>
        </w:rPr>
        <w:t>Ort@</w:t>
      </w:r>
      <w:r>
        <w:rPr>
          <w:vanish/>
          <w:spacing w:val="10"/>
        </w:rPr>
        <w:t>]</w:t>
      </w:r>
      <w:r>
        <w:t xml:space="preserve">, den </w:t>
      </w:r>
      <w:r>
        <w:rPr>
          <w:vanish/>
        </w:rPr>
        <w:t>[</w:t>
      </w:r>
      <w:proofErr w:type="spellStart"/>
      <w:r>
        <w:rPr>
          <w:vanish/>
        </w:rPr>
        <w:t>UserVariable.Datum</w:t>
      </w:r>
      <w:proofErr w:type="spellEnd"/>
      <w:r>
        <w:rPr>
          <w:vanish/>
        </w:rPr>
        <w:t xml:space="preserve"> Anhang:</w:t>
      </w:r>
      <w:r>
        <w:t>#Datum#</w:t>
      </w:r>
      <w:r>
        <w:rPr>
          <w:vanish/>
        </w:rPr>
        <w:t>]</w:t>
      </w:r>
    </w:p>
    <w:p w14:paraId="1FD3E580" w14:textId="77777777" w:rsidR="00970FD2" w:rsidRDefault="00970FD2" w:rsidP="00970FD2">
      <w:pPr>
        <w:pStyle w:val="StandardME"/>
      </w:pPr>
    </w:p>
    <w:p w14:paraId="1F1825DC" w14:textId="77777777" w:rsidR="00970FD2" w:rsidRDefault="00970FD2" w:rsidP="00970FD2">
      <w:pPr>
        <w:pStyle w:val="StandardME"/>
      </w:pPr>
    </w:p>
    <w:p w14:paraId="7C7131E6" w14:textId="77777777" w:rsidR="00970FD2" w:rsidRDefault="00970FD2" w:rsidP="00970FD2">
      <w:pPr>
        <w:pStyle w:val="StandardME"/>
      </w:pPr>
    </w:p>
    <w:p w14:paraId="1D94419D" w14:textId="77777777" w:rsidR="00970FD2" w:rsidRDefault="00970FD2" w:rsidP="00970FD2">
      <w:pPr>
        <w:pStyle w:val="StandardME"/>
      </w:pPr>
    </w:p>
    <w:p w14:paraId="5BA5DDA7" w14:textId="77777777" w:rsidR="00970FD2" w:rsidRDefault="00970FD2" w:rsidP="00970FD2">
      <w:pPr>
        <w:pStyle w:val="StandardME"/>
      </w:pPr>
    </w:p>
    <w:p w14:paraId="053543A9" w14:textId="77777777" w:rsidR="00970FD2" w:rsidRDefault="00970FD2" w:rsidP="00970FD2">
      <w:pPr>
        <w:pStyle w:val="StandardME"/>
        <w:ind w:left="3683" w:firstLine="565"/>
      </w:pPr>
      <w:r>
        <w:t>………..…………….............................................</w:t>
      </w:r>
    </w:p>
    <w:p w14:paraId="677164C3" w14:textId="77777777" w:rsidR="00970FD2" w:rsidRDefault="00970FD2" w:rsidP="00970FD2">
      <w:pPr>
        <w:pStyle w:val="StandardME"/>
        <w:rPr>
          <w:rStyle w:val="Feldsteuerung"/>
          <w:vanish w:val="0"/>
        </w:rPr>
      </w:pPr>
      <w:r>
        <w:rPr>
          <w:vanish/>
        </w:rPr>
        <w:t>[Firmenbezeichnung</w:t>
      </w:r>
      <w:proofErr w:type="gramStart"/>
      <w:r>
        <w:rPr>
          <w:vanish/>
        </w:rPr>
        <w:t>.:</w:t>
      </w:r>
      <w:r>
        <w:t>@</w:t>
      </w:r>
      <w:proofErr w:type="gramEnd"/>
      <w:r>
        <w:t>Firmenbezeichnung@</w:t>
      </w:r>
      <w:r>
        <w:rPr>
          <w:vanish/>
        </w:rPr>
        <w:t>]</w:t>
      </w:r>
      <w:r>
        <w:t xml:space="preserve">      Geschäftsführer</w:t>
      </w:r>
      <w:bookmarkEnd w:id="0"/>
    </w:p>
    <w:bookmarkEnd w:id="1"/>
    <w:p w14:paraId="043379CA" w14:textId="77777777" w:rsidR="00970FD2" w:rsidRDefault="00970FD2" w:rsidP="00970FD2"/>
    <w:p w14:paraId="1F4D6BAA" w14:textId="77777777" w:rsidR="00970FD2" w:rsidRDefault="00970FD2" w:rsidP="007A2AB9">
      <w:pPr>
        <w:pStyle w:val="StandardME"/>
      </w:pPr>
    </w:p>
    <w:p w14:paraId="78A0E976" w14:textId="1F22548B" w:rsidR="009B5630" w:rsidRPr="007A2AB9" w:rsidRDefault="009B5630" w:rsidP="00A437CD">
      <w:pPr>
        <w:pStyle w:val="StandardME"/>
        <w:ind w:left="0"/>
      </w:pPr>
    </w:p>
    <w:sectPr w:rsidR="009B5630" w:rsidRPr="007A2AB9" w:rsidSect="001E27DE">
      <w:pgSz w:w="11907" w:h="16840"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A0532" w14:textId="77777777" w:rsidR="00B47701" w:rsidRDefault="00B47701">
      <w:r>
        <w:separator/>
      </w:r>
    </w:p>
  </w:endnote>
  <w:endnote w:type="continuationSeparator" w:id="0">
    <w:p w14:paraId="22EF7136" w14:textId="77777777" w:rsidR="00B47701" w:rsidRDefault="00B47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1CD69" w14:textId="77777777" w:rsidR="00B47701" w:rsidRDefault="00B47701">
      <w:r>
        <w:separator/>
      </w:r>
    </w:p>
  </w:footnote>
  <w:footnote w:type="continuationSeparator" w:id="0">
    <w:p w14:paraId="4FC1E94B" w14:textId="77777777" w:rsidR="00B47701" w:rsidRDefault="00B47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1"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2"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56FA7C7D"/>
    <w:multiLevelType w:val="multilevel"/>
    <w:tmpl w:val="301276D4"/>
    <w:lvl w:ilvl="0">
      <w:start w:val="1"/>
      <w:numFmt w:val="upperRoman"/>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4"/>
  </w:num>
  <w:num w:numId="13">
    <w:abstractNumId w:val="11"/>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E0786"/>
    <w:rsid w:val="00030E18"/>
    <w:rsid w:val="00051499"/>
    <w:rsid w:val="00071D9D"/>
    <w:rsid w:val="000907F3"/>
    <w:rsid w:val="000B7190"/>
    <w:rsid w:val="000C18DB"/>
    <w:rsid w:val="000C60F4"/>
    <w:rsid w:val="000C6B84"/>
    <w:rsid w:val="000E049D"/>
    <w:rsid w:val="000E291B"/>
    <w:rsid w:val="00103345"/>
    <w:rsid w:val="001119BF"/>
    <w:rsid w:val="00116ACD"/>
    <w:rsid w:val="00172458"/>
    <w:rsid w:val="00180492"/>
    <w:rsid w:val="001A2727"/>
    <w:rsid w:val="001A4C82"/>
    <w:rsid w:val="001B4CF9"/>
    <w:rsid w:val="001E27DE"/>
    <w:rsid w:val="001E4538"/>
    <w:rsid w:val="00202FC8"/>
    <w:rsid w:val="002671F8"/>
    <w:rsid w:val="00280BC1"/>
    <w:rsid w:val="0029523F"/>
    <w:rsid w:val="002A6C5D"/>
    <w:rsid w:val="002D230E"/>
    <w:rsid w:val="002E0786"/>
    <w:rsid w:val="002E30EB"/>
    <w:rsid w:val="002F55CE"/>
    <w:rsid w:val="0030008E"/>
    <w:rsid w:val="00305643"/>
    <w:rsid w:val="00314EC5"/>
    <w:rsid w:val="00375CE3"/>
    <w:rsid w:val="00397603"/>
    <w:rsid w:val="00397A6E"/>
    <w:rsid w:val="003B5606"/>
    <w:rsid w:val="003E56C7"/>
    <w:rsid w:val="00427F91"/>
    <w:rsid w:val="00433459"/>
    <w:rsid w:val="004605A4"/>
    <w:rsid w:val="00471E5F"/>
    <w:rsid w:val="00486ABA"/>
    <w:rsid w:val="004A11F9"/>
    <w:rsid w:val="004B4844"/>
    <w:rsid w:val="004C68BB"/>
    <w:rsid w:val="004D052F"/>
    <w:rsid w:val="00523BF4"/>
    <w:rsid w:val="005D1899"/>
    <w:rsid w:val="005D45C4"/>
    <w:rsid w:val="005E1D02"/>
    <w:rsid w:val="00615BEC"/>
    <w:rsid w:val="00650EA9"/>
    <w:rsid w:val="00664467"/>
    <w:rsid w:val="006B2BF3"/>
    <w:rsid w:val="006D7298"/>
    <w:rsid w:val="00704FD1"/>
    <w:rsid w:val="00716ADA"/>
    <w:rsid w:val="0072306F"/>
    <w:rsid w:val="00732D28"/>
    <w:rsid w:val="00737BA8"/>
    <w:rsid w:val="00740D16"/>
    <w:rsid w:val="00755218"/>
    <w:rsid w:val="00774FC4"/>
    <w:rsid w:val="0078414B"/>
    <w:rsid w:val="007905D2"/>
    <w:rsid w:val="007A2AB9"/>
    <w:rsid w:val="007C62B4"/>
    <w:rsid w:val="007C6E96"/>
    <w:rsid w:val="007E4ED9"/>
    <w:rsid w:val="008269BF"/>
    <w:rsid w:val="00865A95"/>
    <w:rsid w:val="008837D6"/>
    <w:rsid w:val="008937B6"/>
    <w:rsid w:val="008B1DD6"/>
    <w:rsid w:val="008C279B"/>
    <w:rsid w:val="008E04A3"/>
    <w:rsid w:val="0090079D"/>
    <w:rsid w:val="00903229"/>
    <w:rsid w:val="00930610"/>
    <w:rsid w:val="0094227F"/>
    <w:rsid w:val="009564DC"/>
    <w:rsid w:val="009604B5"/>
    <w:rsid w:val="00970FD2"/>
    <w:rsid w:val="00994D34"/>
    <w:rsid w:val="009A7F97"/>
    <w:rsid w:val="009B3AEB"/>
    <w:rsid w:val="009B5630"/>
    <w:rsid w:val="009D2CAC"/>
    <w:rsid w:val="009E712A"/>
    <w:rsid w:val="00A165C8"/>
    <w:rsid w:val="00A34F4B"/>
    <w:rsid w:val="00A40C7B"/>
    <w:rsid w:val="00A437CD"/>
    <w:rsid w:val="00A56BBA"/>
    <w:rsid w:val="00A87336"/>
    <w:rsid w:val="00B15067"/>
    <w:rsid w:val="00B47701"/>
    <w:rsid w:val="00B5165D"/>
    <w:rsid w:val="00B845A4"/>
    <w:rsid w:val="00BA53D0"/>
    <w:rsid w:val="00C15EF5"/>
    <w:rsid w:val="00CB28D1"/>
    <w:rsid w:val="00CC6353"/>
    <w:rsid w:val="00CC7EA9"/>
    <w:rsid w:val="00CD0AC9"/>
    <w:rsid w:val="00CF583B"/>
    <w:rsid w:val="00D114EA"/>
    <w:rsid w:val="00D263F4"/>
    <w:rsid w:val="00D542D9"/>
    <w:rsid w:val="00D657A6"/>
    <w:rsid w:val="00D90632"/>
    <w:rsid w:val="00D9606A"/>
    <w:rsid w:val="00DA037D"/>
    <w:rsid w:val="00DC2289"/>
    <w:rsid w:val="00E000B0"/>
    <w:rsid w:val="00E24C16"/>
    <w:rsid w:val="00E42B7C"/>
    <w:rsid w:val="00E5731E"/>
    <w:rsid w:val="00E6185B"/>
    <w:rsid w:val="00E67D4A"/>
    <w:rsid w:val="00E75B86"/>
    <w:rsid w:val="00EB2CF5"/>
    <w:rsid w:val="00EC1D57"/>
    <w:rsid w:val="00F0716F"/>
    <w:rsid w:val="00F502C7"/>
    <w:rsid w:val="00F623A9"/>
    <w:rsid w:val="00F75885"/>
    <w:rsid w:val="00FC70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0DCEC"/>
  <w15:chartTrackingRefBased/>
  <w15:docId w15:val="{4228CBDC-CF4A-4DB2-8726-E1C3F6527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0716F"/>
    <w:rPr>
      <w:rFonts w:ascii="Arial" w:hAnsi="Arial"/>
    </w:rPr>
  </w:style>
  <w:style w:type="paragraph" w:styleId="berschrift1">
    <w:name w:val="heading 1"/>
    <w:basedOn w:val="Standard"/>
    <w:next w:val="Standard"/>
    <w:link w:val="berschrift1Zchn"/>
    <w:qFormat/>
    <w:rsid w:val="00F0716F"/>
    <w:pPr>
      <w:keepNext/>
      <w:spacing w:before="240" w:after="60"/>
      <w:outlineLvl w:val="0"/>
    </w:pPr>
    <w:rPr>
      <w:b/>
      <w:kern w:val="28"/>
      <w:sz w:val="24"/>
      <w:szCs w:val="24"/>
    </w:rPr>
  </w:style>
  <w:style w:type="paragraph" w:styleId="berschrift2">
    <w:name w:val="heading 2"/>
    <w:basedOn w:val="berschrift1"/>
    <w:next w:val="Standard"/>
    <w:qFormat/>
    <w:rsid w:val="00F0716F"/>
    <w:pPr>
      <w:outlineLvl w:val="1"/>
    </w:pPr>
  </w:style>
  <w:style w:type="paragraph" w:styleId="berschrift3">
    <w:name w:val="heading 3"/>
    <w:basedOn w:val="berschrift1"/>
    <w:next w:val="Standard"/>
    <w:qFormat/>
    <w:rsid w:val="00F0716F"/>
    <w:pPr>
      <w:outlineLvl w:val="2"/>
    </w:pPr>
    <w:rPr>
      <w:sz w:val="22"/>
    </w:rPr>
  </w:style>
  <w:style w:type="paragraph" w:styleId="berschrift4">
    <w:name w:val="heading 4"/>
    <w:basedOn w:val="berschrift1"/>
    <w:next w:val="Standard"/>
    <w:qFormat/>
    <w:rsid w:val="00F0716F"/>
    <w:pPr>
      <w:numPr>
        <w:ilvl w:val="3"/>
        <w:numId w:val="14"/>
      </w:numPr>
      <w:outlineLvl w:val="3"/>
    </w:pPr>
    <w:rPr>
      <w:sz w:val="22"/>
    </w:rPr>
  </w:style>
  <w:style w:type="paragraph" w:styleId="berschrift5">
    <w:name w:val="heading 5"/>
    <w:basedOn w:val="berschrift1"/>
    <w:next w:val="Standard"/>
    <w:qFormat/>
    <w:rsid w:val="00F0716F"/>
    <w:pPr>
      <w:numPr>
        <w:ilvl w:val="4"/>
        <w:numId w:val="14"/>
      </w:numPr>
      <w:outlineLvl w:val="4"/>
    </w:pPr>
    <w:rPr>
      <w:sz w:val="22"/>
    </w:rPr>
  </w:style>
  <w:style w:type="paragraph" w:styleId="berschrift6">
    <w:name w:val="heading 6"/>
    <w:basedOn w:val="berschrift1"/>
    <w:next w:val="Standard"/>
    <w:qFormat/>
    <w:rsid w:val="00F0716F"/>
    <w:pPr>
      <w:numPr>
        <w:ilvl w:val="5"/>
        <w:numId w:val="14"/>
      </w:numPr>
      <w:outlineLvl w:val="5"/>
    </w:pPr>
    <w:rPr>
      <w:rFonts w:ascii="Times New Roman" w:hAnsi="Times New Roman"/>
      <w:i/>
      <w:sz w:val="22"/>
    </w:rPr>
  </w:style>
  <w:style w:type="paragraph" w:styleId="berschrift7">
    <w:name w:val="heading 7"/>
    <w:basedOn w:val="berschrift1"/>
    <w:next w:val="Standard"/>
    <w:qFormat/>
    <w:rsid w:val="00F0716F"/>
    <w:pPr>
      <w:numPr>
        <w:ilvl w:val="6"/>
        <w:numId w:val="14"/>
      </w:numPr>
      <w:outlineLvl w:val="6"/>
    </w:pPr>
    <w:rPr>
      <w:sz w:val="20"/>
    </w:rPr>
  </w:style>
  <w:style w:type="paragraph" w:styleId="berschrift8">
    <w:name w:val="heading 8"/>
    <w:basedOn w:val="berschrift1"/>
    <w:next w:val="Standard"/>
    <w:qFormat/>
    <w:rsid w:val="00F0716F"/>
    <w:pPr>
      <w:numPr>
        <w:ilvl w:val="7"/>
        <w:numId w:val="14"/>
      </w:numPr>
      <w:outlineLvl w:val="7"/>
    </w:pPr>
    <w:rPr>
      <w:i/>
      <w:sz w:val="20"/>
    </w:rPr>
  </w:style>
  <w:style w:type="paragraph" w:styleId="berschrift9">
    <w:name w:val="heading 9"/>
    <w:basedOn w:val="berschrift1"/>
    <w:next w:val="Standard"/>
    <w:qFormat/>
    <w:rsid w:val="00F0716F"/>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F0716F"/>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F0716F"/>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F0716F"/>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F0716F"/>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F0716F"/>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F0716F"/>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F0716F"/>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F0716F"/>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F0716F"/>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F0716F"/>
    <w:pPr>
      <w:tabs>
        <w:tab w:val="left" w:pos="640"/>
        <w:tab w:val="right" w:leader="dot" w:pos="9071"/>
      </w:tabs>
      <w:ind w:left="657" w:right="851" w:hanging="459"/>
    </w:pPr>
  </w:style>
  <w:style w:type="paragraph" w:styleId="Verzeichnis1">
    <w:name w:val="toc 1"/>
    <w:basedOn w:val="Standard"/>
    <w:next w:val="Standard"/>
    <w:autoRedefine/>
    <w:semiHidden/>
    <w:rsid w:val="00F0716F"/>
    <w:pPr>
      <w:tabs>
        <w:tab w:val="left" w:pos="602"/>
        <w:tab w:val="right" w:leader="dot" w:pos="9071"/>
      </w:tabs>
      <w:ind w:right="851"/>
    </w:pPr>
  </w:style>
  <w:style w:type="character" w:customStyle="1" w:styleId="Feldsteuerung">
    <w:name w:val="Feldsteuerung"/>
    <w:rsid w:val="00F0716F"/>
    <w:rPr>
      <w:vanish/>
    </w:rPr>
  </w:style>
  <w:style w:type="paragraph" w:customStyle="1" w:styleId="StandardME">
    <w:name w:val="StandardME"/>
    <w:basedOn w:val="Standard"/>
    <w:rsid w:val="00F0716F"/>
    <w:pPr>
      <w:ind w:left="851"/>
      <w:jc w:val="both"/>
    </w:pPr>
  </w:style>
  <w:style w:type="paragraph" w:styleId="Kopfzeile">
    <w:name w:val="header"/>
    <w:basedOn w:val="Standard"/>
    <w:rsid w:val="00F0716F"/>
    <w:pPr>
      <w:tabs>
        <w:tab w:val="center" w:pos="4536"/>
        <w:tab w:val="right" w:pos="9072"/>
      </w:tabs>
    </w:pPr>
    <w:rPr>
      <w:b/>
    </w:rPr>
  </w:style>
  <w:style w:type="paragraph" w:styleId="Fuzeile">
    <w:name w:val="footer"/>
    <w:basedOn w:val="Standard"/>
    <w:rsid w:val="00F0716F"/>
    <w:pPr>
      <w:jc w:val="center"/>
    </w:pPr>
  </w:style>
  <w:style w:type="paragraph" w:customStyle="1" w:styleId="AnlListen">
    <w:name w:val="AnlListen"/>
    <w:basedOn w:val="Standard"/>
    <w:next w:val="Standard"/>
    <w:rsid w:val="00F0716F"/>
    <w:pPr>
      <w:jc w:val="right"/>
    </w:pPr>
    <w:rPr>
      <w:sz w:val="16"/>
    </w:rPr>
  </w:style>
  <w:style w:type="paragraph" w:styleId="Aufzhlungszeichen">
    <w:name w:val="List Bullet"/>
    <w:basedOn w:val="Standard"/>
    <w:autoRedefine/>
    <w:rsid w:val="00F0716F"/>
    <w:pPr>
      <w:ind w:left="283" w:hanging="283"/>
    </w:pPr>
  </w:style>
  <w:style w:type="paragraph" w:styleId="Dokumentstruktur">
    <w:name w:val="Document Map"/>
    <w:basedOn w:val="Standard"/>
    <w:semiHidden/>
    <w:rsid w:val="00F0716F"/>
    <w:pPr>
      <w:shd w:val="clear" w:color="auto" w:fill="000080"/>
    </w:pPr>
    <w:rPr>
      <w:rFonts w:ascii="Tahoma" w:hAnsi="Tahoma"/>
    </w:rPr>
  </w:style>
  <w:style w:type="paragraph" w:customStyle="1" w:styleId="HVariante1">
    <w:name w:val="H Variante 1"/>
    <w:basedOn w:val="Standard"/>
    <w:rsid w:val="00F0716F"/>
    <w:pPr>
      <w:spacing w:before="120" w:after="120"/>
    </w:pPr>
    <w:rPr>
      <w:b/>
      <w:sz w:val="18"/>
    </w:rPr>
  </w:style>
  <w:style w:type="paragraph" w:customStyle="1" w:styleId="HVariante2">
    <w:name w:val="H Variante 2"/>
    <w:basedOn w:val="Standard"/>
    <w:rsid w:val="00F0716F"/>
    <w:pPr>
      <w:spacing w:before="240" w:after="240"/>
    </w:pPr>
    <w:rPr>
      <w:b/>
      <w:sz w:val="18"/>
    </w:rPr>
  </w:style>
  <w:style w:type="paragraph" w:customStyle="1" w:styleId="HVariante3">
    <w:name w:val="H Variante 3"/>
    <w:basedOn w:val="Standard"/>
    <w:rsid w:val="00F0716F"/>
    <w:pPr>
      <w:spacing w:before="240" w:after="240"/>
    </w:pPr>
    <w:rPr>
      <w:b/>
      <w:sz w:val="18"/>
    </w:rPr>
  </w:style>
  <w:style w:type="paragraph" w:customStyle="1" w:styleId="HVariante4">
    <w:name w:val="H Variante 4"/>
    <w:basedOn w:val="Standard"/>
    <w:rsid w:val="00F0716F"/>
    <w:pPr>
      <w:spacing w:before="240" w:after="240"/>
    </w:pPr>
    <w:rPr>
      <w:b/>
      <w:sz w:val="18"/>
    </w:rPr>
  </w:style>
  <w:style w:type="paragraph" w:customStyle="1" w:styleId="HDVariante1">
    <w:name w:val="HD Variante 1"/>
    <w:basedOn w:val="HVariante1"/>
    <w:next w:val="HVariante1"/>
    <w:rsid w:val="00F0716F"/>
  </w:style>
  <w:style w:type="paragraph" w:customStyle="1" w:styleId="HDVariante2">
    <w:name w:val="HD Variante 2"/>
    <w:basedOn w:val="HVariante2"/>
    <w:next w:val="HVariante2"/>
    <w:rsid w:val="00F0716F"/>
  </w:style>
  <w:style w:type="paragraph" w:customStyle="1" w:styleId="HDVariante3">
    <w:name w:val="HD Variante 3"/>
    <w:basedOn w:val="HVariante3"/>
    <w:next w:val="HVariante3"/>
    <w:rsid w:val="00F0716F"/>
  </w:style>
  <w:style w:type="paragraph" w:customStyle="1" w:styleId="HDVariante4">
    <w:name w:val="HD Variante 4"/>
    <w:basedOn w:val="HVariante4"/>
    <w:next w:val="HVariante4"/>
    <w:rsid w:val="00F0716F"/>
  </w:style>
  <w:style w:type="paragraph" w:customStyle="1" w:styleId="HUVariante1">
    <w:name w:val="HU Variante 1"/>
    <w:basedOn w:val="HVariante1"/>
    <w:next w:val="HVariante1"/>
    <w:rsid w:val="00F0716F"/>
  </w:style>
  <w:style w:type="paragraph" w:customStyle="1" w:styleId="HUVariante2">
    <w:name w:val="HU Variante 2"/>
    <w:basedOn w:val="HVariante2"/>
    <w:next w:val="HVariante2"/>
    <w:rsid w:val="00F0716F"/>
  </w:style>
  <w:style w:type="paragraph" w:customStyle="1" w:styleId="HUVariante3">
    <w:name w:val="HU Variante 3"/>
    <w:basedOn w:val="HVariante3"/>
    <w:next w:val="HVariante3"/>
    <w:rsid w:val="00F0716F"/>
  </w:style>
  <w:style w:type="paragraph" w:customStyle="1" w:styleId="HUVariante4">
    <w:name w:val="HU Variante 4"/>
    <w:basedOn w:val="HVariante4"/>
    <w:next w:val="HVariante4"/>
    <w:rsid w:val="00F0716F"/>
  </w:style>
  <w:style w:type="character" w:customStyle="1" w:styleId="Nachweis">
    <w:name w:val="Nachweis"/>
    <w:rsid w:val="00F0716F"/>
    <w:rPr>
      <w:sz w:val="18"/>
    </w:rPr>
  </w:style>
  <w:style w:type="paragraph" w:customStyle="1" w:styleId="NachweisPos">
    <w:name w:val="NachweisPos"/>
    <w:basedOn w:val="Standard"/>
    <w:rsid w:val="00F0716F"/>
    <w:rPr>
      <w:sz w:val="18"/>
    </w:rPr>
  </w:style>
  <w:style w:type="paragraph" w:customStyle="1" w:styleId="NachweisEndsumme">
    <w:name w:val="NachweisEndsumme"/>
    <w:basedOn w:val="NachweisPos"/>
    <w:rsid w:val="00F0716F"/>
    <w:rPr>
      <w:b/>
    </w:rPr>
  </w:style>
  <w:style w:type="paragraph" w:customStyle="1" w:styleId="NachweisSumme">
    <w:name w:val="NachweisSumme"/>
    <w:basedOn w:val="NachweisPos"/>
    <w:rsid w:val="00F0716F"/>
    <w:rPr>
      <w:b/>
    </w:rPr>
  </w:style>
  <w:style w:type="paragraph" w:customStyle="1" w:styleId="PVariante1">
    <w:name w:val="P Variante 1"/>
    <w:basedOn w:val="Standard"/>
    <w:rsid w:val="00F0716F"/>
    <w:rPr>
      <w:sz w:val="18"/>
    </w:rPr>
  </w:style>
  <w:style w:type="paragraph" w:customStyle="1" w:styleId="PVariante2">
    <w:name w:val="P Variante 2"/>
    <w:basedOn w:val="Standard"/>
    <w:rsid w:val="00F0716F"/>
    <w:rPr>
      <w:sz w:val="18"/>
    </w:rPr>
  </w:style>
  <w:style w:type="paragraph" w:customStyle="1" w:styleId="PVariante3">
    <w:name w:val="P Variante 3"/>
    <w:basedOn w:val="Standard"/>
    <w:rsid w:val="00F0716F"/>
    <w:rPr>
      <w:sz w:val="18"/>
    </w:rPr>
  </w:style>
  <w:style w:type="paragraph" w:customStyle="1" w:styleId="PVariante4">
    <w:name w:val="P Variante 4"/>
    <w:basedOn w:val="Standard"/>
    <w:rsid w:val="00F0716F"/>
    <w:rPr>
      <w:sz w:val="18"/>
    </w:rPr>
  </w:style>
  <w:style w:type="paragraph" w:customStyle="1" w:styleId="PDVariante1">
    <w:name w:val="PD Variante 1"/>
    <w:basedOn w:val="PVariante1"/>
    <w:next w:val="PVariante1"/>
    <w:rsid w:val="00F0716F"/>
  </w:style>
  <w:style w:type="paragraph" w:customStyle="1" w:styleId="PDVariante2">
    <w:name w:val="PD Variante 2"/>
    <w:basedOn w:val="PVariante2"/>
    <w:next w:val="PVariante2"/>
    <w:rsid w:val="00F0716F"/>
  </w:style>
  <w:style w:type="paragraph" w:customStyle="1" w:styleId="PDVariante3">
    <w:name w:val="PD Variante 3"/>
    <w:basedOn w:val="PVariante3"/>
    <w:next w:val="PVariante3"/>
    <w:rsid w:val="00F0716F"/>
  </w:style>
  <w:style w:type="paragraph" w:customStyle="1" w:styleId="PDVariante4">
    <w:name w:val="PD Variante 4"/>
    <w:basedOn w:val="PVariante4"/>
    <w:next w:val="PVariante4"/>
    <w:rsid w:val="00F0716F"/>
  </w:style>
  <w:style w:type="paragraph" w:customStyle="1" w:styleId="PUVariante1">
    <w:name w:val="PU Variante 1"/>
    <w:basedOn w:val="PVariante1"/>
    <w:next w:val="PVariante1"/>
    <w:rsid w:val="00F0716F"/>
  </w:style>
  <w:style w:type="paragraph" w:customStyle="1" w:styleId="PUVariante2">
    <w:name w:val="PU Variante 2"/>
    <w:basedOn w:val="PVariante2"/>
    <w:next w:val="PVariante2"/>
    <w:rsid w:val="00F0716F"/>
  </w:style>
  <w:style w:type="paragraph" w:customStyle="1" w:styleId="PUVariante3">
    <w:name w:val="PU Variante 3"/>
    <w:basedOn w:val="PVariante3"/>
    <w:next w:val="PVariante3"/>
    <w:rsid w:val="00F0716F"/>
  </w:style>
  <w:style w:type="paragraph" w:customStyle="1" w:styleId="PUVariante4">
    <w:name w:val="PU Variante 4"/>
    <w:basedOn w:val="PVariante4"/>
    <w:next w:val="PVariante4"/>
    <w:rsid w:val="00F0716F"/>
  </w:style>
  <w:style w:type="paragraph" w:customStyle="1" w:styleId="SVariante1">
    <w:name w:val="S Variante 1"/>
    <w:basedOn w:val="Standard"/>
    <w:rsid w:val="00F0716F"/>
    <w:pPr>
      <w:spacing w:before="60" w:after="60"/>
    </w:pPr>
    <w:rPr>
      <w:b/>
      <w:sz w:val="18"/>
    </w:rPr>
  </w:style>
  <w:style w:type="paragraph" w:customStyle="1" w:styleId="SVariante2">
    <w:name w:val="S Variante 2"/>
    <w:basedOn w:val="Standard"/>
    <w:rsid w:val="00F0716F"/>
    <w:pPr>
      <w:spacing w:before="120" w:after="120"/>
    </w:pPr>
    <w:rPr>
      <w:b/>
      <w:sz w:val="18"/>
    </w:rPr>
  </w:style>
  <w:style w:type="paragraph" w:customStyle="1" w:styleId="SVariante3">
    <w:name w:val="S Variante 3"/>
    <w:basedOn w:val="Standard"/>
    <w:rsid w:val="00F0716F"/>
    <w:pPr>
      <w:spacing w:before="120" w:after="120"/>
    </w:pPr>
    <w:rPr>
      <w:b/>
      <w:sz w:val="18"/>
    </w:rPr>
  </w:style>
  <w:style w:type="paragraph" w:customStyle="1" w:styleId="SVariante4">
    <w:name w:val="S Variante 4"/>
    <w:basedOn w:val="Standard"/>
    <w:rsid w:val="00F0716F"/>
    <w:pPr>
      <w:spacing w:before="120" w:after="120"/>
    </w:pPr>
    <w:rPr>
      <w:b/>
      <w:sz w:val="18"/>
    </w:rPr>
  </w:style>
  <w:style w:type="paragraph" w:customStyle="1" w:styleId="SDVariante1">
    <w:name w:val="SD Variante 1"/>
    <w:basedOn w:val="SVariante1"/>
    <w:next w:val="SVariante1"/>
    <w:rsid w:val="00F0716F"/>
  </w:style>
  <w:style w:type="paragraph" w:customStyle="1" w:styleId="SDVariante2">
    <w:name w:val="SD Variante 2"/>
    <w:basedOn w:val="SVariante2"/>
    <w:next w:val="SVariante2"/>
    <w:rsid w:val="00F0716F"/>
  </w:style>
  <w:style w:type="paragraph" w:customStyle="1" w:styleId="SDVariante3">
    <w:name w:val="SD Variante 3"/>
    <w:basedOn w:val="SVariante3"/>
    <w:next w:val="SVariante3"/>
    <w:rsid w:val="00F0716F"/>
  </w:style>
  <w:style w:type="paragraph" w:customStyle="1" w:styleId="SDVariante4">
    <w:name w:val="SD Variante 4"/>
    <w:basedOn w:val="SVariante4"/>
    <w:next w:val="SVariante4"/>
    <w:rsid w:val="00F0716F"/>
  </w:style>
  <w:style w:type="character" w:styleId="Seitenzahl">
    <w:name w:val="page number"/>
    <w:basedOn w:val="Absatz-Standardschriftart"/>
    <w:rsid w:val="00F0716F"/>
  </w:style>
  <w:style w:type="paragraph" w:customStyle="1" w:styleId="StandardOE">
    <w:name w:val="StandardOE"/>
    <w:basedOn w:val="Standard"/>
    <w:next w:val="Standard"/>
    <w:rsid w:val="00F0716F"/>
    <w:pPr>
      <w:jc w:val="both"/>
    </w:pPr>
  </w:style>
  <w:style w:type="paragraph" w:customStyle="1" w:styleId="Steuerung">
    <w:name w:val="Steuerung"/>
    <w:basedOn w:val="Standard"/>
    <w:rsid w:val="00F0716F"/>
    <w:rPr>
      <w:b/>
      <w:vanish/>
    </w:rPr>
  </w:style>
  <w:style w:type="paragraph" w:customStyle="1" w:styleId="SUVariante1">
    <w:name w:val="SU Variante 1"/>
    <w:basedOn w:val="SVariante1"/>
    <w:next w:val="SVariante1"/>
    <w:rsid w:val="00F0716F"/>
  </w:style>
  <w:style w:type="paragraph" w:customStyle="1" w:styleId="SUVariante2">
    <w:name w:val="SU Variante 2"/>
    <w:basedOn w:val="SVariante2"/>
    <w:next w:val="SVariante2"/>
    <w:rsid w:val="00F0716F"/>
  </w:style>
  <w:style w:type="paragraph" w:customStyle="1" w:styleId="SUVariante3">
    <w:name w:val="SU Variante 3"/>
    <w:basedOn w:val="SVariante3"/>
    <w:next w:val="SVariante3"/>
    <w:rsid w:val="00F0716F"/>
  </w:style>
  <w:style w:type="paragraph" w:customStyle="1" w:styleId="SUVariante4">
    <w:name w:val="SU Variante 4"/>
    <w:basedOn w:val="SVariante4"/>
    <w:next w:val="SVariante4"/>
    <w:rsid w:val="00F0716F"/>
  </w:style>
  <w:style w:type="paragraph" w:customStyle="1" w:styleId="UVariante1">
    <w:name w:val="U Variante 1"/>
    <w:basedOn w:val="Standard"/>
    <w:rsid w:val="00F0716F"/>
    <w:rPr>
      <w:b/>
      <w:sz w:val="18"/>
    </w:rPr>
  </w:style>
  <w:style w:type="paragraph" w:customStyle="1" w:styleId="UVariante2">
    <w:name w:val="U Variante 2"/>
    <w:basedOn w:val="Standard"/>
    <w:rsid w:val="00F0716F"/>
    <w:pPr>
      <w:spacing w:before="120" w:after="120"/>
    </w:pPr>
    <w:rPr>
      <w:b/>
      <w:sz w:val="18"/>
    </w:rPr>
  </w:style>
  <w:style w:type="paragraph" w:customStyle="1" w:styleId="UVariante3">
    <w:name w:val="U Variante 3"/>
    <w:basedOn w:val="Standard"/>
    <w:rsid w:val="00F0716F"/>
    <w:pPr>
      <w:spacing w:before="120" w:after="120"/>
    </w:pPr>
    <w:rPr>
      <w:b/>
      <w:sz w:val="18"/>
    </w:rPr>
  </w:style>
  <w:style w:type="paragraph" w:customStyle="1" w:styleId="UVariante4">
    <w:name w:val="U Variante 4"/>
    <w:basedOn w:val="Standard"/>
    <w:rsid w:val="00F0716F"/>
    <w:pPr>
      <w:spacing w:before="120" w:after="120"/>
    </w:pPr>
    <w:rPr>
      <w:b/>
      <w:sz w:val="18"/>
    </w:rPr>
  </w:style>
  <w:style w:type="paragraph" w:customStyle="1" w:styleId="berschriftTabelle">
    <w:name w:val="Überschrift Tabelle"/>
    <w:basedOn w:val="Standard"/>
    <w:rsid w:val="00F0716F"/>
    <w:rPr>
      <w:vanish/>
    </w:rPr>
  </w:style>
  <w:style w:type="paragraph" w:customStyle="1" w:styleId="UDVariante1">
    <w:name w:val="UD Variante 1"/>
    <w:basedOn w:val="UVariante1"/>
    <w:next w:val="UVariante1"/>
    <w:rsid w:val="00F0716F"/>
  </w:style>
  <w:style w:type="paragraph" w:customStyle="1" w:styleId="UDVariante2">
    <w:name w:val="UD Variante 2"/>
    <w:basedOn w:val="UVariante2"/>
    <w:next w:val="UVariante2"/>
    <w:rsid w:val="00F0716F"/>
  </w:style>
  <w:style w:type="paragraph" w:customStyle="1" w:styleId="UDVariante3">
    <w:name w:val="UD Variante 3"/>
    <w:basedOn w:val="UVariante3"/>
    <w:next w:val="UVariante3"/>
    <w:rsid w:val="00F0716F"/>
  </w:style>
  <w:style w:type="paragraph" w:customStyle="1" w:styleId="UDVariante4">
    <w:name w:val="UD Variante 4"/>
    <w:basedOn w:val="UVariante4"/>
    <w:next w:val="UVariante4"/>
    <w:rsid w:val="00F0716F"/>
  </w:style>
  <w:style w:type="paragraph" w:customStyle="1" w:styleId="UUVariante1">
    <w:name w:val="UU Variante 1"/>
    <w:basedOn w:val="UVariante1"/>
    <w:next w:val="UVariante1"/>
    <w:rsid w:val="00F0716F"/>
  </w:style>
  <w:style w:type="paragraph" w:customStyle="1" w:styleId="UUVariante2">
    <w:name w:val="UU Variante 2"/>
    <w:basedOn w:val="UVariante2"/>
    <w:next w:val="UVariante2"/>
    <w:rsid w:val="00F0716F"/>
  </w:style>
  <w:style w:type="paragraph" w:customStyle="1" w:styleId="UUVariante3">
    <w:name w:val="UU Variante 3"/>
    <w:basedOn w:val="UVariante3"/>
    <w:next w:val="UVariante3"/>
    <w:rsid w:val="00F0716F"/>
  </w:style>
  <w:style w:type="paragraph" w:customStyle="1" w:styleId="UUVariante4">
    <w:name w:val="UU Variante 4"/>
    <w:basedOn w:val="UVariante4"/>
    <w:next w:val="UVariante4"/>
    <w:rsid w:val="00F0716F"/>
  </w:style>
  <w:style w:type="paragraph" w:styleId="Verzeichnis3">
    <w:name w:val="toc 3"/>
    <w:basedOn w:val="Standard"/>
    <w:next w:val="Standard"/>
    <w:autoRedefine/>
    <w:semiHidden/>
    <w:rsid w:val="00F0716F"/>
    <w:pPr>
      <w:tabs>
        <w:tab w:val="right" w:leader="dot" w:pos="9071"/>
      </w:tabs>
      <w:ind w:left="567" w:right="851"/>
    </w:pPr>
  </w:style>
  <w:style w:type="paragraph" w:styleId="Verzeichnis4">
    <w:name w:val="toc 4"/>
    <w:basedOn w:val="Standard"/>
    <w:next w:val="Standard"/>
    <w:autoRedefine/>
    <w:semiHidden/>
    <w:rsid w:val="00F0716F"/>
    <w:pPr>
      <w:tabs>
        <w:tab w:val="right" w:leader="dot" w:pos="9071"/>
      </w:tabs>
      <w:ind w:left="600"/>
    </w:pPr>
  </w:style>
  <w:style w:type="paragraph" w:customStyle="1" w:styleId="VHVariante1">
    <w:name w:val="VH Variante 1"/>
    <w:basedOn w:val="HVariante1"/>
    <w:rsid w:val="00F0716F"/>
  </w:style>
  <w:style w:type="paragraph" w:customStyle="1" w:styleId="VUVariante1">
    <w:name w:val="VU Variante 1"/>
    <w:basedOn w:val="UVariante1"/>
    <w:rsid w:val="00F0716F"/>
    <w:pPr>
      <w:tabs>
        <w:tab w:val="left" w:pos="567"/>
      </w:tabs>
    </w:pPr>
  </w:style>
  <w:style w:type="paragraph" w:customStyle="1" w:styleId="VPVariante1">
    <w:name w:val="VP Variante 1"/>
    <w:basedOn w:val="PVariante1"/>
    <w:rsid w:val="00F0716F"/>
    <w:pPr>
      <w:tabs>
        <w:tab w:val="left" w:pos="851"/>
      </w:tabs>
    </w:pPr>
  </w:style>
  <w:style w:type="paragraph" w:customStyle="1" w:styleId="VSVariante1">
    <w:name w:val="VS Variante 1"/>
    <w:basedOn w:val="SVariante1"/>
    <w:rsid w:val="00F0716F"/>
    <w:pPr>
      <w:tabs>
        <w:tab w:val="left" w:pos="567"/>
        <w:tab w:val="left" w:pos="1134"/>
      </w:tabs>
      <w:spacing w:before="120" w:after="120"/>
    </w:pPr>
  </w:style>
  <w:style w:type="paragraph" w:customStyle="1" w:styleId="VSUVariante1">
    <w:name w:val="VSU Variante 1"/>
    <w:basedOn w:val="SUVariante1"/>
    <w:rsid w:val="00F0716F"/>
    <w:pPr>
      <w:tabs>
        <w:tab w:val="left" w:pos="851"/>
      </w:tabs>
    </w:pPr>
  </w:style>
  <w:style w:type="paragraph" w:customStyle="1" w:styleId="VSDVariante1">
    <w:name w:val="VSD Variante 1"/>
    <w:basedOn w:val="SDVariante1"/>
    <w:rsid w:val="00F0716F"/>
  </w:style>
  <w:style w:type="paragraph" w:customStyle="1" w:styleId="Liste1">
    <w:name w:val="Liste1"/>
    <w:basedOn w:val="Standard"/>
    <w:rsid w:val="00F0716F"/>
    <w:pPr>
      <w:spacing w:before="120" w:after="120"/>
    </w:pPr>
  </w:style>
  <w:style w:type="paragraph" w:customStyle="1" w:styleId="Liste2">
    <w:name w:val="Liste2"/>
    <w:basedOn w:val="Standard"/>
    <w:rsid w:val="00F0716F"/>
  </w:style>
  <w:style w:type="paragraph" w:customStyle="1" w:styleId="Liste3">
    <w:name w:val="Liste3"/>
    <w:basedOn w:val="Standard"/>
    <w:rsid w:val="00F0716F"/>
  </w:style>
  <w:style w:type="paragraph" w:customStyle="1" w:styleId="Liste4">
    <w:name w:val="Liste4"/>
    <w:basedOn w:val="Standard"/>
    <w:rsid w:val="00F0716F"/>
  </w:style>
  <w:style w:type="paragraph" w:customStyle="1" w:styleId="Liste5">
    <w:name w:val="Liste5"/>
    <w:basedOn w:val="Standard"/>
    <w:rsid w:val="00F0716F"/>
  </w:style>
  <w:style w:type="paragraph" w:customStyle="1" w:styleId="StandardErl">
    <w:name w:val="StandardErl"/>
    <w:basedOn w:val="Standard"/>
    <w:rsid w:val="00F0716F"/>
  </w:style>
  <w:style w:type="paragraph" w:customStyle="1" w:styleId="Standarderl1">
    <w:name w:val="Standarderl1"/>
    <w:basedOn w:val="StandardErl"/>
    <w:rsid w:val="00F0716F"/>
    <w:pPr>
      <w:ind w:left="1588"/>
    </w:pPr>
    <w:rPr>
      <w:color w:val="0000FF"/>
    </w:rPr>
  </w:style>
  <w:style w:type="paragraph" w:customStyle="1" w:styleId="Organigramm">
    <w:name w:val="Organigramm"/>
    <w:basedOn w:val="Standard"/>
    <w:rsid w:val="00F0716F"/>
    <w:pPr>
      <w:jc w:val="center"/>
    </w:pPr>
    <w:rPr>
      <w:b/>
      <w:sz w:val="22"/>
    </w:rPr>
  </w:style>
  <w:style w:type="paragraph" w:customStyle="1" w:styleId="ZeileHKapEntw">
    <w:name w:val="ZeileHKapEntw"/>
    <w:basedOn w:val="Standard"/>
    <w:rsid w:val="00F0716F"/>
    <w:pPr>
      <w:tabs>
        <w:tab w:val="left" w:pos="214"/>
        <w:tab w:val="left" w:pos="497"/>
      </w:tabs>
      <w:spacing w:before="60"/>
    </w:pPr>
    <w:rPr>
      <w:sz w:val="18"/>
    </w:rPr>
  </w:style>
  <w:style w:type="paragraph" w:customStyle="1" w:styleId="ZeileHKapVerw">
    <w:name w:val="ZeileHKapVerw"/>
    <w:basedOn w:val="Standard"/>
    <w:rsid w:val="00F0716F"/>
    <w:pPr>
      <w:tabs>
        <w:tab w:val="left" w:pos="214"/>
        <w:tab w:val="left" w:pos="497"/>
      </w:tabs>
      <w:spacing w:before="240" w:after="60"/>
    </w:pPr>
    <w:rPr>
      <w:sz w:val="18"/>
    </w:rPr>
  </w:style>
  <w:style w:type="paragraph" w:customStyle="1" w:styleId="ZeileUVKapEntw">
    <w:name w:val="ZeileUVKapEntw"/>
    <w:basedOn w:val="Standard"/>
    <w:rsid w:val="00F0716F"/>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F0716F"/>
    <w:pPr>
      <w:tabs>
        <w:tab w:val="left" w:pos="214"/>
        <w:tab w:val="left" w:pos="497"/>
      </w:tabs>
      <w:ind w:left="567"/>
    </w:pPr>
    <w:rPr>
      <w:sz w:val="18"/>
    </w:rPr>
  </w:style>
  <w:style w:type="paragraph" w:customStyle="1" w:styleId="VHUVariante1">
    <w:name w:val="VHU Variante 1"/>
    <w:basedOn w:val="HUVariante1"/>
    <w:rsid w:val="00F0716F"/>
  </w:style>
  <w:style w:type="paragraph" w:customStyle="1" w:styleId="Kennzahl1">
    <w:name w:val="Kennzahl1"/>
    <w:basedOn w:val="Standard"/>
    <w:rsid w:val="00F0716F"/>
    <w:pPr>
      <w:spacing w:before="60" w:after="120"/>
    </w:pPr>
    <w:rPr>
      <w:b/>
      <w:sz w:val="16"/>
    </w:rPr>
  </w:style>
  <w:style w:type="paragraph" w:customStyle="1" w:styleId="Kennzahl2">
    <w:name w:val="Kennzahl2"/>
    <w:basedOn w:val="Standard"/>
    <w:rsid w:val="00F0716F"/>
    <w:pPr>
      <w:jc w:val="center"/>
    </w:pPr>
    <w:rPr>
      <w:sz w:val="16"/>
      <w:u w:val="single"/>
    </w:rPr>
  </w:style>
  <w:style w:type="paragraph" w:customStyle="1" w:styleId="Kennzahl3">
    <w:name w:val="Kennzahl3"/>
    <w:basedOn w:val="Standard"/>
    <w:rsid w:val="00F0716F"/>
    <w:pPr>
      <w:jc w:val="center"/>
    </w:pPr>
    <w:rPr>
      <w:sz w:val="16"/>
    </w:rPr>
  </w:style>
  <w:style w:type="paragraph" w:styleId="Beschriftung">
    <w:name w:val="caption"/>
    <w:basedOn w:val="Standard"/>
    <w:next w:val="Standard"/>
    <w:qFormat/>
    <w:rsid w:val="00F0716F"/>
    <w:pPr>
      <w:spacing w:before="120" w:after="120"/>
    </w:pPr>
    <w:rPr>
      <w:b/>
    </w:rPr>
  </w:style>
  <w:style w:type="paragraph" w:customStyle="1" w:styleId="ERumpf">
    <w:name w:val="ERumpf"/>
    <w:basedOn w:val="Standard"/>
    <w:rsid w:val="00F0716F"/>
  </w:style>
  <w:style w:type="paragraph" w:styleId="E-Mail-Signatur">
    <w:name w:val="E-mail Signature"/>
    <w:basedOn w:val="Standard"/>
    <w:rsid w:val="00F0716F"/>
  </w:style>
  <w:style w:type="paragraph" w:customStyle="1" w:styleId="EKopf">
    <w:name w:val="EKopf"/>
    <w:basedOn w:val="Standard"/>
    <w:rsid w:val="00F0716F"/>
  </w:style>
  <w:style w:type="paragraph" w:customStyle="1" w:styleId="EZus">
    <w:name w:val="EZus"/>
    <w:basedOn w:val="ESumme"/>
    <w:next w:val="Standard"/>
    <w:rsid w:val="00F0716F"/>
    <w:rPr>
      <w:u w:val="single"/>
    </w:rPr>
  </w:style>
  <w:style w:type="paragraph" w:customStyle="1" w:styleId="ESumme">
    <w:name w:val="ESumme"/>
    <w:basedOn w:val="Standard"/>
    <w:rsid w:val="00F0716F"/>
  </w:style>
  <w:style w:type="paragraph" w:customStyle="1" w:styleId="EPoskopf">
    <w:name w:val="EPos kopf"/>
    <w:basedOn w:val="Standard"/>
    <w:rsid w:val="00F0716F"/>
    <w:rPr>
      <w:b/>
    </w:rPr>
  </w:style>
  <w:style w:type="paragraph" w:customStyle="1" w:styleId="EUPoskopf">
    <w:name w:val="EUPos kopf"/>
    <w:basedOn w:val="Standard"/>
    <w:rsid w:val="00F0716F"/>
    <w:rPr>
      <w:b/>
    </w:rPr>
  </w:style>
  <w:style w:type="paragraph" w:customStyle="1" w:styleId="EHPoskopf">
    <w:name w:val="EHPos kopf"/>
    <w:basedOn w:val="EPoskopf"/>
    <w:uiPriority w:val="99"/>
    <w:rsid w:val="00F0716F"/>
    <w:rPr>
      <w:sz w:val="22"/>
    </w:rPr>
  </w:style>
  <w:style w:type="paragraph" w:customStyle="1" w:styleId="ETPoskopf">
    <w:name w:val="ETPos kopf"/>
    <w:basedOn w:val="Standard"/>
    <w:rsid w:val="00F0716F"/>
    <w:rPr>
      <w:b/>
    </w:rPr>
  </w:style>
  <w:style w:type="paragraph" w:customStyle="1" w:styleId="EPosFuss">
    <w:name w:val="EPos Fuss"/>
    <w:basedOn w:val="Standard"/>
    <w:rsid w:val="00F0716F"/>
  </w:style>
  <w:style w:type="paragraph" w:customStyle="1" w:styleId="EGesamtSumme">
    <w:name w:val="EGesamtSumme"/>
    <w:basedOn w:val="Standard"/>
    <w:rsid w:val="00F0716F"/>
    <w:rPr>
      <w:b/>
    </w:rPr>
  </w:style>
  <w:style w:type="paragraph" w:customStyle="1" w:styleId="EAnlkopf">
    <w:name w:val="EAnl kopf"/>
    <w:basedOn w:val="Standard"/>
    <w:rsid w:val="00F0716F"/>
    <w:rPr>
      <w:b/>
    </w:rPr>
  </w:style>
  <w:style w:type="paragraph" w:customStyle="1" w:styleId="EAnl">
    <w:name w:val="EAnl"/>
    <w:basedOn w:val="Standard"/>
    <w:rsid w:val="00F0716F"/>
  </w:style>
  <w:style w:type="paragraph" w:customStyle="1" w:styleId="ERstkopf">
    <w:name w:val="ERst kopf"/>
    <w:basedOn w:val="EAnl"/>
    <w:rsid w:val="00F0716F"/>
    <w:rPr>
      <w:b/>
      <w:sz w:val="18"/>
    </w:rPr>
  </w:style>
  <w:style w:type="paragraph" w:customStyle="1" w:styleId="ERstrumpf">
    <w:name w:val="ERst rumpf"/>
    <w:basedOn w:val="Standard"/>
    <w:rsid w:val="00F0716F"/>
    <w:rPr>
      <w:sz w:val="18"/>
    </w:rPr>
  </w:style>
  <w:style w:type="paragraph" w:customStyle="1" w:styleId="ERstfuss">
    <w:name w:val="ERst fuss"/>
    <w:basedOn w:val="Standard"/>
    <w:rsid w:val="00F0716F"/>
    <w:rPr>
      <w:b/>
      <w:sz w:val="18"/>
    </w:rPr>
  </w:style>
  <w:style w:type="paragraph" w:customStyle="1" w:styleId="EVspiegelkopf">
    <w:name w:val="EVspiegel kopf"/>
    <w:basedOn w:val="Standard"/>
    <w:rsid w:val="00F0716F"/>
    <w:rPr>
      <w:b/>
      <w:sz w:val="18"/>
    </w:rPr>
  </w:style>
  <w:style w:type="paragraph" w:customStyle="1" w:styleId="EVspiegelrumpf">
    <w:name w:val="EVspiegel rumpf"/>
    <w:basedOn w:val="Standard"/>
    <w:rsid w:val="00F0716F"/>
    <w:rPr>
      <w:sz w:val="18"/>
    </w:rPr>
  </w:style>
  <w:style w:type="paragraph" w:customStyle="1" w:styleId="EVspiegelfuss">
    <w:name w:val="EVspiegel fuss"/>
    <w:basedOn w:val="EVspiegelkopf"/>
    <w:rsid w:val="00F0716F"/>
  </w:style>
  <w:style w:type="paragraph" w:customStyle="1" w:styleId="ETexte">
    <w:name w:val="ETexte"/>
    <w:basedOn w:val="Standard"/>
    <w:rsid w:val="00F0716F"/>
  </w:style>
  <w:style w:type="paragraph" w:customStyle="1" w:styleId="KennzahlBez">
    <w:name w:val="KennzahlBez"/>
    <w:basedOn w:val="Standard"/>
    <w:rsid w:val="00F0716F"/>
    <w:rPr>
      <w:rFonts w:cs="Arial"/>
      <w:b/>
      <w:bCs/>
    </w:rPr>
  </w:style>
  <w:style w:type="paragraph" w:customStyle="1" w:styleId="KennzahlenText">
    <w:name w:val="KennzahlenText"/>
    <w:basedOn w:val="Standard"/>
    <w:rsid w:val="00F0716F"/>
    <w:rPr>
      <w:rFonts w:cs="Arial"/>
      <w:sz w:val="16"/>
      <w:szCs w:val="16"/>
    </w:rPr>
  </w:style>
  <w:style w:type="paragraph" w:customStyle="1" w:styleId="KennzahlFormel">
    <w:name w:val="KennzahlFormel"/>
    <w:basedOn w:val="Standard"/>
    <w:rsid w:val="00F0716F"/>
    <w:pPr>
      <w:jc w:val="center"/>
    </w:pPr>
    <w:rPr>
      <w:rFonts w:cs="Arial"/>
      <w:sz w:val="14"/>
      <w:szCs w:val="14"/>
    </w:rPr>
  </w:style>
  <w:style w:type="paragraph" w:customStyle="1" w:styleId="KennzahlFormelU">
    <w:name w:val="KennzahlFormelU"/>
    <w:basedOn w:val="KennzahlFormel"/>
    <w:rsid w:val="00F0716F"/>
    <w:rPr>
      <w:u w:val="single"/>
    </w:rPr>
  </w:style>
  <w:style w:type="paragraph" w:customStyle="1" w:styleId="KennzahlWert">
    <w:name w:val="KennzahlWert"/>
    <w:basedOn w:val="Standard"/>
    <w:rsid w:val="00F0716F"/>
    <w:pPr>
      <w:widowControl w:val="0"/>
      <w:autoSpaceDE w:val="0"/>
      <w:autoSpaceDN w:val="0"/>
      <w:adjustRightInd w:val="0"/>
      <w:jc w:val="right"/>
    </w:pPr>
    <w:rPr>
      <w:rFonts w:cs="Arial"/>
      <w:b/>
      <w:bCs/>
    </w:rPr>
  </w:style>
  <w:style w:type="paragraph" w:customStyle="1" w:styleId="StbUPunkt1">
    <w:name w:val="Stb_UPunkt1"/>
    <w:basedOn w:val="Standard"/>
    <w:rsid w:val="00F0716F"/>
    <w:pPr>
      <w:ind w:left="511" w:hanging="227"/>
    </w:pPr>
    <w:rPr>
      <w:rFonts w:ascii="Times New Roman" w:hAnsi="Times New Roman"/>
      <w:sz w:val="16"/>
    </w:rPr>
  </w:style>
  <w:style w:type="paragraph" w:customStyle="1" w:styleId="StbHPunkt">
    <w:name w:val="Stb_HPunkt"/>
    <w:basedOn w:val="Standard"/>
    <w:next w:val="Standard"/>
    <w:rsid w:val="00F0716F"/>
    <w:pPr>
      <w:tabs>
        <w:tab w:val="left" w:pos="284"/>
      </w:tabs>
    </w:pPr>
    <w:rPr>
      <w:rFonts w:ascii="Times New Roman" w:hAnsi="Times New Roman"/>
      <w:b/>
      <w:sz w:val="16"/>
    </w:rPr>
  </w:style>
  <w:style w:type="paragraph" w:customStyle="1" w:styleId="AGBSTBText">
    <w:name w:val="AGB_STB_Text"/>
    <w:basedOn w:val="Standard"/>
    <w:rsid w:val="00F0716F"/>
    <w:pPr>
      <w:jc w:val="both"/>
    </w:pPr>
    <w:rPr>
      <w:rFonts w:eastAsia="Arial Unicode MS"/>
      <w:sz w:val="14"/>
      <w:szCs w:val="14"/>
    </w:rPr>
  </w:style>
  <w:style w:type="paragraph" w:customStyle="1" w:styleId="AGBSTBGL1">
    <w:name w:val="AGB_STB_GL1"/>
    <w:basedOn w:val="Standard"/>
    <w:rsid w:val="00F0716F"/>
    <w:pPr>
      <w:spacing w:after="60"/>
      <w:ind w:left="357" w:hanging="357"/>
      <w:jc w:val="both"/>
    </w:pPr>
    <w:rPr>
      <w:rFonts w:eastAsia="Arial Unicode MS" w:cs="Arial"/>
      <w:b/>
      <w:bCs/>
      <w:sz w:val="14"/>
      <w:szCs w:val="14"/>
    </w:rPr>
  </w:style>
  <w:style w:type="paragraph" w:customStyle="1" w:styleId="AGBSTBGL2">
    <w:name w:val="AGB_STB_GL2"/>
    <w:basedOn w:val="Standard"/>
    <w:rsid w:val="00F0716F"/>
    <w:pPr>
      <w:numPr>
        <w:numId w:val="11"/>
      </w:numPr>
      <w:spacing w:after="60"/>
      <w:jc w:val="both"/>
    </w:pPr>
    <w:rPr>
      <w:rFonts w:eastAsia="Arial Unicode MS" w:cs="Arial"/>
      <w:sz w:val="14"/>
      <w:szCs w:val="14"/>
    </w:rPr>
  </w:style>
  <w:style w:type="paragraph" w:customStyle="1" w:styleId="AGBStBGl3">
    <w:name w:val="AGB_StB_Gl3"/>
    <w:basedOn w:val="Textkrper-Einzug2"/>
    <w:rsid w:val="00F0716F"/>
    <w:pPr>
      <w:spacing w:line="240" w:lineRule="auto"/>
      <w:ind w:left="357" w:hanging="357"/>
      <w:jc w:val="both"/>
    </w:pPr>
    <w:rPr>
      <w:rFonts w:eastAsia="Arial Unicode MS" w:cs="Arial"/>
      <w:sz w:val="14"/>
      <w:szCs w:val="14"/>
    </w:rPr>
  </w:style>
  <w:style w:type="paragraph" w:styleId="Textkrper-Einzug2">
    <w:name w:val="Body Text Indent 2"/>
    <w:basedOn w:val="Standard"/>
    <w:rsid w:val="00F0716F"/>
    <w:pPr>
      <w:spacing w:after="120" w:line="480" w:lineRule="auto"/>
      <w:ind w:left="283"/>
    </w:pPr>
  </w:style>
  <w:style w:type="paragraph" w:customStyle="1" w:styleId="DWKonto">
    <w:name w:val="DW_Konto"/>
    <w:basedOn w:val="Standard"/>
    <w:rsid w:val="00F0716F"/>
    <w:rPr>
      <w:sz w:val="16"/>
    </w:rPr>
  </w:style>
  <w:style w:type="paragraph" w:customStyle="1" w:styleId="DWSumme">
    <w:name w:val="DW_Summe"/>
    <w:basedOn w:val="Standard"/>
    <w:rsid w:val="00F0716F"/>
    <w:rPr>
      <w:b/>
      <w:sz w:val="16"/>
    </w:rPr>
  </w:style>
  <w:style w:type="paragraph" w:customStyle="1" w:styleId="DWKopf">
    <w:name w:val="DW_Kopf"/>
    <w:basedOn w:val="Standard"/>
    <w:rsid w:val="00F0716F"/>
    <w:rPr>
      <w:b/>
      <w:sz w:val="16"/>
    </w:rPr>
  </w:style>
  <w:style w:type="paragraph" w:customStyle="1" w:styleId="AGBTitel">
    <w:name w:val="AGBTitel"/>
    <w:basedOn w:val="Standard"/>
    <w:rsid w:val="00F0716F"/>
    <w:pPr>
      <w:tabs>
        <w:tab w:val="right" w:pos="6760"/>
      </w:tabs>
      <w:jc w:val="center"/>
    </w:pPr>
    <w:rPr>
      <w:b/>
      <w:sz w:val="22"/>
    </w:rPr>
  </w:style>
  <w:style w:type="paragraph" w:customStyle="1" w:styleId="AGBWPber1">
    <w:name w:val="AGBWP_Über1"/>
    <w:basedOn w:val="Standard"/>
    <w:rsid w:val="00F0716F"/>
    <w:rPr>
      <w:b/>
      <w:sz w:val="14"/>
    </w:rPr>
  </w:style>
  <w:style w:type="paragraph" w:customStyle="1" w:styleId="AGBWPText">
    <w:name w:val="AGBWP_Text"/>
    <w:basedOn w:val="Standard"/>
    <w:rsid w:val="00F0716F"/>
    <w:pPr>
      <w:jc w:val="both"/>
    </w:pPr>
    <w:rPr>
      <w:sz w:val="14"/>
    </w:rPr>
  </w:style>
  <w:style w:type="paragraph" w:customStyle="1" w:styleId="Formatvorlage1">
    <w:name w:val="Formatvorlage1"/>
    <w:basedOn w:val="berschrift3"/>
    <w:rsid w:val="00F0716F"/>
  </w:style>
  <w:style w:type="paragraph" w:customStyle="1" w:styleId="ErlTexte">
    <w:name w:val="ErlTexte"/>
    <w:basedOn w:val="Standard"/>
    <w:rsid w:val="00F0716F"/>
    <w:pPr>
      <w:widowControl w:val="0"/>
      <w:autoSpaceDE w:val="0"/>
      <w:autoSpaceDN w:val="0"/>
      <w:adjustRightInd w:val="0"/>
      <w:ind w:left="1503"/>
    </w:pPr>
    <w:rPr>
      <w:rFonts w:cs="Arial"/>
    </w:rPr>
  </w:style>
  <w:style w:type="paragraph" w:customStyle="1" w:styleId="TextEinzug">
    <w:name w:val="TextEinzug"/>
    <w:basedOn w:val="Standard"/>
    <w:rsid w:val="00F0716F"/>
    <w:pPr>
      <w:spacing w:after="120"/>
      <w:ind w:left="709"/>
    </w:pPr>
  </w:style>
  <w:style w:type="paragraph" w:customStyle="1" w:styleId="AuflistTE">
    <w:name w:val="AuflistTE"/>
    <w:basedOn w:val="TextEinzug"/>
    <w:rsid w:val="00F0716F"/>
    <w:pPr>
      <w:numPr>
        <w:numId w:val="12"/>
      </w:numPr>
    </w:pPr>
  </w:style>
  <w:style w:type="paragraph" w:customStyle="1" w:styleId="DWEndsumme">
    <w:name w:val="DW_Endsumme"/>
    <w:basedOn w:val="DWSumme"/>
    <w:rsid w:val="00F0716F"/>
    <w:pPr>
      <w:spacing w:after="120"/>
    </w:pPr>
  </w:style>
  <w:style w:type="paragraph" w:customStyle="1" w:styleId="DWEndsummeGross">
    <w:name w:val="DW_Endsumme_Gross"/>
    <w:basedOn w:val="Standard"/>
    <w:rsid w:val="00F0716F"/>
    <w:pPr>
      <w:spacing w:after="120"/>
    </w:pPr>
    <w:rPr>
      <w:b/>
      <w:sz w:val="24"/>
    </w:rPr>
  </w:style>
  <w:style w:type="paragraph" w:customStyle="1" w:styleId="DWSummegross">
    <w:name w:val="DW_Summe_gross"/>
    <w:basedOn w:val="Standard"/>
    <w:rsid w:val="00F0716F"/>
    <w:rPr>
      <w:b/>
      <w:sz w:val="24"/>
    </w:rPr>
  </w:style>
  <w:style w:type="paragraph" w:customStyle="1" w:styleId="DWEndsummegross0">
    <w:name w:val="DW_Endsumme_gross"/>
    <w:basedOn w:val="DWSummegross"/>
    <w:rsid w:val="00F0716F"/>
    <w:pPr>
      <w:spacing w:after="120"/>
    </w:pPr>
  </w:style>
  <w:style w:type="paragraph" w:customStyle="1" w:styleId="DWSummeMittel">
    <w:name w:val="DW_Summe_Mittel"/>
    <w:basedOn w:val="Standard"/>
    <w:rsid w:val="00F0716F"/>
    <w:rPr>
      <w:b/>
    </w:rPr>
  </w:style>
  <w:style w:type="paragraph" w:customStyle="1" w:styleId="DWEndsummeMittel">
    <w:name w:val="DW_Endsumme_Mittel"/>
    <w:basedOn w:val="DWSummeMittel"/>
    <w:rsid w:val="00F0716F"/>
    <w:pPr>
      <w:spacing w:after="120"/>
    </w:pPr>
  </w:style>
  <w:style w:type="paragraph" w:customStyle="1" w:styleId="DWSummemittel0">
    <w:name w:val="DW_Summe_mittel"/>
    <w:basedOn w:val="Standard"/>
    <w:rsid w:val="00F0716F"/>
    <w:rPr>
      <w:b/>
    </w:rPr>
  </w:style>
  <w:style w:type="paragraph" w:customStyle="1" w:styleId="DWEndsummemittel0">
    <w:name w:val="DW_Endsumme_mittel"/>
    <w:basedOn w:val="DWSummemittel0"/>
    <w:rsid w:val="00F0716F"/>
    <w:pPr>
      <w:spacing w:after="120"/>
    </w:pPr>
  </w:style>
  <w:style w:type="paragraph" w:customStyle="1" w:styleId="DWHauptpunkt">
    <w:name w:val="DW_Hauptpunkt"/>
    <w:basedOn w:val="Standard"/>
    <w:rsid w:val="00F0716F"/>
    <w:rPr>
      <w:b/>
      <w:sz w:val="16"/>
    </w:rPr>
  </w:style>
  <w:style w:type="paragraph" w:customStyle="1" w:styleId="DWHauptpunktgross">
    <w:name w:val="DW_Hauptpunkt_gross"/>
    <w:basedOn w:val="Standard"/>
    <w:rsid w:val="00F0716F"/>
    <w:rPr>
      <w:b/>
      <w:sz w:val="24"/>
    </w:rPr>
  </w:style>
  <w:style w:type="paragraph" w:customStyle="1" w:styleId="DWHauptpunktmittel">
    <w:name w:val="DW_Hauptpunkt_mittel"/>
    <w:basedOn w:val="Standard"/>
    <w:rsid w:val="00F0716F"/>
    <w:rPr>
      <w:b/>
    </w:rPr>
  </w:style>
  <w:style w:type="paragraph" w:customStyle="1" w:styleId="DWKontoGross">
    <w:name w:val="DW_Konto_Gross"/>
    <w:basedOn w:val="Standard"/>
    <w:rsid w:val="00F0716F"/>
    <w:rPr>
      <w:sz w:val="24"/>
    </w:rPr>
  </w:style>
  <w:style w:type="paragraph" w:customStyle="1" w:styleId="DWKontogross0">
    <w:name w:val="DW_Konto_gross"/>
    <w:basedOn w:val="Standard"/>
    <w:rsid w:val="00F0716F"/>
    <w:rPr>
      <w:sz w:val="24"/>
    </w:rPr>
  </w:style>
  <w:style w:type="paragraph" w:customStyle="1" w:styleId="DWKontomittel">
    <w:name w:val="DW_Konto_mittel"/>
    <w:basedOn w:val="Standard"/>
    <w:rsid w:val="00F0716F"/>
  </w:style>
  <w:style w:type="paragraph" w:customStyle="1" w:styleId="DWKopfGross">
    <w:name w:val="DW_Kopf_Gross"/>
    <w:basedOn w:val="Standard"/>
    <w:rsid w:val="00F0716F"/>
    <w:rPr>
      <w:b/>
      <w:sz w:val="24"/>
    </w:rPr>
  </w:style>
  <w:style w:type="paragraph" w:customStyle="1" w:styleId="DWKopfgross0">
    <w:name w:val="DW_Kopf_gross"/>
    <w:basedOn w:val="Standard"/>
    <w:rsid w:val="00F0716F"/>
    <w:rPr>
      <w:b/>
      <w:sz w:val="24"/>
    </w:rPr>
  </w:style>
  <w:style w:type="paragraph" w:customStyle="1" w:styleId="DWKopfMittel">
    <w:name w:val="DW_Kopf_Mittel"/>
    <w:basedOn w:val="Standard"/>
    <w:rsid w:val="00F0716F"/>
    <w:rPr>
      <w:b/>
    </w:rPr>
  </w:style>
  <w:style w:type="paragraph" w:customStyle="1" w:styleId="DWKopfmittel0">
    <w:name w:val="DW_Kopf_mittel"/>
    <w:basedOn w:val="Standard"/>
    <w:rsid w:val="00F0716F"/>
    <w:rPr>
      <w:b/>
    </w:rPr>
  </w:style>
  <w:style w:type="paragraph" w:customStyle="1" w:styleId="DWPosition">
    <w:name w:val="DW_Position"/>
    <w:basedOn w:val="Standard"/>
    <w:rsid w:val="00F0716F"/>
    <w:rPr>
      <w:sz w:val="16"/>
    </w:rPr>
  </w:style>
  <w:style w:type="paragraph" w:customStyle="1" w:styleId="DWPositiongross">
    <w:name w:val="DW_Position_gross"/>
    <w:basedOn w:val="Standard"/>
    <w:rsid w:val="00F0716F"/>
    <w:rPr>
      <w:sz w:val="24"/>
    </w:rPr>
  </w:style>
  <w:style w:type="paragraph" w:customStyle="1" w:styleId="DWPositionmittel">
    <w:name w:val="DW_Position_mittel"/>
    <w:basedOn w:val="DWPosition"/>
    <w:rsid w:val="00F0716F"/>
    <w:rPr>
      <w:sz w:val="20"/>
    </w:rPr>
  </w:style>
  <w:style w:type="paragraph" w:customStyle="1" w:styleId="DWSummeGross0">
    <w:name w:val="DW_Summe_Gross"/>
    <w:basedOn w:val="Standard"/>
    <w:rsid w:val="00F0716F"/>
    <w:rPr>
      <w:b/>
      <w:sz w:val="24"/>
    </w:rPr>
  </w:style>
  <w:style w:type="paragraph" w:customStyle="1" w:styleId="DWUnterpunkt">
    <w:name w:val="DW_Unterpunkt"/>
    <w:basedOn w:val="Standard"/>
    <w:rsid w:val="00F0716F"/>
    <w:rPr>
      <w:b/>
      <w:sz w:val="16"/>
    </w:rPr>
  </w:style>
  <w:style w:type="paragraph" w:customStyle="1" w:styleId="DWUnterpunktgross">
    <w:name w:val="DW_Unterpunkt_gross"/>
    <w:basedOn w:val="Standard"/>
    <w:rsid w:val="00F0716F"/>
    <w:rPr>
      <w:b/>
      <w:sz w:val="24"/>
    </w:rPr>
  </w:style>
  <w:style w:type="paragraph" w:customStyle="1" w:styleId="DWUnterpunktmittel">
    <w:name w:val="DW_Unterpunkt_mittel"/>
    <w:basedOn w:val="Standard"/>
    <w:rsid w:val="00F0716F"/>
    <w:rPr>
      <w:b/>
    </w:rPr>
  </w:style>
  <w:style w:type="character" w:styleId="Endnotenzeichen">
    <w:name w:val="endnote reference"/>
    <w:semiHidden/>
    <w:rsid w:val="00F0716F"/>
    <w:rPr>
      <w:rFonts w:ascii="Arial" w:hAnsi="Arial"/>
      <w:vertAlign w:val="superscript"/>
    </w:rPr>
  </w:style>
  <w:style w:type="character" w:styleId="Funotenzeichen">
    <w:name w:val="footnote reference"/>
    <w:semiHidden/>
    <w:rsid w:val="00F0716F"/>
    <w:rPr>
      <w:rFonts w:ascii="Arial" w:hAnsi="Arial"/>
      <w:vertAlign w:val="superscript"/>
    </w:rPr>
  </w:style>
  <w:style w:type="paragraph" w:customStyle="1" w:styleId="GesellschKapEntw">
    <w:name w:val="GesellschKapEntw"/>
    <w:basedOn w:val="Standard"/>
    <w:rsid w:val="00F0716F"/>
    <w:pPr>
      <w:tabs>
        <w:tab w:val="left" w:pos="214"/>
        <w:tab w:val="left" w:pos="497"/>
      </w:tabs>
      <w:spacing w:before="240" w:after="120"/>
    </w:pPr>
    <w:rPr>
      <w:b/>
      <w:sz w:val="18"/>
    </w:rPr>
  </w:style>
  <w:style w:type="paragraph" w:customStyle="1" w:styleId="HauptpunktKapEntw">
    <w:name w:val="HauptpunktKapEntw"/>
    <w:basedOn w:val="Standard"/>
    <w:rsid w:val="00F0716F"/>
    <w:pPr>
      <w:tabs>
        <w:tab w:val="left" w:pos="214"/>
        <w:tab w:val="left" w:pos="497"/>
      </w:tabs>
      <w:spacing w:before="120" w:after="120"/>
    </w:pPr>
    <w:rPr>
      <w:b/>
      <w:sz w:val="18"/>
    </w:rPr>
  </w:style>
  <w:style w:type="paragraph" w:styleId="Index9">
    <w:name w:val="index 9"/>
    <w:basedOn w:val="Standard"/>
    <w:next w:val="Standard"/>
    <w:autoRedefine/>
    <w:semiHidden/>
    <w:rsid w:val="00F0716F"/>
    <w:pPr>
      <w:ind w:left="1800" w:hanging="200"/>
    </w:pPr>
  </w:style>
  <w:style w:type="paragraph" w:customStyle="1" w:styleId="Inhaltsverz">
    <w:name w:val="Inhaltsverz"/>
    <w:basedOn w:val="Standard"/>
    <w:rsid w:val="00F0716F"/>
    <w:rPr>
      <w:b/>
      <w:sz w:val="28"/>
    </w:rPr>
  </w:style>
  <w:style w:type="paragraph" w:styleId="Kommentartext">
    <w:name w:val="annotation text"/>
    <w:basedOn w:val="Standard"/>
    <w:semiHidden/>
    <w:rsid w:val="00F0716F"/>
  </w:style>
  <w:style w:type="character" w:styleId="Kommentarzeichen">
    <w:name w:val="annotation reference"/>
    <w:semiHidden/>
    <w:rsid w:val="00F0716F"/>
    <w:rPr>
      <w:rFonts w:ascii="Arial" w:hAnsi="Arial"/>
      <w:sz w:val="16"/>
    </w:rPr>
  </w:style>
  <w:style w:type="paragraph" w:styleId="Nachrichtenkopf">
    <w:name w:val="Message Header"/>
    <w:basedOn w:val="Standard"/>
    <w:rsid w:val="00F0716F"/>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F0716F"/>
    <w:pPr>
      <w:tabs>
        <w:tab w:val="left" w:pos="214"/>
        <w:tab w:val="left" w:pos="497"/>
      </w:tabs>
      <w:spacing w:before="480" w:after="60"/>
    </w:pPr>
    <w:rPr>
      <w:b/>
    </w:rPr>
  </w:style>
  <w:style w:type="paragraph" w:customStyle="1" w:styleId="Rahmen">
    <w:name w:val="Rahmen"/>
    <w:basedOn w:val="Standard"/>
    <w:rsid w:val="00F0716F"/>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F0716F"/>
    <w:pPr>
      <w:ind w:left="160" w:hanging="160"/>
    </w:pPr>
  </w:style>
  <w:style w:type="paragraph" w:styleId="RGV-berschrift">
    <w:name w:val="toa heading"/>
    <w:basedOn w:val="Standard"/>
    <w:next w:val="Standard"/>
    <w:semiHidden/>
    <w:rsid w:val="00F0716F"/>
    <w:pPr>
      <w:spacing w:before="120"/>
    </w:pPr>
    <w:rPr>
      <w:b/>
      <w:sz w:val="24"/>
    </w:rPr>
  </w:style>
  <w:style w:type="paragraph" w:customStyle="1" w:styleId="StandardCode">
    <w:name w:val="Standard Code"/>
    <w:basedOn w:val="Standard"/>
    <w:rsid w:val="00F0716F"/>
    <w:pPr>
      <w:ind w:left="284"/>
    </w:pPr>
    <w:rPr>
      <w:rFonts w:ascii="Courier New" w:hAnsi="Courier New"/>
      <w:sz w:val="18"/>
    </w:rPr>
  </w:style>
  <w:style w:type="paragraph" w:customStyle="1" w:styleId="SubDesc">
    <w:name w:val="SubDesc"/>
    <w:basedOn w:val="Standard"/>
    <w:rsid w:val="00F0716F"/>
    <w:rPr>
      <w:b/>
    </w:rPr>
  </w:style>
  <w:style w:type="paragraph" w:customStyle="1" w:styleId="SummeKapEntw">
    <w:name w:val="SummeKapEntw"/>
    <w:basedOn w:val="Standard"/>
    <w:rsid w:val="00F0716F"/>
    <w:pPr>
      <w:tabs>
        <w:tab w:val="left" w:pos="214"/>
        <w:tab w:val="left" w:pos="497"/>
      </w:tabs>
      <w:spacing w:before="240"/>
    </w:pPr>
    <w:rPr>
      <w:b/>
      <w:sz w:val="18"/>
    </w:rPr>
  </w:style>
  <w:style w:type="paragraph" w:customStyle="1" w:styleId="TextEinzugFett">
    <w:name w:val="TextEinzug Fett"/>
    <w:basedOn w:val="TextEinzug"/>
    <w:rsid w:val="00F0716F"/>
    <w:pPr>
      <w:ind w:left="0"/>
    </w:pPr>
    <w:rPr>
      <w:b/>
    </w:rPr>
  </w:style>
  <w:style w:type="paragraph" w:customStyle="1" w:styleId="TextEinzugAufz">
    <w:name w:val="TextEinzugAufz"/>
    <w:basedOn w:val="Standard"/>
    <w:rsid w:val="00F0716F"/>
    <w:pPr>
      <w:numPr>
        <w:numId w:val="13"/>
      </w:numPr>
    </w:pPr>
  </w:style>
  <w:style w:type="paragraph" w:styleId="Textkrper-Zeileneinzug">
    <w:name w:val="Body Text Indent"/>
    <w:basedOn w:val="Standard"/>
    <w:rsid w:val="00F0716F"/>
    <w:pPr>
      <w:ind w:left="567"/>
      <w:jc w:val="both"/>
    </w:pPr>
  </w:style>
  <w:style w:type="paragraph" w:customStyle="1" w:styleId="TitelDok">
    <w:name w:val="TitelDok"/>
    <w:basedOn w:val="Standard"/>
    <w:rsid w:val="00F0716F"/>
    <w:rPr>
      <w:b/>
      <w:sz w:val="96"/>
    </w:rPr>
  </w:style>
  <w:style w:type="paragraph" w:styleId="Verzeichnis5">
    <w:name w:val="toc 5"/>
    <w:basedOn w:val="Standard"/>
    <w:next w:val="Standard"/>
    <w:semiHidden/>
    <w:rsid w:val="00F0716F"/>
    <w:pPr>
      <w:tabs>
        <w:tab w:val="left" w:pos="1021"/>
        <w:tab w:val="right" w:pos="9071"/>
      </w:tabs>
      <w:spacing w:line="360" w:lineRule="auto"/>
      <w:ind w:left="482"/>
    </w:pPr>
  </w:style>
  <w:style w:type="paragraph" w:styleId="Verzeichnis6">
    <w:name w:val="toc 6"/>
    <w:basedOn w:val="Standard"/>
    <w:next w:val="Standard"/>
    <w:semiHidden/>
    <w:rsid w:val="00F0716F"/>
    <w:pPr>
      <w:tabs>
        <w:tab w:val="left" w:pos="1021"/>
        <w:tab w:val="right" w:pos="9071"/>
      </w:tabs>
      <w:spacing w:line="360" w:lineRule="auto"/>
      <w:ind w:left="641"/>
    </w:pPr>
  </w:style>
  <w:style w:type="paragraph" w:styleId="Verzeichnis7">
    <w:name w:val="toc 7"/>
    <w:basedOn w:val="Standard"/>
    <w:next w:val="Standard"/>
    <w:semiHidden/>
    <w:rsid w:val="00F0716F"/>
    <w:pPr>
      <w:tabs>
        <w:tab w:val="left" w:pos="1021"/>
        <w:tab w:val="right" w:pos="9071"/>
      </w:tabs>
      <w:spacing w:line="360" w:lineRule="auto"/>
      <w:ind w:left="799"/>
    </w:pPr>
  </w:style>
  <w:style w:type="paragraph" w:styleId="Verzeichnis8">
    <w:name w:val="toc 8"/>
    <w:basedOn w:val="Standard"/>
    <w:next w:val="Standard"/>
    <w:semiHidden/>
    <w:rsid w:val="00F0716F"/>
    <w:pPr>
      <w:tabs>
        <w:tab w:val="right" w:pos="9071"/>
      </w:tabs>
      <w:ind w:left="960"/>
    </w:pPr>
  </w:style>
  <w:style w:type="paragraph" w:styleId="Verzeichnis9">
    <w:name w:val="toc 9"/>
    <w:basedOn w:val="Standard"/>
    <w:next w:val="Standard"/>
    <w:semiHidden/>
    <w:rsid w:val="00F0716F"/>
    <w:pPr>
      <w:tabs>
        <w:tab w:val="right" w:pos="9071"/>
      </w:tabs>
      <w:ind w:left="1120"/>
    </w:pPr>
  </w:style>
  <w:style w:type="character" w:styleId="Zeilennummer">
    <w:name w:val="line number"/>
    <w:rsid w:val="00F0716F"/>
    <w:rPr>
      <w:rFonts w:ascii="Arial" w:hAnsi="Arial"/>
    </w:rPr>
  </w:style>
  <w:style w:type="paragraph" w:customStyle="1" w:styleId="ErlTexte1">
    <w:name w:val="ErlTexte1"/>
    <w:basedOn w:val="Standard"/>
    <w:rsid w:val="00F0716F"/>
    <w:pPr>
      <w:widowControl w:val="0"/>
      <w:autoSpaceDE w:val="0"/>
      <w:autoSpaceDN w:val="0"/>
      <w:adjustRightInd w:val="0"/>
      <w:ind w:left="737"/>
    </w:pPr>
    <w:rPr>
      <w:rFonts w:cs="Arial"/>
    </w:rPr>
  </w:style>
  <w:style w:type="paragraph" w:customStyle="1" w:styleId="VHVariante4">
    <w:name w:val="VH Variante 4"/>
    <w:basedOn w:val="Standard"/>
    <w:rsid w:val="00F0716F"/>
    <w:pPr>
      <w:spacing w:before="120" w:after="120"/>
    </w:pPr>
    <w:rPr>
      <w:b/>
      <w:sz w:val="18"/>
    </w:rPr>
  </w:style>
  <w:style w:type="paragraph" w:customStyle="1" w:styleId="VPVariante4">
    <w:name w:val="VP Variante 4"/>
    <w:basedOn w:val="Standard"/>
    <w:rsid w:val="00F0716F"/>
    <w:pPr>
      <w:tabs>
        <w:tab w:val="left" w:pos="851"/>
      </w:tabs>
    </w:pPr>
    <w:rPr>
      <w:b/>
      <w:sz w:val="18"/>
    </w:rPr>
  </w:style>
  <w:style w:type="paragraph" w:customStyle="1" w:styleId="VSVariante4">
    <w:name w:val="VS Variante 4"/>
    <w:basedOn w:val="Standard"/>
    <w:rsid w:val="00F0716F"/>
    <w:pPr>
      <w:tabs>
        <w:tab w:val="left" w:pos="567"/>
        <w:tab w:val="left" w:pos="1134"/>
      </w:tabs>
      <w:spacing w:before="120" w:after="120"/>
    </w:pPr>
    <w:rPr>
      <w:b/>
      <w:sz w:val="18"/>
    </w:rPr>
  </w:style>
  <w:style w:type="paragraph" w:customStyle="1" w:styleId="VSDVariante4">
    <w:name w:val="VSD Variante 4"/>
    <w:basedOn w:val="Standard"/>
    <w:rsid w:val="00F0716F"/>
    <w:pPr>
      <w:spacing w:before="60" w:after="60"/>
    </w:pPr>
    <w:rPr>
      <w:b/>
      <w:sz w:val="18"/>
    </w:rPr>
  </w:style>
  <w:style w:type="paragraph" w:customStyle="1" w:styleId="VSUVariante4">
    <w:name w:val="VSU Variante 4"/>
    <w:basedOn w:val="Standard"/>
    <w:rsid w:val="00F0716F"/>
    <w:pPr>
      <w:tabs>
        <w:tab w:val="left" w:pos="851"/>
      </w:tabs>
      <w:spacing w:before="60" w:after="60"/>
    </w:pPr>
    <w:rPr>
      <w:b/>
      <w:sz w:val="18"/>
    </w:rPr>
  </w:style>
  <w:style w:type="paragraph" w:customStyle="1" w:styleId="berschrift1PrB">
    <w:name w:val="Überschrift1_PrB"/>
    <w:basedOn w:val="Standard"/>
    <w:next w:val="Standard"/>
    <w:rsid w:val="00F0716F"/>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F0716F"/>
    <w:pPr>
      <w:numPr>
        <w:ilvl w:val="1"/>
        <w:numId w:val="15"/>
      </w:numPr>
      <w:spacing w:before="240" w:after="60"/>
      <w:outlineLvl w:val="4"/>
    </w:pPr>
    <w:rPr>
      <w:b/>
      <w:sz w:val="24"/>
    </w:rPr>
  </w:style>
  <w:style w:type="paragraph" w:customStyle="1" w:styleId="berschrift3PrB">
    <w:name w:val="Überschrift3_PrB"/>
    <w:basedOn w:val="Standard"/>
    <w:next w:val="Standard"/>
    <w:rsid w:val="00F0716F"/>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F0716F"/>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F0716F"/>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F0716F"/>
    <w:pPr>
      <w:spacing w:before="80" w:after="80"/>
      <w:ind w:left="284" w:hanging="284"/>
    </w:pPr>
    <w:rPr>
      <w:b/>
      <w:bCs/>
      <w:sz w:val="14"/>
    </w:rPr>
  </w:style>
  <w:style w:type="paragraph" w:customStyle="1" w:styleId="HVariante1A4QuerLinks0cmHngend05cm2">
    <w:name w:val="H Variante 1 A4Quer + Links:  0 cm Hängend:  05 cm2"/>
    <w:basedOn w:val="Standard"/>
    <w:rsid w:val="00F0716F"/>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F0716F"/>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F0716F"/>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F0716F"/>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F0716F"/>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F0716F"/>
    <w:pPr>
      <w:spacing w:before="60" w:after="60"/>
      <w:ind w:left="567" w:hanging="283"/>
    </w:pPr>
    <w:rPr>
      <w:b/>
      <w:bCs/>
      <w:sz w:val="14"/>
      <w:szCs w:val="14"/>
    </w:rPr>
  </w:style>
  <w:style w:type="paragraph" w:customStyle="1" w:styleId="DWKopfF">
    <w:name w:val="DW_KopfF"/>
    <w:basedOn w:val="Standard"/>
    <w:rsid w:val="00F0716F"/>
    <w:rPr>
      <w:b/>
      <w:sz w:val="18"/>
      <w:szCs w:val="18"/>
    </w:rPr>
  </w:style>
  <w:style w:type="paragraph" w:customStyle="1" w:styleId="DWKopfFmittel">
    <w:name w:val="DW_KopfF_mittel"/>
    <w:basedOn w:val="Standard"/>
    <w:rsid w:val="00F0716F"/>
    <w:rPr>
      <w:b/>
    </w:rPr>
  </w:style>
  <w:style w:type="paragraph" w:customStyle="1" w:styleId="DWKopfFgross">
    <w:name w:val="DW_KopfF_gross"/>
    <w:basedOn w:val="Standard"/>
    <w:rsid w:val="00F0716F"/>
    <w:rPr>
      <w:b/>
      <w:sz w:val="24"/>
      <w:szCs w:val="24"/>
    </w:rPr>
  </w:style>
  <w:style w:type="paragraph" w:customStyle="1" w:styleId="DWKopfk">
    <w:name w:val="DW_Kopfk"/>
    <w:basedOn w:val="Standard"/>
    <w:rsid w:val="00F0716F"/>
    <w:rPr>
      <w:b/>
    </w:rPr>
  </w:style>
  <w:style w:type="paragraph" w:customStyle="1" w:styleId="DWKopfkgross">
    <w:name w:val="DW_Kopfk_gross"/>
    <w:basedOn w:val="Standard"/>
    <w:rsid w:val="00F0716F"/>
    <w:rPr>
      <w:b/>
    </w:rPr>
  </w:style>
  <w:style w:type="paragraph" w:customStyle="1" w:styleId="DWKopfKmittel">
    <w:name w:val="DW_KopfK_mittel"/>
    <w:basedOn w:val="Standard"/>
    <w:rsid w:val="00F0716F"/>
    <w:rPr>
      <w:i/>
    </w:rPr>
  </w:style>
  <w:style w:type="paragraph" w:customStyle="1" w:styleId="DWKopfU">
    <w:name w:val="DW_KopfU"/>
    <w:basedOn w:val="Standard"/>
    <w:rsid w:val="00F0716F"/>
    <w:rPr>
      <w:sz w:val="16"/>
      <w:szCs w:val="16"/>
      <w:u w:val="single"/>
    </w:rPr>
  </w:style>
  <w:style w:type="paragraph" w:customStyle="1" w:styleId="DWKopfUgross">
    <w:name w:val="DW_KopfU_gross"/>
    <w:basedOn w:val="Standard"/>
    <w:rsid w:val="00F0716F"/>
    <w:rPr>
      <w:sz w:val="24"/>
      <w:szCs w:val="24"/>
      <w:u w:val="single"/>
    </w:rPr>
  </w:style>
  <w:style w:type="paragraph" w:customStyle="1" w:styleId="DWKopfUmittel">
    <w:name w:val="DW_KopfU_mittel"/>
    <w:basedOn w:val="Standard"/>
    <w:rsid w:val="00F0716F"/>
    <w:rPr>
      <w:u w:val="single"/>
    </w:rPr>
  </w:style>
  <w:style w:type="paragraph" w:customStyle="1" w:styleId="DWKopfA">
    <w:name w:val="DW_KopfA"/>
    <w:basedOn w:val="Standard"/>
    <w:rsid w:val="00F0716F"/>
    <w:pPr>
      <w:spacing w:after="80"/>
    </w:pPr>
    <w:rPr>
      <w:sz w:val="16"/>
      <w:szCs w:val="16"/>
    </w:rPr>
  </w:style>
  <w:style w:type="paragraph" w:customStyle="1" w:styleId="DWKopfAgross">
    <w:name w:val="DW_KopfA_gross"/>
    <w:basedOn w:val="Standard"/>
    <w:rsid w:val="00F0716F"/>
    <w:pPr>
      <w:spacing w:after="120"/>
    </w:pPr>
    <w:rPr>
      <w:sz w:val="24"/>
      <w:szCs w:val="24"/>
    </w:rPr>
  </w:style>
  <w:style w:type="paragraph" w:customStyle="1" w:styleId="DWKopfAmittel">
    <w:name w:val="DW_KopfA_mittel"/>
    <w:basedOn w:val="Standard"/>
    <w:rsid w:val="00F0716F"/>
    <w:pPr>
      <w:spacing w:after="120"/>
    </w:pPr>
  </w:style>
  <w:style w:type="paragraph" w:customStyle="1" w:styleId="DWKopfFK">
    <w:name w:val="DW_KopfFK"/>
    <w:basedOn w:val="Standard"/>
    <w:rsid w:val="00F0716F"/>
    <w:rPr>
      <w:b/>
      <w:i/>
      <w:sz w:val="16"/>
      <w:szCs w:val="16"/>
    </w:rPr>
  </w:style>
  <w:style w:type="paragraph" w:customStyle="1" w:styleId="DWKopfFKgross">
    <w:name w:val="DW_KopfFK_gross"/>
    <w:basedOn w:val="Standard"/>
    <w:rsid w:val="00F0716F"/>
    <w:rPr>
      <w:b/>
      <w:i/>
      <w:sz w:val="24"/>
      <w:szCs w:val="24"/>
    </w:rPr>
  </w:style>
  <w:style w:type="paragraph" w:customStyle="1" w:styleId="DWKopfFKmittel">
    <w:name w:val="DW_KopfFK_mittel"/>
    <w:basedOn w:val="Standard"/>
    <w:rsid w:val="00F0716F"/>
    <w:rPr>
      <w:b/>
      <w:i/>
    </w:rPr>
  </w:style>
  <w:style w:type="paragraph" w:customStyle="1" w:styleId="DWKopfK0">
    <w:name w:val="DW_KopfK"/>
    <w:basedOn w:val="Standard"/>
    <w:rsid w:val="00F0716F"/>
    <w:rPr>
      <w:i/>
      <w:sz w:val="16"/>
      <w:szCs w:val="16"/>
    </w:rPr>
  </w:style>
  <w:style w:type="paragraph" w:customStyle="1" w:styleId="DWKopfKgross0">
    <w:name w:val="DW_KopfK_gross"/>
    <w:basedOn w:val="Standard"/>
    <w:rsid w:val="00F0716F"/>
    <w:rPr>
      <w:i/>
      <w:sz w:val="24"/>
      <w:szCs w:val="24"/>
    </w:rPr>
  </w:style>
  <w:style w:type="paragraph" w:customStyle="1" w:styleId="DWKopfFU">
    <w:name w:val="DW_KopfFU"/>
    <w:basedOn w:val="Standard"/>
    <w:rsid w:val="00F0716F"/>
    <w:rPr>
      <w:b/>
      <w:sz w:val="16"/>
      <w:szCs w:val="16"/>
      <w:u w:val="single"/>
    </w:rPr>
  </w:style>
  <w:style w:type="paragraph" w:customStyle="1" w:styleId="DWKopfFUmittel">
    <w:name w:val="DW_KopfFU_mittel"/>
    <w:basedOn w:val="Standard"/>
    <w:rsid w:val="00F0716F"/>
    <w:rPr>
      <w:b/>
      <w:u w:val="single"/>
    </w:rPr>
  </w:style>
  <w:style w:type="paragraph" w:customStyle="1" w:styleId="DWKopfFUgross">
    <w:name w:val="DW_KopfFU_gross"/>
    <w:basedOn w:val="Standard"/>
    <w:rsid w:val="00F0716F"/>
    <w:rPr>
      <w:b/>
      <w:sz w:val="24"/>
      <w:szCs w:val="24"/>
      <w:u w:val="single"/>
    </w:rPr>
  </w:style>
  <w:style w:type="paragraph" w:customStyle="1" w:styleId="DWKopfFA">
    <w:name w:val="DW_KopfFA"/>
    <w:basedOn w:val="Standard"/>
    <w:rsid w:val="00F0716F"/>
    <w:pPr>
      <w:spacing w:after="80"/>
    </w:pPr>
    <w:rPr>
      <w:sz w:val="16"/>
      <w:szCs w:val="16"/>
    </w:rPr>
  </w:style>
  <w:style w:type="paragraph" w:customStyle="1" w:styleId="DWKopfFAmittel">
    <w:name w:val="DW_KopfFA_mittel"/>
    <w:basedOn w:val="Standard"/>
    <w:rsid w:val="00F0716F"/>
    <w:pPr>
      <w:spacing w:after="100"/>
    </w:pPr>
  </w:style>
  <w:style w:type="paragraph" w:customStyle="1" w:styleId="DWKopfFAgross">
    <w:name w:val="DW_KopfFA_gross"/>
    <w:basedOn w:val="Standard"/>
    <w:rsid w:val="00F0716F"/>
    <w:pPr>
      <w:spacing w:after="120"/>
    </w:pPr>
    <w:rPr>
      <w:sz w:val="24"/>
      <w:szCs w:val="24"/>
    </w:rPr>
  </w:style>
  <w:style w:type="paragraph" w:customStyle="1" w:styleId="DWKopfKU">
    <w:name w:val="DW_KopfKU"/>
    <w:basedOn w:val="Standard"/>
    <w:rsid w:val="00F0716F"/>
    <w:rPr>
      <w:i/>
      <w:sz w:val="16"/>
      <w:szCs w:val="16"/>
      <w:u w:val="single"/>
    </w:rPr>
  </w:style>
  <w:style w:type="paragraph" w:customStyle="1" w:styleId="DWKopfKUmittel">
    <w:name w:val="DW_KopfKU_mittel"/>
    <w:basedOn w:val="Standard"/>
    <w:rsid w:val="00F0716F"/>
    <w:rPr>
      <w:i/>
      <w:u w:val="single"/>
    </w:rPr>
  </w:style>
  <w:style w:type="paragraph" w:customStyle="1" w:styleId="DWKopfKUAgross">
    <w:name w:val="DW_KopfKUA_gross"/>
    <w:basedOn w:val="Standard"/>
    <w:rsid w:val="00F0716F"/>
    <w:rPr>
      <w:i/>
      <w:sz w:val="24"/>
      <w:szCs w:val="24"/>
      <w:u w:val="single"/>
    </w:rPr>
  </w:style>
  <w:style w:type="paragraph" w:customStyle="1" w:styleId="DWKopfKA">
    <w:name w:val="DW_KopfKA"/>
    <w:basedOn w:val="Standard"/>
    <w:rsid w:val="00F0716F"/>
    <w:pPr>
      <w:spacing w:after="80"/>
    </w:pPr>
    <w:rPr>
      <w:i/>
      <w:sz w:val="16"/>
      <w:szCs w:val="16"/>
    </w:rPr>
  </w:style>
  <w:style w:type="paragraph" w:customStyle="1" w:styleId="DWKopfKAmittel">
    <w:name w:val="DW_KopfKA_mittel"/>
    <w:basedOn w:val="Standard"/>
    <w:rsid w:val="00F0716F"/>
    <w:pPr>
      <w:spacing w:after="100"/>
    </w:pPr>
    <w:rPr>
      <w:i/>
    </w:rPr>
  </w:style>
  <w:style w:type="paragraph" w:customStyle="1" w:styleId="DWKopfKAgross">
    <w:name w:val="DW_KopfKA_gross"/>
    <w:basedOn w:val="Standard"/>
    <w:rsid w:val="00F0716F"/>
    <w:pPr>
      <w:spacing w:after="120"/>
    </w:pPr>
    <w:rPr>
      <w:i/>
      <w:sz w:val="24"/>
      <w:szCs w:val="24"/>
    </w:rPr>
  </w:style>
  <w:style w:type="paragraph" w:customStyle="1" w:styleId="DWKopfUA">
    <w:name w:val="DW_KopfUA"/>
    <w:basedOn w:val="Standard"/>
    <w:rsid w:val="00F0716F"/>
    <w:pPr>
      <w:spacing w:after="80"/>
    </w:pPr>
    <w:rPr>
      <w:sz w:val="16"/>
      <w:szCs w:val="16"/>
      <w:u w:val="single"/>
    </w:rPr>
  </w:style>
  <w:style w:type="paragraph" w:customStyle="1" w:styleId="DWKopfUAmittel">
    <w:name w:val="DW_KopfUA_mittel"/>
    <w:basedOn w:val="Standard"/>
    <w:rsid w:val="00F0716F"/>
    <w:pPr>
      <w:spacing w:after="100"/>
    </w:pPr>
    <w:rPr>
      <w:u w:val="single"/>
    </w:rPr>
  </w:style>
  <w:style w:type="paragraph" w:customStyle="1" w:styleId="DWKopfFUAgross">
    <w:name w:val="DW_KopfFUA_gross"/>
    <w:basedOn w:val="Standard"/>
    <w:rsid w:val="00F0716F"/>
    <w:pPr>
      <w:spacing w:after="120"/>
    </w:pPr>
    <w:rPr>
      <w:sz w:val="24"/>
      <w:szCs w:val="24"/>
      <w:u w:val="single"/>
    </w:rPr>
  </w:style>
  <w:style w:type="paragraph" w:customStyle="1" w:styleId="DWKopfFKU">
    <w:name w:val="DW_KopfFKU"/>
    <w:basedOn w:val="Standard"/>
    <w:rsid w:val="00F0716F"/>
    <w:rPr>
      <w:b/>
      <w:i/>
      <w:sz w:val="16"/>
      <w:szCs w:val="16"/>
      <w:u w:val="single"/>
    </w:rPr>
  </w:style>
  <w:style w:type="paragraph" w:customStyle="1" w:styleId="DWKopfFKUmittel">
    <w:name w:val="DW_KopfFKU_mittel"/>
    <w:basedOn w:val="Standard"/>
    <w:rsid w:val="00F0716F"/>
    <w:rPr>
      <w:b/>
      <w:i/>
      <w:u w:val="single"/>
    </w:rPr>
  </w:style>
  <w:style w:type="paragraph" w:customStyle="1" w:styleId="DWKopfFKUgross">
    <w:name w:val="DW_KopfFKU_gross"/>
    <w:basedOn w:val="Standard"/>
    <w:rsid w:val="00F0716F"/>
    <w:rPr>
      <w:b/>
      <w:i/>
      <w:sz w:val="24"/>
      <w:szCs w:val="24"/>
      <w:u w:val="single"/>
    </w:rPr>
  </w:style>
  <w:style w:type="paragraph" w:customStyle="1" w:styleId="DWKopfFKA">
    <w:name w:val="DW_KopfFKA"/>
    <w:basedOn w:val="Standard"/>
    <w:rsid w:val="00F0716F"/>
    <w:pPr>
      <w:spacing w:after="80"/>
    </w:pPr>
    <w:rPr>
      <w:b/>
      <w:i/>
      <w:sz w:val="16"/>
      <w:szCs w:val="16"/>
    </w:rPr>
  </w:style>
  <w:style w:type="paragraph" w:customStyle="1" w:styleId="DWKopfFKAmittel">
    <w:name w:val="DW_KopfFKA_mittel"/>
    <w:basedOn w:val="Standard"/>
    <w:rsid w:val="00F0716F"/>
    <w:pPr>
      <w:spacing w:after="100"/>
    </w:pPr>
    <w:rPr>
      <w:b/>
      <w:i/>
    </w:rPr>
  </w:style>
  <w:style w:type="paragraph" w:customStyle="1" w:styleId="DWKopfFKAgross">
    <w:name w:val="DW_KopfFKA_gross"/>
    <w:basedOn w:val="Standard"/>
    <w:rsid w:val="00F0716F"/>
    <w:pPr>
      <w:spacing w:after="120"/>
    </w:pPr>
    <w:rPr>
      <w:b/>
      <w:i/>
      <w:sz w:val="24"/>
      <w:szCs w:val="24"/>
    </w:rPr>
  </w:style>
  <w:style w:type="paragraph" w:customStyle="1" w:styleId="DWKopfKUgross">
    <w:name w:val="DW_KopfKU_gross"/>
    <w:basedOn w:val="Standard"/>
    <w:rsid w:val="00F0716F"/>
    <w:rPr>
      <w:i/>
      <w:sz w:val="24"/>
      <w:szCs w:val="24"/>
      <w:u w:val="single"/>
    </w:rPr>
  </w:style>
  <w:style w:type="paragraph" w:customStyle="1" w:styleId="DWFormatkombination">
    <w:name w:val="DW_Formatkombination"/>
    <w:basedOn w:val="Standard"/>
    <w:rsid w:val="00F0716F"/>
    <w:rPr>
      <w:sz w:val="16"/>
      <w:szCs w:val="16"/>
    </w:rPr>
  </w:style>
  <w:style w:type="paragraph" w:customStyle="1" w:styleId="DWFormatkombinationmittel">
    <w:name w:val="DW_Formatkombination_mittel"/>
    <w:basedOn w:val="Standard"/>
    <w:rsid w:val="00F0716F"/>
  </w:style>
  <w:style w:type="paragraph" w:customStyle="1" w:styleId="DWFormatkombinationgross">
    <w:name w:val="DW_Formatkombination_gross"/>
    <w:basedOn w:val="Standard"/>
    <w:rsid w:val="00F0716F"/>
    <w:rPr>
      <w:sz w:val="24"/>
      <w:szCs w:val="24"/>
    </w:rPr>
  </w:style>
  <w:style w:type="paragraph" w:customStyle="1" w:styleId="DWFormatkombinationF">
    <w:name w:val="DW_FormatkombinationF"/>
    <w:basedOn w:val="Standard"/>
    <w:rsid w:val="00F0716F"/>
    <w:rPr>
      <w:b/>
      <w:sz w:val="16"/>
      <w:szCs w:val="16"/>
    </w:rPr>
  </w:style>
  <w:style w:type="paragraph" w:customStyle="1" w:styleId="DWFormatkombinationFmittel">
    <w:name w:val="DW_FormatkombinationF_mittel"/>
    <w:basedOn w:val="Standard"/>
    <w:rsid w:val="00F0716F"/>
    <w:rPr>
      <w:b/>
    </w:rPr>
  </w:style>
  <w:style w:type="paragraph" w:customStyle="1" w:styleId="DWFormatkombinationFgross">
    <w:name w:val="DW_FormatkombinationF_gross"/>
    <w:basedOn w:val="Standard"/>
    <w:rsid w:val="00F0716F"/>
    <w:rPr>
      <w:b/>
      <w:sz w:val="24"/>
      <w:szCs w:val="24"/>
    </w:rPr>
  </w:style>
  <w:style w:type="paragraph" w:customStyle="1" w:styleId="DWFormatkombinationK">
    <w:name w:val="DW_FormatkombinationK"/>
    <w:basedOn w:val="Standard"/>
    <w:rsid w:val="00F0716F"/>
    <w:rPr>
      <w:i/>
      <w:sz w:val="16"/>
      <w:szCs w:val="16"/>
    </w:rPr>
  </w:style>
  <w:style w:type="paragraph" w:customStyle="1" w:styleId="DWFormatkombinationKmittel">
    <w:name w:val="DW_FormatkombinationK_mittel"/>
    <w:basedOn w:val="Standard"/>
    <w:rsid w:val="00F0716F"/>
    <w:rPr>
      <w:i/>
    </w:rPr>
  </w:style>
  <w:style w:type="paragraph" w:customStyle="1" w:styleId="DWFormatkombinationKgross">
    <w:name w:val="DW_FormatkombinationK_gross"/>
    <w:basedOn w:val="Standard"/>
    <w:rsid w:val="00F0716F"/>
    <w:rPr>
      <w:i/>
      <w:sz w:val="24"/>
      <w:szCs w:val="24"/>
    </w:rPr>
  </w:style>
  <w:style w:type="paragraph" w:customStyle="1" w:styleId="DWFormatkombinationU">
    <w:name w:val="DW_FormatkombinationU"/>
    <w:basedOn w:val="Standard"/>
    <w:rsid w:val="00F0716F"/>
    <w:rPr>
      <w:sz w:val="16"/>
      <w:szCs w:val="16"/>
      <w:u w:val="single"/>
    </w:rPr>
  </w:style>
  <w:style w:type="paragraph" w:customStyle="1" w:styleId="DWFormatkombinationUmittel">
    <w:name w:val="DW_FormatkombinationU_mittel"/>
    <w:basedOn w:val="Standard"/>
    <w:rsid w:val="00F0716F"/>
    <w:rPr>
      <w:u w:val="single"/>
    </w:rPr>
  </w:style>
  <w:style w:type="paragraph" w:customStyle="1" w:styleId="DWFormatkombinationUgross">
    <w:name w:val="DW_FormatkombinationU_gross"/>
    <w:basedOn w:val="Standard"/>
    <w:rsid w:val="00F0716F"/>
    <w:rPr>
      <w:sz w:val="24"/>
      <w:szCs w:val="24"/>
      <w:u w:val="single"/>
    </w:rPr>
  </w:style>
  <w:style w:type="paragraph" w:customStyle="1" w:styleId="DWFormatkombinationA">
    <w:name w:val="DW_FormatkombinationA"/>
    <w:basedOn w:val="Standard"/>
    <w:rsid w:val="00F0716F"/>
    <w:pPr>
      <w:spacing w:after="80"/>
    </w:pPr>
    <w:rPr>
      <w:sz w:val="16"/>
      <w:szCs w:val="16"/>
    </w:rPr>
  </w:style>
  <w:style w:type="paragraph" w:customStyle="1" w:styleId="DWFormatkombinationAmittel">
    <w:name w:val="DW_FormatkombinationA_mittel"/>
    <w:basedOn w:val="Standard"/>
    <w:rsid w:val="00F0716F"/>
    <w:pPr>
      <w:spacing w:after="100"/>
    </w:pPr>
  </w:style>
  <w:style w:type="paragraph" w:customStyle="1" w:styleId="DWFormatkombinationAgross">
    <w:name w:val="DW_FormatkombinationA_gross"/>
    <w:basedOn w:val="Standard"/>
    <w:rsid w:val="00F0716F"/>
    <w:pPr>
      <w:spacing w:after="120"/>
    </w:pPr>
    <w:rPr>
      <w:sz w:val="24"/>
      <w:szCs w:val="24"/>
    </w:rPr>
  </w:style>
  <w:style w:type="paragraph" w:customStyle="1" w:styleId="DWFormatkombinationFK">
    <w:name w:val="DW_FormatkombinationFK"/>
    <w:basedOn w:val="Standard"/>
    <w:rsid w:val="00F0716F"/>
    <w:rPr>
      <w:b/>
      <w:i/>
      <w:sz w:val="16"/>
      <w:szCs w:val="16"/>
    </w:rPr>
  </w:style>
  <w:style w:type="paragraph" w:customStyle="1" w:styleId="DWFormatkombinationFKmittel">
    <w:name w:val="DW_FormatkombinationFK_mittel"/>
    <w:basedOn w:val="Standard"/>
    <w:rsid w:val="00F0716F"/>
    <w:rPr>
      <w:b/>
      <w:i/>
    </w:rPr>
  </w:style>
  <w:style w:type="paragraph" w:customStyle="1" w:styleId="DWFormatkombinationFKgross">
    <w:name w:val="DW_FormatkombinationFK_gross"/>
    <w:basedOn w:val="Standard"/>
    <w:rsid w:val="00F0716F"/>
    <w:rPr>
      <w:b/>
      <w:i/>
      <w:sz w:val="24"/>
      <w:szCs w:val="24"/>
    </w:rPr>
  </w:style>
  <w:style w:type="paragraph" w:customStyle="1" w:styleId="DWFormatkombinationFU">
    <w:name w:val="DW_FormatkombinationFU"/>
    <w:basedOn w:val="Standard"/>
    <w:rsid w:val="00F0716F"/>
    <w:rPr>
      <w:b/>
      <w:sz w:val="16"/>
      <w:szCs w:val="16"/>
      <w:u w:val="single"/>
    </w:rPr>
  </w:style>
  <w:style w:type="paragraph" w:customStyle="1" w:styleId="DWFormatkombinationFUmittel">
    <w:name w:val="DW_FormatkombinationFU_mittel"/>
    <w:basedOn w:val="Standard"/>
    <w:rsid w:val="00F0716F"/>
    <w:rPr>
      <w:b/>
      <w:u w:val="single"/>
    </w:rPr>
  </w:style>
  <w:style w:type="paragraph" w:customStyle="1" w:styleId="DWFormatkombinationFUgross">
    <w:name w:val="DW_FormatkombinationFU_gross"/>
    <w:basedOn w:val="Standard"/>
    <w:rsid w:val="00F0716F"/>
    <w:rPr>
      <w:b/>
      <w:sz w:val="24"/>
      <w:szCs w:val="24"/>
      <w:u w:val="single"/>
    </w:rPr>
  </w:style>
  <w:style w:type="paragraph" w:customStyle="1" w:styleId="DWFormatkombinationFA">
    <w:name w:val="DW_FormatkombinationFA"/>
    <w:basedOn w:val="Standard"/>
    <w:rsid w:val="00F0716F"/>
    <w:pPr>
      <w:spacing w:after="80"/>
    </w:pPr>
    <w:rPr>
      <w:b/>
      <w:sz w:val="16"/>
      <w:szCs w:val="16"/>
    </w:rPr>
  </w:style>
  <w:style w:type="paragraph" w:customStyle="1" w:styleId="DWFormatkombinationFAmittel">
    <w:name w:val="DW_FormatkombinationFA_mittel"/>
    <w:basedOn w:val="Standard"/>
    <w:rsid w:val="00F0716F"/>
    <w:pPr>
      <w:spacing w:after="100"/>
    </w:pPr>
    <w:rPr>
      <w:b/>
    </w:rPr>
  </w:style>
  <w:style w:type="paragraph" w:customStyle="1" w:styleId="DWFormatkombinationFAgross">
    <w:name w:val="DW_FormatkombinationFA_gross"/>
    <w:basedOn w:val="Standard"/>
    <w:rsid w:val="00F0716F"/>
    <w:pPr>
      <w:spacing w:after="120"/>
    </w:pPr>
    <w:rPr>
      <w:b/>
      <w:sz w:val="24"/>
      <w:szCs w:val="24"/>
    </w:rPr>
  </w:style>
  <w:style w:type="paragraph" w:customStyle="1" w:styleId="DWFormatkombinationKU">
    <w:name w:val="DW_FormatkombinationKU"/>
    <w:basedOn w:val="Standard"/>
    <w:rsid w:val="00F0716F"/>
    <w:rPr>
      <w:i/>
      <w:sz w:val="16"/>
      <w:szCs w:val="16"/>
      <w:u w:val="single"/>
    </w:rPr>
  </w:style>
  <w:style w:type="paragraph" w:customStyle="1" w:styleId="DWFormatkombinationKUmittel">
    <w:name w:val="DW_FormatkombinationKU_mittel"/>
    <w:basedOn w:val="Standard"/>
    <w:rsid w:val="00F0716F"/>
    <w:rPr>
      <w:i/>
      <w:u w:val="single"/>
    </w:rPr>
  </w:style>
  <w:style w:type="paragraph" w:customStyle="1" w:styleId="DWFormatkombinationKUgross">
    <w:name w:val="DW_FormatkombinationKU_gross"/>
    <w:basedOn w:val="Standard"/>
    <w:rsid w:val="00F0716F"/>
    <w:rPr>
      <w:i/>
      <w:sz w:val="24"/>
      <w:szCs w:val="24"/>
      <w:u w:val="single"/>
    </w:rPr>
  </w:style>
  <w:style w:type="paragraph" w:customStyle="1" w:styleId="DWFormatkombinationKA">
    <w:name w:val="DW_FormatkombinationKA"/>
    <w:basedOn w:val="Standard"/>
    <w:rsid w:val="00F0716F"/>
    <w:pPr>
      <w:spacing w:after="80"/>
    </w:pPr>
    <w:rPr>
      <w:i/>
      <w:sz w:val="16"/>
      <w:szCs w:val="16"/>
    </w:rPr>
  </w:style>
  <w:style w:type="paragraph" w:customStyle="1" w:styleId="DWFormatkombinationKAmittel">
    <w:name w:val="DW_FormatkombinationKA_mittel"/>
    <w:basedOn w:val="Standard"/>
    <w:rsid w:val="00F0716F"/>
    <w:pPr>
      <w:spacing w:after="100"/>
    </w:pPr>
    <w:rPr>
      <w:i/>
    </w:rPr>
  </w:style>
  <w:style w:type="paragraph" w:customStyle="1" w:styleId="DWFormatkombinationKAgross">
    <w:name w:val="DW_FormatkombinationKA_gross"/>
    <w:basedOn w:val="Standard"/>
    <w:rsid w:val="00F0716F"/>
    <w:pPr>
      <w:spacing w:after="120"/>
    </w:pPr>
    <w:rPr>
      <w:i/>
      <w:sz w:val="24"/>
      <w:szCs w:val="24"/>
    </w:rPr>
  </w:style>
  <w:style w:type="paragraph" w:customStyle="1" w:styleId="DWFormatkombinationUA">
    <w:name w:val="DW_FormatkombinationUA"/>
    <w:basedOn w:val="Standard"/>
    <w:rsid w:val="00F0716F"/>
    <w:pPr>
      <w:spacing w:after="80"/>
    </w:pPr>
    <w:rPr>
      <w:sz w:val="16"/>
      <w:szCs w:val="16"/>
      <w:u w:val="single"/>
    </w:rPr>
  </w:style>
  <w:style w:type="paragraph" w:customStyle="1" w:styleId="DWFormatkombinationUAmittel">
    <w:name w:val="DW_FormatkombinationUA_mittel"/>
    <w:basedOn w:val="Standard"/>
    <w:rsid w:val="00F0716F"/>
    <w:pPr>
      <w:spacing w:after="100"/>
    </w:pPr>
    <w:rPr>
      <w:u w:val="single"/>
    </w:rPr>
  </w:style>
  <w:style w:type="paragraph" w:customStyle="1" w:styleId="DWFormatkombinationUAgross">
    <w:name w:val="DW_FormatkombinationUA_gross"/>
    <w:basedOn w:val="Standard"/>
    <w:rsid w:val="00F0716F"/>
    <w:pPr>
      <w:spacing w:after="120"/>
    </w:pPr>
    <w:rPr>
      <w:sz w:val="24"/>
      <w:szCs w:val="24"/>
      <w:u w:val="single"/>
    </w:rPr>
  </w:style>
  <w:style w:type="paragraph" w:customStyle="1" w:styleId="DWFormatkombinationFKU">
    <w:name w:val="DW_FormatkombinationFKU"/>
    <w:basedOn w:val="Standard"/>
    <w:rsid w:val="00F0716F"/>
    <w:rPr>
      <w:b/>
      <w:i/>
      <w:sz w:val="16"/>
      <w:szCs w:val="16"/>
      <w:u w:val="single"/>
    </w:rPr>
  </w:style>
  <w:style w:type="paragraph" w:customStyle="1" w:styleId="DWFormatkombinationFKUmittel">
    <w:name w:val="DW_FormatkombinationFKU_mittel"/>
    <w:basedOn w:val="Standard"/>
    <w:rsid w:val="00F0716F"/>
    <w:rPr>
      <w:b/>
      <w:i/>
      <w:u w:val="single"/>
    </w:rPr>
  </w:style>
  <w:style w:type="paragraph" w:customStyle="1" w:styleId="DWFormatkombinationFKUgross">
    <w:name w:val="DW_FormatkombinationFKU_gross"/>
    <w:basedOn w:val="Standard"/>
    <w:rsid w:val="00F0716F"/>
    <w:rPr>
      <w:b/>
      <w:i/>
      <w:sz w:val="24"/>
      <w:szCs w:val="24"/>
      <w:u w:val="single"/>
    </w:rPr>
  </w:style>
  <w:style w:type="paragraph" w:customStyle="1" w:styleId="DWFormatkombinationFKA">
    <w:name w:val="DW_FormatkombinationFKA"/>
    <w:basedOn w:val="Standard"/>
    <w:rsid w:val="00F0716F"/>
    <w:pPr>
      <w:spacing w:after="80"/>
    </w:pPr>
    <w:rPr>
      <w:b/>
      <w:i/>
      <w:sz w:val="16"/>
      <w:szCs w:val="16"/>
    </w:rPr>
  </w:style>
  <w:style w:type="paragraph" w:customStyle="1" w:styleId="DWFormatkombinationFKAmittel">
    <w:name w:val="DW_FormatkombinationFKA_mittel"/>
    <w:basedOn w:val="Standard"/>
    <w:rsid w:val="00F0716F"/>
    <w:pPr>
      <w:spacing w:after="100"/>
    </w:pPr>
    <w:rPr>
      <w:b/>
      <w:i/>
    </w:rPr>
  </w:style>
  <w:style w:type="paragraph" w:customStyle="1" w:styleId="DWFormatkombinationFKAgross">
    <w:name w:val="DW_FormatkombinationFKA_gross"/>
    <w:basedOn w:val="Standard"/>
    <w:rsid w:val="00F0716F"/>
    <w:pPr>
      <w:spacing w:after="120"/>
    </w:pPr>
    <w:rPr>
      <w:b/>
      <w:i/>
      <w:sz w:val="24"/>
      <w:szCs w:val="24"/>
    </w:rPr>
  </w:style>
  <w:style w:type="paragraph" w:customStyle="1" w:styleId="DWFormatkombinationFUA">
    <w:name w:val="DW_FormatkombinationFUA"/>
    <w:basedOn w:val="Standard"/>
    <w:rsid w:val="00F0716F"/>
    <w:pPr>
      <w:spacing w:after="80"/>
    </w:pPr>
    <w:rPr>
      <w:b/>
      <w:sz w:val="16"/>
      <w:szCs w:val="16"/>
      <w:u w:val="single"/>
    </w:rPr>
  </w:style>
  <w:style w:type="paragraph" w:customStyle="1" w:styleId="DWFormatkombinationFUAmittel">
    <w:name w:val="DW_FormatkombinationFUA_mittel"/>
    <w:basedOn w:val="Standard"/>
    <w:rsid w:val="00F0716F"/>
    <w:pPr>
      <w:spacing w:after="100"/>
    </w:pPr>
    <w:rPr>
      <w:b/>
      <w:u w:val="single"/>
    </w:rPr>
  </w:style>
  <w:style w:type="paragraph" w:customStyle="1" w:styleId="DWFormatkombinationFUAgross">
    <w:name w:val="DW_FormatkombinationFUA_gross"/>
    <w:basedOn w:val="Standard"/>
    <w:rsid w:val="00F0716F"/>
    <w:pPr>
      <w:spacing w:after="120"/>
    </w:pPr>
    <w:rPr>
      <w:b/>
      <w:sz w:val="24"/>
      <w:szCs w:val="24"/>
      <w:u w:val="single"/>
    </w:rPr>
  </w:style>
  <w:style w:type="paragraph" w:customStyle="1" w:styleId="DWFormatkombinationKUA">
    <w:name w:val="DW_FormatkombinationKUA"/>
    <w:basedOn w:val="Standard"/>
    <w:rsid w:val="00F0716F"/>
    <w:pPr>
      <w:spacing w:after="80"/>
    </w:pPr>
    <w:rPr>
      <w:i/>
      <w:sz w:val="16"/>
      <w:szCs w:val="16"/>
      <w:u w:val="single"/>
    </w:rPr>
  </w:style>
  <w:style w:type="paragraph" w:customStyle="1" w:styleId="DWFormatkombinationKUAmittel">
    <w:name w:val="DW_FormatkombinationKUA_mittel"/>
    <w:basedOn w:val="Standard"/>
    <w:rsid w:val="00F0716F"/>
    <w:pPr>
      <w:spacing w:after="100"/>
    </w:pPr>
    <w:rPr>
      <w:i/>
      <w:u w:val="single"/>
    </w:rPr>
  </w:style>
  <w:style w:type="paragraph" w:customStyle="1" w:styleId="DWFormatkombinationKUAgross">
    <w:name w:val="DW_FormatkombinationKUA_gross"/>
    <w:basedOn w:val="Standard"/>
    <w:rsid w:val="00F0716F"/>
    <w:pPr>
      <w:spacing w:after="120"/>
    </w:pPr>
    <w:rPr>
      <w:i/>
      <w:sz w:val="24"/>
      <w:szCs w:val="24"/>
      <w:u w:val="single"/>
    </w:rPr>
  </w:style>
  <w:style w:type="paragraph" w:customStyle="1" w:styleId="DWFormatkombinationFKUA">
    <w:name w:val="DW_FormatkombinationFKUA"/>
    <w:basedOn w:val="Standard"/>
    <w:rsid w:val="00F0716F"/>
    <w:pPr>
      <w:spacing w:after="80"/>
    </w:pPr>
    <w:rPr>
      <w:b/>
      <w:i/>
      <w:sz w:val="16"/>
      <w:szCs w:val="16"/>
      <w:u w:val="single"/>
    </w:rPr>
  </w:style>
  <w:style w:type="paragraph" w:customStyle="1" w:styleId="DWFormatkombinationFKUAmittel">
    <w:name w:val="DW_FormatkombinationFKUA_mittel"/>
    <w:basedOn w:val="Standard"/>
    <w:rsid w:val="00F0716F"/>
    <w:pPr>
      <w:spacing w:after="100"/>
    </w:pPr>
    <w:rPr>
      <w:b/>
      <w:i/>
      <w:u w:val="single"/>
    </w:rPr>
  </w:style>
  <w:style w:type="paragraph" w:customStyle="1" w:styleId="DWFormatkombinationFKUAgross">
    <w:name w:val="DW_FormatkombinationFKUA_gross"/>
    <w:basedOn w:val="Standard"/>
    <w:rsid w:val="00F0716F"/>
    <w:pPr>
      <w:spacing w:after="120"/>
    </w:pPr>
    <w:rPr>
      <w:b/>
      <w:i/>
      <w:sz w:val="24"/>
      <w:szCs w:val="24"/>
      <w:u w:val="single"/>
    </w:rPr>
  </w:style>
  <w:style w:type="paragraph" w:customStyle="1" w:styleId="Standard12ptFett">
    <w:name w:val="Standard+12pt+Fett"/>
    <w:basedOn w:val="Standard"/>
    <w:rsid w:val="00F0716F"/>
    <w:rPr>
      <w:b/>
      <w:sz w:val="24"/>
    </w:rPr>
  </w:style>
  <w:style w:type="paragraph" w:customStyle="1" w:styleId="Formatvorlageberschrift1Zentriert">
    <w:name w:val="Formatvorlage Überschrift 1 + Zentriert"/>
    <w:basedOn w:val="berschrift1"/>
    <w:rsid w:val="00F0716F"/>
    <w:pPr>
      <w:jc w:val="center"/>
    </w:pPr>
    <w:rPr>
      <w:bCs/>
      <w:szCs w:val="20"/>
    </w:rPr>
  </w:style>
  <w:style w:type="paragraph" w:customStyle="1" w:styleId="Formatvorlageberschrift1Zentriert1">
    <w:name w:val="Formatvorlage Überschrift 1 + Zentriert1"/>
    <w:basedOn w:val="berschrift1"/>
    <w:rsid w:val="00F0716F"/>
    <w:pPr>
      <w:jc w:val="center"/>
    </w:pPr>
    <w:rPr>
      <w:bCs/>
      <w:szCs w:val="20"/>
    </w:rPr>
  </w:style>
  <w:style w:type="paragraph" w:customStyle="1" w:styleId="berschrift1Zentriert1">
    <w:name w:val="Überschrift 1 + Zentriert1"/>
    <w:basedOn w:val="berschrift1"/>
    <w:rsid w:val="00F0716F"/>
    <w:pPr>
      <w:jc w:val="center"/>
    </w:pPr>
    <w:rPr>
      <w:bCs/>
      <w:szCs w:val="20"/>
    </w:rPr>
  </w:style>
  <w:style w:type="paragraph" w:customStyle="1" w:styleId="DWKontoAbstandmittel">
    <w:name w:val="DW_KontoAbstand_mittel"/>
    <w:basedOn w:val="DWPositionmittel"/>
    <w:next w:val="Standard"/>
    <w:rsid w:val="00F0716F"/>
    <w:pPr>
      <w:spacing w:after="180"/>
    </w:pPr>
  </w:style>
  <w:style w:type="paragraph" w:customStyle="1" w:styleId="DWKontoAbstand">
    <w:name w:val="DW_KontoAbstand"/>
    <w:basedOn w:val="DWKontoAbstandmittel"/>
    <w:rsid w:val="00F0716F"/>
    <w:rPr>
      <w:sz w:val="16"/>
    </w:rPr>
  </w:style>
  <w:style w:type="paragraph" w:customStyle="1" w:styleId="DWKontoAbstandgross">
    <w:name w:val="DW_KontoAbstand_gross"/>
    <w:basedOn w:val="DWKontoAbstandmittel"/>
    <w:rsid w:val="00F0716F"/>
    <w:rPr>
      <w:sz w:val="24"/>
    </w:rPr>
  </w:style>
  <w:style w:type="paragraph" w:customStyle="1" w:styleId="AnlAnlagennachweisKonto">
    <w:name w:val="Anl_Anlagennachweis_Konto"/>
    <w:basedOn w:val="Standard"/>
    <w:rsid w:val="00F0716F"/>
    <w:rPr>
      <w:sz w:val="14"/>
      <w:szCs w:val="14"/>
    </w:rPr>
  </w:style>
  <w:style w:type="paragraph" w:customStyle="1" w:styleId="AnlAnlagennachweisBilPos">
    <w:name w:val="Anl_Anlagennachweis_BilPos"/>
    <w:basedOn w:val="Standard"/>
    <w:rsid w:val="00F0716F"/>
    <w:rPr>
      <w:sz w:val="14"/>
    </w:rPr>
  </w:style>
  <w:style w:type="paragraph" w:customStyle="1" w:styleId="AnlAnlagennachweisKopf">
    <w:name w:val="Anl_Anlagennachweis_Kopf"/>
    <w:basedOn w:val="Standard"/>
    <w:rsid w:val="00F0716F"/>
    <w:rPr>
      <w:b/>
      <w:sz w:val="14"/>
      <w:szCs w:val="14"/>
    </w:rPr>
  </w:style>
  <w:style w:type="paragraph" w:customStyle="1" w:styleId="AnlAnlagennachweisHauptpunkt">
    <w:name w:val="Anl_Anlagennachweis_Hauptpunkt"/>
    <w:basedOn w:val="Standard"/>
    <w:rsid w:val="00F0716F"/>
    <w:rPr>
      <w:b/>
      <w:sz w:val="14"/>
      <w:szCs w:val="14"/>
    </w:rPr>
  </w:style>
  <w:style w:type="paragraph" w:customStyle="1" w:styleId="AnlAnlagennachweisUnterpunkt">
    <w:name w:val="Anl_Anlagennachweis_Unterpunkt"/>
    <w:basedOn w:val="Standard"/>
    <w:rsid w:val="00F0716F"/>
    <w:rPr>
      <w:b/>
      <w:sz w:val="14"/>
    </w:rPr>
  </w:style>
  <w:style w:type="paragraph" w:customStyle="1" w:styleId="AnlAnlagennachweisPosition">
    <w:name w:val="Anl_Anlagennachweis_Position"/>
    <w:basedOn w:val="Standard"/>
    <w:rsid w:val="00F0716F"/>
    <w:rPr>
      <w:b/>
      <w:sz w:val="14"/>
      <w:szCs w:val="14"/>
    </w:rPr>
  </w:style>
  <w:style w:type="paragraph" w:customStyle="1" w:styleId="AnlAnlagennachweisWirtschaftsgut">
    <w:name w:val="Anl_Anlagennachweis_Wirtschaftsgut"/>
    <w:basedOn w:val="Standard"/>
    <w:rsid w:val="00F0716F"/>
    <w:rPr>
      <w:sz w:val="14"/>
      <w:szCs w:val="14"/>
    </w:rPr>
  </w:style>
  <w:style w:type="paragraph" w:customStyle="1" w:styleId="AnlAnlagennachweisSummeKonto">
    <w:name w:val="Anl_Anlagennachweis_Summe_Konto"/>
    <w:basedOn w:val="Standard"/>
    <w:rsid w:val="00F0716F"/>
    <w:rPr>
      <w:b/>
      <w:sz w:val="14"/>
      <w:szCs w:val="14"/>
    </w:rPr>
  </w:style>
  <w:style w:type="paragraph" w:customStyle="1" w:styleId="AnlAnlagennachweisSummeBilPos">
    <w:name w:val="Anl_Anlagennachweis_Summe_BilPos"/>
    <w:basedOn w:val="Standard"/>
    <w:rsid w:val="00F0716F"/>
    <w:rPr>
      <w:b/>
      <w:sz w:val="14"/>
    </w:rPr>
  </w:style>
  <w:style w:type="paragraph" w:customStyle="1" w:styleId="AnlFrdernachweisKonto">
    <w:name w:val="Anl_Fördernachweis_Konto"/>
    <w:basedOn w:val="Standard"/>
    <w:rsid w:val="00F0716F"/>
    <w:rPr>
      <w:sz w:val="14"/>
    </w:rPr>
  </w:style>
  <w:style w:type="paragraph" w:customStyle="1" w:styleId="AnlFrdernachweisBilPos">
    <w:name w:val="Anl_Fördernachweis_BilPos"/>
    <w:basedOn w:val="Standard"/>
    <w:rsid w:val="00F0716F"/>
    <w:rPr>
      <w:sz w:val="14"/>
      <w:szCs w:val="14"/>
    </w:rPr>
  </w:style>
  <w:style w:type="paragraph" w:customStyle="1" w:styleId="AnlFrdernachweisWirtschaftsgut">
    <w:name w:val="Anl_Fördernachweis_Wirtschaftsgut"/>
    <w:basedOn w:val="Standard"/>
    <w:rsid w:val="00F0716F"/>
    <w:rPr>
      <w:sz w:val="14"/>
      <w:szCs w:val="14"/>
    </w:rPr>
  </w:style>
  <w:style w:type="paragraph" w:customStyle="1" w:styleId="AnlFrdernachweisKopf">
    <w:name w:val="Anl_Fördernachweis_Kopf"/>
    <w:basedOn w:val="Standard"/>
    <w:rsid w:val="00F0716F"/>
    <w:rPr>
      <w:b/>
      <w:sz w:val="14"/>
    </w:rPr>
  </w:style>
  <w:style w:type="paragraph" w:customStyle="1" w:styleId="AnlFrdernachweisHauptpunkt">
    <w:name w:val="Anl_Fördernachweis_Hauptpunkt"/>
    <w:basedOn w:val="Standard"/>
    <w:rsid w:val="00F0716F"/>
    <w:rPr>
      <w:b/>
      <w:sz w:val="14"/>
    </w:rPr>
  </w:style>
  <w:style w:type="paragraph" w:customStyle="1" w:styleId="AnlFrdernachweisUnterpunkt">
    <w:name w:val="Anl_Fördernachweis_Unterpunkt"/>
    <w:basedOn w:val="Standard"/>
    <w:rsid w:val="00F0716F"/>
    <w:rPr>
      <w:b/>
      <w:sz w:val="14"/>
    </w:rPr>
  </w:style>
  <w:style w:type="paragraph" w:customStyle="1" w:styleId="AnlFrdernachweisPosition">
    <w:name w:val="Anl_Fördernachweis_Position"/>
    <w:basedOn w:val="Standard"/>
    <w:rsid w:val="00F0716F"/>
    <w:rPr>
      <w:b/>
      <w:sz w:val="14"/>
    </w:rPr>
  </w:style>
  <w:style w:type="paragraph" w:customStyle="1" w:styleId="AnlFrdernachweisSummeKonto">
    <w:name w:val="Anl_Fördernachweis_Summe_Konto"/>
    <w:basedOn w:val="Standard"/>
    <w:rsid w:val="00F0716F"/>
    <w:rPr>
      <w:b/>
      <w:sz w:val="14"/>
    </w:rPr>
  </w:style>
  <w:style w:type="paragraph" w:customStyle="1" w:styleId="AnlFrdernachweisSummeBilPos">
    <w:name w:val="Anl_Fördernachweis_Summe_BilPos"/>
    <w:basedOn w:val="Standard"/>
    <w:rsid w:val="00F0716F"/>
    <w:rPr>
      <w:b/>
      <w:sz w:val="14"/>
    </w:rPr>
  </w:style>
  <w:style w:type="paragraph" w:customStyle="1" w:styleId="FormatvorlageSUVariante1A4QuerLinks05cmHngend05cm">
    <w:name w:val="Formatvorlage SU Variante 1 A4Quer + Links:  05 cm Hängend:  05 cm"/>
    <w:basedOn w:val="Standard"/>
    <w:rsid w:val="00F0716F"/>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F0716F"/>
    <w:pPr>
      <w:ind w:left="567" w:hanging="283"/>
    </w:pPr>
    <w:rPr>
      <w:rFonts w:cs="Times New Roman"/>
      <w:bCs/>
    </w:rPr>
  </w:style>
  <w:style w:type="paragraph" w:customStyle="1" w:styleId="AGBWPGL1">
    <w:name w:val="AGB_WP_GL1"/>
    <w:basedOn w:val="AGBWPText"/>
    <w:rsid w:val="00F0716F"/>
    <w:pPr>
      <w:tabs>
        <w:tab w:val="left" w:pos="284"/>
      </w:tabs>
      <w:ind w:left="284" w:hanging="284"/>
    </w:pPr>
  </w:style>
  <w:style w:type="paragraph" w:customStyle="1" w:styleId="AnlAnlEntwA3Kopf">
    <w:name w:val="Anl_AnlEntwA3_Kopf"/>
    <w:basedOn w:val="Standard"/>
    <w:rsid w:val="00F0716F"/>
    <w:rPr>
      <w:rFonts w:cs="Arial"/>
      <w:sz w:val="16"/>
    </w:rPr>
  </w:style>
  <w:style w:type="paragraph" w:customStyle="1" w:styleId="AnlAnlEntwA3Hauptpunkt">
    <w:name w:val="Anl_AnlEntwA3_Hauptpunkt"/>
    <w:basedOn w:val="Standard"/>
    <w:rsid w:val="00F0716F"/>
    <w:rPr>
      <w:rFonts w:cs="Arial"/>
      <w:b/>
      <w:sz w:val="16"/>
    </w:rPr>
  </w:style>
  <w:style w:type="paragraph" w:customStyle="1" w:styleId="AnlAnlEntwA3Unterpunkt">
    <w:name w:val="Anl_AnlEntwA3_Unterpunkt"/>
    <w:basedOn w:val="Standard"/>
    <w:rsid w:val="00F0716F"/>
    <w:rPr>
      <w:rFonts w:cs="Arial"/>
      <w:b/>
      <w:sz w:val="16"/>
    </w:rPr>
  </w:style>
  <w:style w:type="paragraph" w:customStyle="1" w:styleId="AnlAnlEntwA3Position">
    <w:name w:val="Anl_AnlEntwA3_Position"/>
    <w:basedOn w:val="Standard"/>
    <w:rsid w:val="00F0716F"/>
    <w:rPr>
      <w:rFonts w:cs="Arial"/>
      <w:b/>
      <w:sz w:val="16"/>
    </w:rPr>
  </w:style>
  <w:style w:type="paragraph" w:customStyle="1" w:styleId="AnlAnlEntwA3Konto">
    <w:name w:val="Anl_AnlEntwA3_Konto"/>
    <w:basedOn w:val="Standard"/>
    <w:rsid w:val="00F0716F"/>
    <w:rPr>
      <w:rFonts w:cs="Arial"/>
      <w:b/>
      <w:sz w:val="16"/>
    </w:rPr>
  </w:style>
  <w:style w:type="paragraph" w:customStyle="1" w:styleId="AnlAnlEntwA3Wirtschaftsgut">
    <w:name w:val="Anl_AnlEntwA3_Wirtschaftsgut"/>
    <w:basedOn w:val="Standard"/>
    <w:rsid w:val="00F0716F"/>
    <w:rPr>
      <w:rFonts w:cs="Arial"/>
      <w:sz w:val="14"/>
    </w:rPr>
  </w:style>
  <w:style w:type="paragraph" w:customStyle="1" w:styleId="AnlAnlEntwA3Kontoverdichtet">
    <w:name w:val="Anl_AnlEntwA3_Konto_verdichtet"/>
    <w:basedOn w:val="Standard"/>
    <w:rsid w:val="00F0716F"/>
    <w:rPr>
      <w:rFonts w:cs="Arial"/>
      <w:sz w:val="16"/>
    </w:rPr>
  </w:style>
  <w:style w:type="paragraph" w:customStyle="1" w:styleId="AnlAnlEntwA3BilPosverdichtet">
    <w:name w:val="Anl_AnlEntwA3_BilPos_verdichtet"/>
    <w:basedOn w:val="Standard"/>
    <w:rsid w:val="00F0716F"/>
    <w:rPr>
      <w:rFonts w:cs="Arial"/>
      <w:sz w:val="16"/>
    </w:rPr>
  </w:style>
  <w:style w:type="paragraph" w:customStyle="1" w:styleId="AnlAnlEntwA3SummeKonto">
    <w:name w:val="Anl_AnlEntwA3_Summe_Konto"/>
    <w:basedOn w:val="Standard"/>
    <w:rsid w:val="00F0716F"/>
    <w:rPr>
      <w:rFonts w:cs="Arial"/>
      <w:b/>
      <w:sz w:val="16"/>
    </w:rPr>
  </w:style>
  <w:style w:type="paragraph" w:customStyle="1" w:styleId="Formatvorlage2">
    <w:name w:val="Formatvorlage2"/>
    <w:basedOn w:val="Standard"/>
    <w:rsid w:val="00F0716F"/>
    <w:pPr>
      <w:spacing w:before="100" w:beforeAutospacing="1" w:after="100" w:afterAutospacing="1"/>
    </w:pPr>
    <w:rPr>
      <w:b/>
      <w:sz w:val="16"/>
    </w:rPr>
  </w:style>
  <w:style w:type="paragraph" w:customStyle="1" w:styleId="AnlAnlEntwA3SummeBilPos">
    <w:name w:val="Anl_AnlEntwA3_Summe_BilPos"/>
    <w:basedOn w:val="Standard"/>
    <w:rsid w:val="00F0716F"/>
    <w:rPr>
      <w:b/>
      <w:sz w:val="16"/>
    </w:rPr>
  </w:style>
  <w:style w:type="paragraph" w:customStyle="1" w:styleId="berschriftPrBohneNummerierung">
    <w:name w:val="Überschrift_PrB_ohneNummerierung"/>
    <w:basedOn w:val="Standard"/>
    <w:rsid w:val="00F0716F"/>
    <w:pPr>
      <w:outlineLvl w:val="6"/>
    </w:pPr>
    <w:rPr>
      <w:b/>
      <w:sz w:val="22"/>
      <w:szCs w:val="22"/>
    </w:rPr>
  </w:style>
  <w:style w:type="paragraph" w:customStyle="1" w:styleId="StandardMEkursiv">
    <w:name w:val="StandardME_kursiv"/>
    <w:basedOn w:val="StandardME"/>
    <w:autoRedefine/>
    <w:rsid w:val="00F0716F"/>
    <w:rPr>
      <w:i/>
    </w:rPr>
  </w:style>
  <w:style w:type="paragraph" w:customStyle="1" w:styleId="VerzeichnisPrf">
    <w:name w:val="Verzeichnis_Prf"/>
    <w:basedOn w:val="Verzeichnis1"/>
    <w:autoRedefine/>
    <w:rsid w:val="00F0716F"/>
    <w:pPr>
      <w:spacing w:line="360" w:lineRule="auto"/>
    </w:pPr>
    <w:rPr>
      <w:noProof/>
    </w:rPr>
  </w:style>
  <w:style w:type="character" w:customStyle="1" w:styleId="AnlAnlagennachweisKontoZchn">
    <w:name w:val="Anl_Anlagennachweis_Konto Zchn"/>
    <w:rsid w:val="00F0716F"/>
    <w:rPr>
      <w:rFonts w:ascii="Arial" w:hAnsi="Arial"/>
      <w:sz w:val="14"/>
      <w:szCs w:val="14"/>
      <w:lang w:val="de-DE" w:eastAsia="de-DE" w:bidi="ar-SA"/>
    </w:rPr>
  </w:style>
  <w:style w:type="character" w:customStyle="1" w:styleId="AnlAnlagennachweisSummeBilPosZchn">
    <w:name w:val="Anl_Anlagennachweis_Summe_BilPos Zchn"/>
    <w:rsid w:val="00F0716F"/>
    <w:rPr>
      <w:rFonts w:ascii="Arial" w:hAnsi="Arial"/>
      <w:b/>
      <w:sz w:val="14"/>
      <w:lang w:val="de-DE" w:eastAsia="de-DE" w:bidi="ar-SA"/>
    </w:rPr>
  </w:style>
  <w:style w:type="character" w:styleId="Fett">
    <w:name w:val="Strong"/>
    <w:qFormat/>
    <w:rsid w:val="00F0716F"/>
    <w:rPr>
      <w:b/>
      <w:bCs/>
    </w:rPr>
  </w:style>
  <w:style w:type="character" w:customStyle="1" w:styleId="berschrift1Zchn">
    <w:name w:val="Überschrift 1 Zchn"/>
    <w:link w:val="berschrift1"/>
    <w:rsid w:val="007A2AB9"/>
    <w:rPr>
      <w:rFonts w:ascii="Arial" w:hAnsi="Arial"/>
      <w:b/>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1230">
      <w:bodyDiv w:val="1"/>
      <w:marLeft w:val="0"/>
      <w:marRight w:val="0"/>
      <w:marTop w:val="0"/>
      <w:marBottom w:val="0"/>
      <w:divBdr>
        <w:top w:val="none" w:sz="0" w:space="0" w:color="auto"/>
        <w:left w:val="none" w:sz="0" w:space="0" w:color="auto"/>
        <w:bottom w:val="none" w:sz="0" w:space="0" w:color="auto"/>
        <w:right w:val="none" w:sz="0" w:space="0" w:color="auto"/>
      </w:divBdr>
    </w:div>
    <w:div w:id="280306133">
      <w:bodyDiv w:val="1"/>
      <w:marLeft w:val="0"/>
      <w:marRight w:val="0"/>
      <w:marTop w:val="0"/>
      <w:marBottom w:val="0"/>
      <w:divBdr>
        <w:top w:val="none" w:sz="0" w:space="0" w:color="auto"/>
        <w:left w:val="none" w:sz="0" w:space="0" w:color="auto"/>
        <w:bottom w:val="none" w:sz="0" w:space="0" w:color="auto"/>
        <w:right w:val="none" w:sz="0" w:space="0" w:color="auto"/>
      </w:divBdr>
    </w:div>
    <w:div w:id="408160207">
      <w:bodyDiv w:val="1"/>
      <w:marLeft w:val="0"/>
      <w:marRight w:val="0"/>
      <w:marTop w:val="0"/>
      <w:marBottom w:val="0"/>
      <w:divBdr>
        <w:top w:val="none" w:sz="0" w:space="0" w:color="auto"/>
        <w:left w:val="none" w:sz="0" w:space="0" w:color="auto"/>
        <w:bottom w:val="none" w:sz="0" w:space="0" w:color="auto"/>
        <w:right w:val="none" w:sz="0" w:space="0" w:color="auto"/>
      </w:divBdr>
    </w:div>
    <w:div w:id="503473603">
      <w:bodyDiv w:val="1"/>
      <w:marLeft w:val="0"/>
      <w:marRight w:val="0"/>
      <w:marTop w:val="0"/>
      <w:marBottom w:val="0"/>
      <w:divBdr>
        <w:top w:val="none" w:sz="0" w:space="0" w:color="auto"/>
        <w:left w:val="none" w:sz="0" w:space="0" w:color="auto"/>
        <w:bottom w:val="none" w:sz="0" w:space="0" w:color="auto"/>
        <w:right w:val="none" w:sz="0" w:space="0" w:color="auto"/>
      </w:divBdr>
    </w:div>
    <w:div w:id="549734106">
      <w:bodyDiv w:val="1"/>
      <w:marLeft w:val="0"/>
      <w:marRight w:val="0"/>
      <w:marTop w:val="0"/>
      <w:marBottom w:val="0"/>
      <w:divBdr>
        <w:top w:val="none" w:sz="0" w:space="0" w:color="auto"/>
        <w:left w:val="none" w:sz="0" w:space="0" w:color="auto"/>
        <w:bottom w:val="none" w:sz="0" w:space="0" w:color="auto"/>
        <w:right w:val="none" w:sz="0" w:space="0" w:color="auto"/>
      </w:divBdr>
    </w:div>
    <w:div w:id="1507477416">
      <w:bodyDiv w:val="1"/>
      <w:marLeft w:val="0"/>
      <w:marRight w:val="0"/>
      <w:marTop w:val="0"/>
      <w:marBottom w:val="0"/>
      <w:divBdr>
        <w:top w:val="none" w:sz="0" w:space="0" w:color="auto"/>
        <w:left w:val="none" w:sz="0" w:space="0" w:color="auto"/>
        <w:bottom w:val="none" w:sz="0" w:space="0" w:color="auto"/>
        <w:right w:val="none" w:sz="0" w:space="0" w:color="auto"/>
      </w:divBdr>
    </w:div>
    <w:div w:id="1798255942">
      <w:bodyDiv w:val="1"/>
      <w:marLeft w:val="0"/>
      <w:marRight w:val="0"/>
      <w:marTop w:val="0"/>
      <w:marBottom w:val="0"/>
      <w:divBdr>
        <w:top w:val="none" w:sz="0" w:space="0" w:color="auto"/>
        <w:left w:val="none" w:sz="0" w:space="0" w:color="auto"/>
        <w:bottom w:val="none" w:sz="0" w:space="0" w:color="auto"/>
        <w:right w:val="none" w:sz="0" w:space="0" w:color="auto"/>
      </w:divBdr>
    </w:div>
    <w:div w:id="1988630609">
      <w:bodyDiv w:val="1"/>
      <w:marLeft w:val="0"/>
      <w:marRight w:val="0"/>
      <w:marTop w:val="0"/>
      <w:marBottom w:val="0"/>
      <w:divBdr>
        <w:top w:val="none" w:sz="0" w:space="0" w:color="auto"/>
        <w:left w:val="none" w:sz="0" w:space="0" w:color="auto"/>
        <w:bottom w:val="none" w:sz="0" w:space="0" w:color="auto"/>
        <w:right w:val="none" w:sz="0" w:space="0" w:color="auto"/>
      </w:divBdr>
    </w:div>
    <w:div w:id="1995914775">
      <w:bodyDiv w:val="1"/>
      <w:marLeft w:val="0"/>
      <w:marRight w:val="0"/>
      <w:marTop w:val="0"/>
      <w:marBottom w:val="0"/>
      <w:divBdr>
        <w:top w:val="none" w:sz="0" w:space="0" w:color="auto"/>
        <w:left w:val="none" w:sz="0" w:space="0" w:color="auto"/>
        <w:bottom w:val="none" w:sz="0" w:space="0" w:color="auto"/>
        <w:right w:val="none" w:sz="0" w:space="0" w:color="auto"/>
      </w:divBdr>
    </w:div>
    <w:div w:id="20374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R2\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10</Pages>
  <Words>2521</Words>
  <Characters>18357</Characters>
  <Application>Microsoft Office Word</Application>
  <DocSecurity>0</DocSecurity>
  <Lines>679</Lines>
  <Paragraphs>231</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Software und Service GmbH</Company>
  <LinksUpToDate>false</LinksUpToDate>
  <CharactersWithSpaces>20647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Software und Service GmbH</dc:creator>
  <cp:keywords/>
  <cp:lastModifiedBy>Albrecht, Stefan</cp:lastModifiedBy>
  <cp:revision>6</cp:revision>
  <dcterms:created xsi:type="dcterms:W3CDTF">2020-06-26T14:53:00Z</dcterms:created>
  <dcterms:modified xsi:type="dcterms:W3CDTF">2022-04-27T10:40:00Z</dcterms:modified>
</cp:coreProperties>
</file>