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74158" w14:textId="77777777" w:rsidR="001E7A12" w:rsidRDefault="001E7A12" w:rsidP="001E7A12"/>
    <w:p w14:paraId="76B2B890" w14:textId="77777777" w:rsidR="001E7A12" w:rsidRDefault="001E7A12" w:rsidP="001E7A12">
      <w:pPr>
        <w:pStyle w:val="berschrift5"/>
      </w:pPr>
      <w:r>
        <w:t xml:space="preserve">Anhang für das Geschäftsjahr </w:t>
      </w:r>
      <w:r>
        <w:rPr>
          <w:vanish/>
        </w:rPr>
        <w:t>[BilanzDatum_bis.Jahr</w:t>
      </w:r>
      <w:r w:rsidRPr="0006087D">
        <w:rPr>
          <w:vanish/>
        </w:rPr>
        <w:t>:</w:t>
      </w:r>
      <w:r w:rsidRPr="00EA6B6C">
        <w:t>@</w:t>
      </w:r>
      <w:r>
        <w:t>Jahr Auswertung@</w:t>
      </w:r>
      <w:r>
        <w:rPr>
          <w:vanish/>
        </w:rPr>
        <w:t>]</w:t>
      </w:r>
    </w:p>
    <w:p w14:paraId="415F6639" w14:textId="77777777" w:rsidR="001E7A12" w:rsidRDefault="001E7A12" w:rsidP="001E7A12">
      <w:pPr>
        <w:pStyle w:val="StandardME"/>
      </w:pPr>
    </w:p>
    <w:p w14:paraId="03E16091" w14:textId="77777777" w:rsidR="001E7A12" w:rsidRDefault="001E7A12" w:rsidP="001E7A12">
      <w:pPr>
        <w:pStyle w:val="StandardME"/>
      </w:pPr>
      <w:r>
        <w:rPr>
          <w:vanish/>
          <w:color w:val="0000FF"/>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7200"/>
      </w:tblGrid>
      <w:tr w:rsidR="001E7A12" w14:paraId="3F1C17A2" w14:textId="77777777" w:rsidTr="008A27BF">
        <w:trPr>
          <w:trHeight w:val="3491"/>
        </w:trPr>
        <w:tc>
          <w:tcPr>
            <w:tcW w:w="839" w:type="dxa"/>
          </w:tcPr>
          <w:p w14:paraId="78425591" w14:textId="77777777" w:rsidR="001E7A12" w:rsidRDefault="008837C0" w:rsidP="008A27BF">
            <w:pPr>
              <w:pStyle w:val="StandardME"/>
              <w:ind w:left="0"/>
              <w:jc w:val="center"/>
              <w:rPr>
                <w:vertAlign w:val="subscript"/>
              </w:rPr>
            </w:pPr>
            <w:r>
              <w:rPr>
                <w:noProof/>
                <w:vertAlign w:val="subscript"/>
              </w:rPr>
              <w:drawing>
                <wp:inline distT="0" distB="0" distL="0" distR="0" wp14:anchorId="5F5D5BC4" wp14:editId="1B964952">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23D9930A" w14:textId="77777777" w:rsidR="001E7A12" w:rsidRDefault="001E7A12" w:rsidP="008A27BF">
            <w:pPr>
              <w:pStyle w:val="StandardME"/>
              <w:ind w:left="0"/>
              <w:jc w:val="center"/>
              <w:rPr>
                <w:b/>
                <w:vertAlign w:val="subscript"/>
              </w:rPr>
            </w:pPr>
            <w:r>
              <w:rPr>
                <w:b/>
                <w:vertAlign w:val="subscript"/>
              </w:rPr>
              <w:t>Hinweis</w:t>
            </w:r>
          </w:p>
          <w:p w14:paraId="6CEAA7BE" w14:textId="77777777" w:rsidR="001E7A12" w:rsidRDefault="001E7A12" w:rsidP="008A27BF">
            <w:pPr>
              <w:pStyle w:val="StandardME"/>
              <w:ind w:left="0"/>
              <w:rPr>
                <w:sz w:val="4"/>
              </w:rPr>
            </w:pPr>
          </w:p>
        </w:tc>
        <w:tc>
          <w:tcPr>
            <w:tcW w:w="7200" w:type="dxa"/>
          </w:tcPr>
          <w:p w14:paraId="01321E50" w14:textId="77777777" w:rsidR="001E7A12" w:rsidRDefault="001E7A12" w:rsidP="008A27BF">
            <w:pPr>
              <w:pStyle w:val="StandardME"/>
              <w:ind w:left="0"/>
              <w:rPr>
                <w:b/>
                <w:sz w:val="8"/>
              </w:rPr>
            </w:pPr>
          </w:p>
          <w:p w14:paraId="7AC180F5" w14:textId="2D44C4A1" w:rsidR="001E7A12" w:rsidRPr="004F4AE9" w:rsidRDefault="001E7A12" w:rsidP="008A27BF">
            <w:pPr>
              <w:pStyle w:val="StandardME"/>
              <w:ind w:left="0"/>
              <w:rPr>
                <w:color w:val="0070C0"/>
              </w:rPr>
            </w:pPr>
            <w:r w:rsidRPr="004F4AE9">
              <w:rPr>
                <w:color w:val="0070C0"/>
              </w:rPr>
              <w:t>Der Aufbau, Umfang und die Form des folgenden Musteranhangs bieten Ihnen eine Hilfestellung, den Anhang entsprechend de</w:t>
            </w:r>
            <w:r w:rsidR="001C7D88">
              <w:rPr>
                <w:color w:val="0070C0"/>
              </w:rPr>
              <w:t>n</w:t>
            </w:r>
            <w:r w:rsidRPr="004F4AE9">
              <w:rPr>
                <w:color w:val="0070C0"/>
              </w:rPr>
              <w:t xml:space="preserve"> gesetzlichen Anforderungen aufzubauen.</w:t>
            </w:r>
          </w:p>
          <w:p w14:paraId="6C7D230D" w14:textId="77777777" w:rsidR="001E7A12" w:rsidRPr="004F4AE9" w:rsidRDefault="001E7A12" w:rsidP="008A27BF">
            <w:pPr>
              <w:pStyle w:val="StandardME"/>
              <w:ind w:left="0"/>
              <w:rPr>
                <w:color w:val="0070C0"/>
              </w:rPr>
            </w:pPr>
          </w:p>
          <w:p w14:paraId="17B68C42" w14:textId="77777777" w:rsidR="001E7A12" w:rsidRDefault="001E7A12" w:rsidP="008A27BF">
            <w:pPr>
              <w:pStyle w:val="StandardME"/>
              <w:ind w:left="0"/>
              <w:rPr>
                <w:color w:val="0070C0"/>
              </w:rPr>
            </w:pPr>
            <w:r w:rsidRPr="004F4AE9">
              <w:rPr>
                <w:color w:val="0070C0"/>
              </w:rPr>
              <w:t>Die Mustervo</w:t>
            </w:r>
            <w:r>
              <w:rPr>
                <w:color w:val="0070C0"/>
              </w:rPr>
              <w:t xml:space="preserve">rlage ist auf Basis einer </w:t>
            </w:r>
            <w:r w:rsidRPr="004F4AE9">
              <w:rPr>
                <w:b/>
                <w:color w:val="0070C0"/>
              </w:rPr>
              <w:t>kleinen</w:t>
            </w:r>
            <w:r w:rsidRPr="004F4AE9">
              <w:rPr>
                <w:color w:val="0070C0"/>
              </w:rPr>
              <w:t xml:space="preserve"> Gesellschaftsform erstellt. Möchten Sie von den Erleichterungen für kleine</w:t>
            </w:r>
            <w:r>
              <w:rPr>
                <w:color w:val="0070C0"/>
              </w:rPr>
              <w:t xml:space="preserve"> Kapitalgesellschaften</w:t>
            </w:r>
            <w:r w:rsidRPr="004F4AE9">
              <w:rPr>
                <w:color w:val="0070C0"/>
              </w:rPr>
              <w:t xml:space="preserve"> </w:t>
            </w:r>
            <w:r>
              <w:rPr>
                <w:color w:val="0070C0"/>
              </w:rPr>
              <w:t>keinen</w:t>
            </w:r>
            <w:r w:rsidRPr="004F4AE9">
              <w:rPr>
                <w:color w:val="0070C0"/>
              </w:rPr>
              <w:t xml:space="preserve"> Gebrauch machen</w:t>
            </w:r>
            <w:r>
              <w:rPr>
                <w:color w:val="0070C0"/>
              </w:rPr>
              <w:t>, verwenden Sie das Dokument für große/mittelgroße Kapitalgesellschaften.</w:t>
            </w:r>
          </w:p>
          <w:p w14:paraId="512F6E0F" w14:textId="77777777" w:rsidR="001E7A12" w:rsidRPr="004F4AE9" w:rsidRDefault="001E7A12" w:rsidP="008A27BF">
            <w:pPr>
              <w:pStyle w:val="StandardME"/>
              <w:ind w:left="0"/>
              <w:rPr>
                <w:color w:val="0070C0"/>
              </w:rPr>
            </w:pPr>
          </w:p>
          <w:p w14:paraId="239E0420" w14:textId="77777777" w:rsidR="001E7A12" w:rsidRPr="004F4AE9" w:rsidRDefault="001E7A12" w:rsidP="008A27BF">
            <w:pPr>
              <w:pStyle w:val="StandardME"/>
              <w:ind w:left="0"/>
              <w:rPr>
                <w:color w:val="0070C0"/>
              </w:rPr>
            </w:pPr>
            <w:r w:rsidRPr="004F4AE9">
              <w:rPr>
                <w:color w:val="0070C0"/>
              </w:rPr>
              <w:t>Bitte beachten Sie: Es handelt sich bei den verwendeten Formulierungen, dem Aufbau und Umfang des Musters-Anhangs lediglich um einen Vorschlag, den Sie vor Verwendung eigenverantwortlich prüfen und gegebenenfalls ergänzen sollten.</w:t>
            </w:r>
          </w:p>
          <w:p w14:paraId="00110ED4" w14:textId="77777777" w:rsidR="001E7A12" w:rsidRPr="004F4AE9" w:rsidRDefault="001E7A12" w:rsidP="008A27BF">
            <w:pPr>
              <w:pStyle w:val="StandardME"/>
              <w:ind w:left="0"/>
              <w:rPr>
                <w:color w:val="0070C0"/>
              </w:rPr>
            </w:pPr>
          </w:p>
          <w:p w14:paraId="29728E45" w14:textId="423829D5" w:rsidR="001E7A12" w:rsidRPr="004F4AE9" w:rsidRDefault="001E7A12" w:rsidP="008A27BF">
            <w:pPr>
              <w:pStyle w:val="StandardME"/>
              <w:ind w:left="0"/>
              <w:rPr>
                <w:color w:val="0070C0"/>
              </w:rPr>
            </w:pPr>
            <w:r w:rsidRPr="004F4AE9">
              <w:rPr>
                <w:color w:val="0070C0"/>
              </w:rPr>
              <w:t>Teilweise sind beispielhafte Formulierungen enthalten</w:t>
            </w:r>
            <w:r w:rsidR="001C7D88">
              <w:rPr>
                <w:color w:val="0070C0"/>
              </w:rPr>
              <w:t>,</w:t>
            </w:r>
            <w:r w:rsidRPr="004F4AE9">
              <w:rPr>
                <w:color w:val="0070C0"/>
              </w:rPr>
              <w:t xml:space="preserve"> die nicht mit den tatsächlichen Gegebenheiten des Unternehmens übereinstimmen müssen.</w:t>
            </w:r>
          </w:p>
          <w:p w14:paraId="2AC8A9D6" w14:textId="77777777" w:rsidR="001E7A12" w:rsidRPr="004F4AE9" w:rsidRDefault="001E7A12" w:rsidP="008A27BF">
            <w:pPr>
              <w:pStyle w:val="StandardME"/>
              <w:ind w:left="0"/>
              <w:rPr>
                <w:color w:val="0070C0"/>
              </w:rPr>
            </w:pPr>
          </w:p>
          <w:p w14:paraId="6F2843C4" w14:textId="77777777" w:rsidR="001E7A12" w:rsidRPr="004F4AE9" w:rsidRDefault="001E7A12" w:rsidP="008A27BF">
            <w:pPr>
              <w:pStyle w:val="StandardME"/>
              <w:ind w:left="0"/>
              <w:rPr>
                <w:color w:val="0070C0"/>
              </w:rPr>
            </w:pPr>
            <w:r w:rsidRPr="004F4AE9">
              <w:rPr>
                <w:color w:val="0070C0"/>
              </w:rPr>
              <w:t>Beachten Sie hierzu bitte die</w:t>
            </w:r>
            <w:r w:rsidRPr="004F4AE9">
              <w:rPr>
                <w:i/>
                <w:color w:val="0070C0"/>
              </w:rPr>
              <w:t xml:space="preserve"> kursiv</w:t>
            </w:r>
            <w:r w:rsidRPr="004F4AE9">
              <w:rPr>
                <w:color w:val="0070C0"/>
              </w:rPr>
              <w:t xml:space="preserve"> formatierten Hinweise innerhalb der Mustervorlage.</w:t>
            </w:r>
          </w:p>
          <w:p w14:paraId="76BCABEA" w14:textId="77777777" w:rsidR="001E7A12" w:rsidRDefault="001E7A12" w:rsidP="008A27BF">
            <w:pPr>
              <w:pStyle w:val="StandardME"/>
              <w:ind w:left="0"/>
              <w:rPr>
                <w:sz w:val="8"/>
              </w:rPr>
            </w:pPr>
          </w:p>
        </w:tc>
      </w:tr>
    </w:tbl>
    <w:p w14:paraId="33C383C9" w14:textId="77777777" w:rsidR="001E7A12" w:rsidRDefault="001E7A12" w:rsidP="001E7A12">
      <w:pPr>
        <w:pStyle w:val="StandardME"/>
        <w:rPr>
          <w:vanish/>
          <w:color w:val="0000FF"/>
        </w:rPr>
      </w:pPr>
      <w:r>
        <w:rPr>
          <w:vanish/>
          <w:color w:val="0000FF"/>
        </w:rPr>
        <w:t>&gt;</w:t>
      </w:r>
    </w:p>
    <w:p w14:paraId="6EA37901" w14:textId="77777777" w:rsidR="001E7A12" w:rsidRDefault="001E7A12" w:rsidP="001E7A12">
      <w:pPr>
        <w:pStyle w:val="StandardME"/>
      </w:pPr>
    </w:p>
    <w:p w14:paraId="1066040B" w14:textId="77777777" w:rsidR="001E7A12" w:rsidRDefault="001E7A12" w:rsidP="001E7A12">
      <w:pPr>
        <w:pStyle w:val="StandardME"/>
      </w:pPr>
    </w:p>
    <w:p w14:paraId="34B5C408" w14:textId="77777777" w:rsidR="001E7A12" w:rsidRDefault="001E7A12" w:rsidP="001E7A12">
      <w:pPr>
        <w:pStyle w:val="berschrift6"/>
      </w:pPr>
      <w:r>
        <w:t>Allgemeine Angaben</w:t>
      </w:r>
    </w:p>
    <w:p w14:paraId="3C2E3CED" w14:textId="77777777" w:rsidR="001E7A12" w:rsidRPr="00BF2F49" w:rsidRDefault="001E7A12" w:rsidP="001E7A12">
      <w:pPr>
        <w:pStyle w:val="StandardME"/>
        <w:rPr>
          <w:b/>
        </w:rPr>
      </w:pPr>
    </w:p>
    <w:p w14:paraId="54E417A7" w14:textId="77777777" w:rsidR="001E7A12" w:rsidRDefault="001E7A12" w:rsidP="001E7A12">
      <w:pPr>
        <w:pStyle w:val="StandardME"/>
      </w:pPr>
      <w:r w:rsidRPr="009F7AAA">
        <w:t xml:space="preserve">Die </w:t>
      </w:r>
      <w:r w:rsidRPr="00771F73">
        <w:rPr>
          <w:vanish/>
        </w:rPr>
        <w:t>[Firmenbezeichnung.:</w:t>
      </w:r>
      <w:r w:rsidRPr="00771F73">
        <w:t>@Firmenbezeichnung@</w:t>
      </w:r>
      <w:r w:rsidRPr="00771F73">
        <w:rPr>
          <w:vanish/>
        </w:rPr>
        <w:t>]</w:t>
      </w:r>
      <w:r w:rsidR="00EB41BC" w:rsidRPr="00EB41BC">
        <w:t xml:space="preserve"> </w:t>
      </w:r>
      <w:r w:rsidRPr="009F7AAA">
        <w:t xml:space="preserve">hat ihren Sitz in </w:t>
      </w:r>
      <w:r>
        <w:rPr>
          <w:vanish/>
        </w:rPr>
        <w:t>[Firma_Ort.:</w:t>
      </w:r>
      <w:r>
        <w:t>@Firma Ort@</w:t>
      </w:r>
      <w:r>
        <w:rPr>
          <w:vanish/>
        </w:rPr>
        <w:t>]</w:t>
      </w:r>
      <w:r>
        <w:t xml:space="preserve"> </w:t>
      </w:r>
      <w:r w:rsidRPr="009F7AAA">
        <w:t>und ist</w:t>
      </w:r>
      <w:r>
        <w:t xml:space="preserve"> </w:t>
      </w:r>
      <w:r w:rsidRPr="009F7AAA">
        <w:t>eingetragen in das Handelsregister</w:t>
      </w:r>
      <w:r>
        <w:t xml:space="preserve"> </w:t>
      </w:r>
      <w:r w:rsidRPr="009F7AAA">
        <w:t xml:space="preserve">beim </w:t>
      </w:r>
      <w:r>
        <w:t xml:space="preserve">Amtsgericht </w:t>
      </w:r>
      <w:r>
        <w:rPr>
          <w:vanish/>
        </w:rPr>
        <w:t>[HandRegOrt.:</w:t>
      </w:r>
      <w:r>
        <w:t>@Ort@</w:t>
      </w:r>
      <w:r>
        <w:rPr>
          <w:vanish/>
        </w:rPr>
        <w:t>]</w:t>
      </w:r>
      <w:r w:rsidRPr="009F7AAA">
        <w:t xml:space="preserve"> (Reg.Nr. </w:t>
      </w:r>
      <w:r>
        <w:rPr>
          <w:vanish/>
        </w:rPr>
        <w:t>[HandRegNummer.:</w:t>
      </w:r>
      <w:r>
        <w:t>@Handelsregister Nummer@</w:t>
      </w:r>
      <w:r>
        <w:rPr>
          <w:vanish/>
        </w:rPr>
        <w:t>]</w:t>
      </w:r>
      <w:r w:rsidRPr="009F7AAA">
        <w:t>).</w:t>
      </w:r>
    </w:p>
    <w:p w14:paraId="4D6C4D6A" w14:textId="77777777" w:rsidR="001E7A12" w:rsidRDefault="001E7A12" w:rsidP="001E7A12">
      <w:pPr>
        <w:pStyle w:val="StandardME"/>
      </w:pPr>
    </w:p>
    <w:p w14:paraId="4EE2BCFD" w14:textId="64F1E9AC" w:rsidR="001E7A12" w:rsidRDefault="007203EE" w:rsidP="001E7A12">
      <w:pPr>
        <w:pStyle w:val="StandardME"/>
      </w:pPr>
      <w:r w:rsidRPr="007203EE">
        <w:t>Der vorliegende Jahresabschluss wurde nach den Vorschriften des Handelsgesetzbuches</w:t>
      </w:r>
      <w:r w:rsidR="00175762">
        <w:t xml:space="preserve"> erstellt,</w:t>
      </w:r>
      <w:r w:rsidR="001E7A12" w:rsidRPr="001F31E2">
        <w:t xml:space="preserve"> in d</w:t>
      </w:r>
      <w:r w:rsidR="001E7A12">
        <w:t>er Fassung des Bilanzrichtlinie-</w:t>
      </w:r>
      <w:r w:rsidR="008B13C2">
        <w:t>Umsetzungsgesetz (BilRUG)</w:t>
      </w:r>
      <w:r w:rsidR="001E7A12">
        <w:t xml:space="preserve"> </w:t>
      </w:r>
      <w:r w:rsidR="001E7A12" w:rsidRPr="00076A9C">
        <w:rPr>
          <w:i/>
          <w:color w:val="0070C0"/>
        </w:rPr>
        <w:t>(ggf.:)</w:t>
      </w:r>
      <w:r w:rsidR="001E7A12" w:rsidRPr="00BF2F49">
        <w:t xml:space="preserve"> und den Vorschriften des Aktiengesetzes (AktG) / des Gesetzes betreffend die Gesellschaften mit beschränkter Haftung (GmbHG</w:t>
      </w:r>
      <w:r w:rsidR="001E7A12" w:rsidRPr="00B1088C">
        <w:t>)</w:t>
      </w:r>
      <w:r w:rsidR="001E7A12" w:rsidRPr="00713F44">
        <w:rPr>
          <w:color w:val="0070C0"/>
        </w:rPr>
        <w:t xml:space="preserve"> </w:t>
      </w:r>
      <w:r w:rsidR="001E7A12" w:rsidRPr="00076A9C">
        <w:rPr>
          <w:i/>
          <w:color w:val="0070C0"/>
        </w:rPr>
        <w:t>(ggf.:)</w:t>
      </w:r>
      <w:r w:rsidR="001E7A12" w:rsidRPr="00713F44">
        <w:rPr>
          <w:color w:val="0070C0"/>
        </w:rPr>
        <w:t xml:space="preserve"> </w:t>
      </w:r>
      <w:r w:rsidR="001E7A12" w:rsidRPr="00BF2F49">
        <w:t>sowie den einschlägigen Bestimmungen des Gesellschaftsve</w:t>
      </w:r>
      <w:r w:rsidR="001E7A12">
        <w:t>rtrags / der Satzung.</w:t>
      </w:r>
    </w:p>
    <w:p w14:paraId="6B791BCF" w14:textId="77777777" w:rsidR="001E7A12" w:rsidRDefault="001E7A12" w:rsidP="001E7A12">
      <w:pPr>
        <w:pStyle w:val="StandardME"/>
      </w:pPr>
    </w:p>
    <w:p w14:paraId="202CD59A" w14:textId="77777777" w:rsidR="001E7A12" w:rsidRDefault="001E7A12" w:rsidP="001E7A12">
      <w:pPr>
        <w:pStyle w:val="StandardME"/>
      </w:pPr>
      <w:r>
        <w:t>Die Gesellschaft ist eine kleine Personengesellschaft im Sinne des § 267 Abs. 1 HGB i. V. m. § 264a HGB.</w:t>
      </w:r>
    </w:p>
    <w:p w14:paraId="730B4318" w14:textId="77777777" w:rsidR="001E7A12" w:rsidRDefault="001E7A12" w:rsidP="001E7A12">
      <w:pPr>
        <w:pStyle w:val="StandardME"/>
      </w:pPr>
    </w:p>
    <w:p w14:paraId="1219DADF" w14:textId="77777777" w:rsidR="001E7A12" w:rsidRDefault="001E7A12" w:rsidP="001E7A12">
      <w:pPr>
        <w:pStyle w:val="StandardME"/>
      </w:pPr>
      <w:r w:rsidRPr="001F31E2">
        <w:t>Der Abschluss umfasst die Bilanz, die Gewinn- und Verlustrechnung</w:t>
      </w:r>
      <w:r>
        <w:t xml:space="preserve"> </w:t>
      </w:r>
      <w:r w:rsidRPr="001F31E2">
        <w:t>und den Anhang (einschließlich Anlagespiegel</w:t>
      </w:r>
      <w:r>
        <w:t xml:space="preserve">, </w:t>
      </w:r>
      <w:r w:rsidRPr="001F31E2">
        <w:t xml:space="preserve">Rücklagenspiegel, Verbindlichkeitenspiegel). </w:t>
      </w:r>
      <w:r w:rsidRPr="00BF2F49">
        <w:t>Die Gewinn- und Verlustrechnung ist entsprechend § 275 Abs. 2 HGB nach dem Gesamtkostenverfahren aufgestellt.</w:t>
      </w:r>
    </w:p>
    <w:p w14:paraId="04EE46E7" w14:textId="77777777" w:rsidR="001E7A12" w:rsidRDefault="001E7A12" w:rsidP="001E7A12">
      <w:pPr>
        <w:pStyle w:val="StandardME"/>
      </w:pPr>
    </w:p>
    <w:p w14:paraId="4422ADA3" w14:textId="77777777" w:rsidR="001E7A12" w:rsidRDefault="001E7A12" w:rsidP="001E7A12">
      <w:pPr>
        <w:pStyle w:val="StandardME"/>
      </w:pPr>
      <w:r w:rsidRPr="00BF2F49">
        <w:t>Um die Klarheit der Darstellung zu verbessern, sind einzelne Posten der Bilanz sowie der Gewinn- und Verlustrechnung zusammengefasst und daher in diesem Anhang gesonde</w:t>
      </w:r>
      <w:r>
        <w:t>rt aufgegliedert und erläutert.</w:t>
      </w:r>
    </w:p>
    <w:p w14:paraId="016C1605" w14:textId="77777777" w:rsidR="001E7A12" w:rsidRDefault="001E7A12" w:rsidP="001E7A12">
      <w:pPr>
        <w:pStyle w:val="StandardME"/>
      </w:pPr>
    </w:p>
    <w:p w14:paraId="3EFAA085" w14:textId="77777777" w:rsidR="001E7A12" w:rsidRDefault="001E7A12" w:rsidP="001E7A12">
      <w:pPr>
        <w:pStyle w:val="StandardME"/>
      </w:pPr>
    </w:p>
    <w:p w14:paraId="2FECDC35" w14:textId="77777777" w:rsidR="001E7A12" w:rsidRPr="00BF2F49" w:rsidRDefault="001E7A12" w:rsidP="001E7A12">
      <w:pPr>
        <w:pStyle w:val="StandardME"/>
      </w:pPr>
    </w:p>
    <w:p w14:paraId="2CC89CCB" w14:textId="77777777" w:rsidR="001E7A12" w:rsidRDefault="001E7A12" w:rsidP="001E7A12">
      <w:pPr>
        <w:pStyle w:val="berschrift6"/>
      </w:pPr>
      <w:r>
        <w:t>Grundsätze zur Bilanzierung und Bewertung/Erläuterungen zur Bilanz und GuV</w:t>
      </w:r>
    </w:p>
    <w:p w14:paraId="2733F2C9" w14:textId="77777777" w:rsidR="001E7A12" w:rsidRDefault="001E7A12" w:rsidP="001E7A12">
      <w:pPr>
        <w:pStyle w:val="StandardME"/>
      </w:pPr>
    </w:p>
    <w:p w14:paraId="0EF5D719" w14:textId="77777777" w:rsidR="004F52B7" w:rsidRDefault="004F52B7" w:rsidP="004F52B7">
      <w:pPr>
        <w:pStyle w:val="StandardME"/>
      </w:pPr>
      <w:r>
        <w:lastRenderedPageBreak/>
        <w:t>Die zu Anschaffungskosten aktivierten immateriellen Vermögensgegenstände werden linear pro rata temporis über die voraussichtliche Nutzungsdauer planmäßig linear abgeschrieben.</w:t>
      </w:r>
    </w:p>
    <w:p w14:paraId="084997E7" w14:textId="77777777" w:rsidR="004F52B7" w:rsidRDefault="004F52B7" w:rsidP="004F52B7">
      <w:pPr>
        <w:pStyle w:val="StandardME"/>
      </w:pPr>
    </w:p>
    <w:p w14:paraId="0A5526C7" w14:textId="77777777" w:rsidR="004F52B7" w:rsidRDefault="004F52B7" w:rsidP="004F52B7">
      <w:pPr>
        <w:pStyle w:val="StandardME"/>
      </w:pPr>
      <w:r>
        <w:t>Sachanlagen werden zu Anschaffungs- bzw. Herstellungskosten, solche mit zeitlich begrenzter Nutzungsdauer abzüglich planmäßiger Abschreibungen, angesetzt.</w:t>
      </w:r>
      <w:r>
        <w:rPr>
          <w:b/>
        </w:rPr>
        <w:t xml:space="preserve"> </w:t>
      </w:r>
      <w:r>
        <w:t>Die beweglichen Anlagegüter werden entsprechend der betriebsgewöhnlichen Nutzungsdauer pro rata temporis linear abgeschrieben.</w:t>
      </w:r>
    </w:p>
    <w:p w14:paraId="7FBD5A0F" w14:textId="77777777" w:rsidR="004F52B7" w:rsidRDefault="004F52B7" w:rsidP="004F52B7">
      <w:pPr>
        <w:pStyle w:val="StandardME"/>
      </w:pPr>
    </w:p>
    <w:p w14:paraId="1E34F361" w14:textId="77777777" w:rsidR="004F52B7" w:rsidRDefault="004F52B7" w:rsidP="004F52B7">
      <w:pPr>
        <w:pStyle w:val="StandardME"/>
      </w:pPr>
      <w:r>
        <w:t xml:space="preserve">Geringwertige bewegliche Anlagegüter mit einem Einzelanschaffungspreis bis zu € </w:t>
      </w:r>
      <w:r w:rsidR="008110EE">
        <w:t>800</w:t>
      </w:r>
      <w:r>
        <w:t>,00 werden im Zugangsjahr voll abgeschrieben. Ihr sofortiger Abgang wird unterstellt. / Sie werden im Anlagenspiegel des Folgejahres als Abgang dargestellt. / Nach der Abgangsfiktion wird ihr Abgang nach fünf Jahren unterstellt.</w:t>
      </w:r>
    </w:p>
    <w:p w14:paraId="70698283" w14:textId="77777777" w:rsidR="004F52B7" w:rsidRDefault="004F52B7" w:rsidP="004F52B7">
      <w:pPr>
        <w:pStyle w:val="StandardME"/>
      </w:pPr>
    </w:p>
    <w:p w14:paraId="1AC0D739" w14:textId="77777777" w:rsidR="004F52B7" w:rsidRDefault="004F52B7" w:rsidP="004F52B7">
      <w:pPr>
        <w:pStyle w:val="StandardME"/>
      </w:pPr>
      <w:r>
        <w:t>Die Anschaffungskosten der Zugänge an beweglichen geringwertigen Anlagegegenständen mit Anschaffungskost</w:t>
      </w:r>
      <w:r w:rsidR="007B1B84">
        <w:t>en im Einzelnen von mehr als € 2</w:t>
      </w:r>
      <w:r>
        <w:t>50,00 bis € 1.000,00 werden in den Sammelposten nach § 6 Abs. 2a EStG einbezogen und im Jahr des Zugangs und den folgenden vier Jahren linear aufgelöst.</w:t>
      </w:r>
    </w:p>
    <w:p w14:paraId="730D7474" w14:textId="77777777" w:rsidR="004F52B7" w:rsidRDefault="004F52B7" w:rsidP="004F52B7">
      <w:pPr>
        <w:pStyle w:val="StandardME"/>
      </w:pPr>
    </w:p>
    <w:p w14:paraId="663982AB" w14:textId="77777777" w:rsidR="004F52B7" w:rsidRDefault="004F52B7" w:rsidP="004F52B7">
      <w:pPr>
        <w:pStyle w:val="StandardME"/>
      </w:pPr>
      <w:r>
        <w:t>Die Anteile an verbundenen Unternehmen, die Beteiligungen und die Wertpapiere des Anlagevermögens sind zu Anschaffungskosten einschließlich aktivierungspflichtiger</w:t>
      </w:r>
      <w:r>
        <w:rPr>
          <w:b/>
        </w:rPr>
        <w:t xml:space="preserve"> </w:t>
      </w:r>
      <w:r>
        <w:t>Anschaffungsnebenkosten / zum niedrigeren beizulegenden Wert bewertet. Möglichen Risiken im Beteiligungsansatz / bei den Wertpapieren wird durch angemessene Wertberichtigungen Rechnung getragen. Beträge in Fremdwährungen sind zum historischen Umrechnungskurs oder dem niedrigeren Stichtagskurs bewertet.</w:t>
      </w:r>
    </w:p>
    <w:p w14:paraId="4756D621" w14:textId="77777777" w:rsidR="004F52B7" w:rsidRDefault="004F52B7" w:rsidP="004F52B7">
      <w:pPr>
        <w:pStyle w:val="StandardME"/>
      </w:pPr>
    </w:p>
    <w:p w14:paraId="69617B10" w14:textId="77777777" w:rsidR="004F52B7" w:rsidRDefault="004F52B7" w:rsidP="004F52B7">
      <w:pPr>
        <w:pStyle w:val="StandardME"/>
      </w:pPr>
      <w:r>
        <w:t>Die Ausleihungen an verbundene Unternehmen / an Unternehmen, mit denen ein Beteiligungsverhältnis besteht / die sonstigen Ausleihungen sind zum Nennwert bewertet. Unverzinsliche Ausleihungen sind zum Barwert angesetzt.</w:t>
      </w:r>
    </w:p>
    <w:p w14:paraId="5BBB152A" w14:textId="77777777" w:rsidR="004F52B7" w:rsidRDefault="004F52B7" w:rsidP="004F52B7">
      <w:pPr>
        <w:pStyle w:val="StandardME"/>
      </w:pPr>
    </w:p>
    <w:p w14:paraId="3327CBDE" w14:textId="77777777" w:rsidR="004F52B7" w:rsidRDefault="004F52B7" w:rsidP="004F52B7">
      <w:pPr>
        <w:pStyle w:val="StandardME"/>
      </w:pPr>
      <w:r>
        <w:t>Rückdeckungsversicherungen werden mit dem geschäftsplanmäßigen Deckungskapital bewertet sofern keine Verrechnung mit ausschließlich der Erfüllung von Schulden aus Altersversorgungsverpflichtungen oder vergleichbaren langfristig fälligen Verpflichtungen vorzunehmen ist.</w:t>
      </w:r>
    </w:p>
    <w:p w14:paraId="18C4D4CC" w14:textId="77777777" w:rsidR="004F52B7" w:rsidRDefault="004F52B7" w:rsidP="004F52B7">
      <w:pPr>
        <w:pStyle w:val="StandardME"/>
      </w:pPr>
    </w:p>
    <w:p w14:paraId="52246515" w14:textId="77777777" w:rsidR="004F52B7" w:rsidRDefault="004F52B7" w:rsidP="004F52B7">
      <w:pPr>
        <w:pStyle w:val="StandardME"/>
      </w:pPr>
      <w:r>
        <w:t>Die Bewertung der Roh-, Hilfs- und Betriebsstoffe und Waren erfolgt zu Anschaffungskosten unter Berücksichtigung von Anschaffungsnebenkosten und -preisminderungen bzw. zum niedrigeren beizulegenden Wert.</w:t>
      </w:r>
    </w:p>
    <w:p w14:paraId="5946C1B3" w14:textId="77777777" w:rsidR="004F52B7" w:rsidRDefault="004F52B7" w:rsidP="004F52B7">
      <w:pPr>
        <w:pStyle w:val="StandardME"/>
        <w:rPr>
          <w:b/>
          <w:i/>
        </w:rPr>
      </w:pPr>
    </w:p>
    <w:p w14:paraId="0A81DF86" w14:textId="77777777" w:rsidR="004F52B7" w:rsidRDefault="004F52B7" w:rsidP="004F52B7">
      <w:pPr>
        <w:pStyle w:val="StandardME"/>
      </w:pPr>
      <w:r>
        <w:t>Die unfertigen und fertigen Erzeugnisse werden zu Herstellungskosten bewertet. Diese umfassen neben den Material- und den Fertigungseinzelkosten auch angemessene Teile der Material- und Fertigungsgemeinkosten sowie den anteiligen Werteverzehr des Anlagevermögens.</w:t>
      </w:r>
    </w:p>
    <w:p w14:paraId="3368D5F2" w14:textId="77777777" w:rsidR="004F52B7" w:rsidRDefault="004F52B7" w:rsidP="004F52B7">
      <w:pPr>
        <w:pStyle w:val="StandardME"/>
      </w:pPr>
    </w:p>
    <w:p w14:paraId="57E47C94" w14:textId="77777777" w:rsidR="004F52B7" w:rsidRDefault="004F52B7" w:rsidP="004F52B7">
      <w:pPr>
        <w:pStyle w:val="StandardME"/>
      </w:pPr>
      <w:r>
        <w:t>Die Herstellungskosten der fertigen und unfertigen Erzeugnisse werden nach der retrograden Bewertungsmethode ermittelt. Ausgehend vom Verkaufspreis werden der Gewinnaufschlag sowie die Vertriebs- und Verwaltungskosten abgezogen.</w:t>
      </w:r>
    </w:p>
    <w:p w14:paraId="738C2788" w14:textId="77777777" w:rsidR="004F52B7" w:rsidRDefault="004F52B7" w:rsidP="004F52B7">
      <w:pPr>
        <w:pStyle w:val="StandardME"/>
      </w:pPr>
    </w:p>
    <w:p w14:paraId="62D59094" w14:textId="77777777" w:rsidR="004F52B7" w:rsidRDefault="004F52B7" w:rsidP="004F52B7">
      <w:pPr>
        <w:pStyle w:val="StandardME"/>
      </w:pPr>
      <w:r>
        <w:t>Allen erkennbaren Risiken im Vorratsvermögen, die sich aus überdurchschnittlich langer Lagerdauer, geminderter Verwertbarkeit und niedrigeren Wiederbeschaffungskosten ergeben, wird bei der Bewertung Rechnung getragen. Wegen mangelnder Gängigkeit und minderer Beschaffenheit werden Bewertungsabschläge vorgenommen.</w:t>
      </w:r>
    </w:p>
    <w:p w14:paraId="3618677E" w14:textId="77777777" w:rsidR="004F52B7" w:rsidRDefault="004F52B7" w:rsidP="004F52B7">
      <w:pPr>
        <w:pStyle w:val="StandardME"/>
      </w:pPr>
    </w:p>
    <w:p w14:paraId="61470B90" w14:textId="77777777" w:rsidR="004F52B7" w:rsidRDefault="004F52B7" w:rsidP="004F52B7">
      <w:pPr>
        <w:pStyle w:val="StandardME"/>
      </w:pPr>
      <w:r>
        <w:t xml:space="preserve">Von dem Wahlrecht zur Aktivierung von Fremdkapitalzinsen nach § 255 Abs. 3 HGB als Herstellungskosten wird kein Gebrauch gemacht. </w:t>
      </w:r>
    </w:p>
    <w:p w14:paraId="7D937564" w14:textId="77777777" w:rsidR="004F52B7" w:rsidRDefault="004F52B7" w:rsidP="004F52B7">
      <w:pPr>
        <w:pStyle w:val="StandardME"/>
      </w:pPr>
    </w:p>
    <w:p w14:paraId="1D0B749E" w14:textId="77777777" w:rsidR="004F52B7" w:rsidRDefault="004F52B7" w:rsidP="004F52B7">
      <w:pPr>
        <w:pStyle w:val="StandardME"/>
      </w:pPr>
      <w:r>
        <w:t>Forderungen und sonstige Vermögensgegenstände sind mit dem Nominalbetrag angesetzt. Erkennbaren Einzelrisiken ist durch Bildung angemessener Einzelwertberichtigungen, dem allgemeinen Ausfall- und Kreditrisiko durch eine Pau</w:t>
      </w:r>
      <w:r>
        <w:softHyphen/>
        <w:t xml:space="preserve">schalwertberichtigung ausreichend Rechnung getragen worden. </w:t>
      </w:r>
    </w:p>
    <w:p w14:paraId="5B858B77" w14:textId="77777777" w:rsidR="004F52B7" w:rsidRDefault="004F52B7" w:rsidP="004F52B7">
      <w:pPr>
        <w:pStyle w:val="StandardME"/>
      </w:pPr>
    </w:p>
    <w:p w14:paraId="2D444BAB" w14:textId="77777777" w:rsidR="004F52B7" w:rsidRDefault="004F52B7" w:rsidP="004F52B7">
      <w:pPr>
        <w:pStyle w:val="StandardME"/>
      </w:pPr>
      <w:r>
        <w:lastRenderedPageBreak/>
        <w:t>Unverzinsliche Forderungen mit einer Restlaufzeit von über einem Jahr werden abgezinst.</w:t>
      </w:r>
    </w:p>
    <w:p w14:paraId="3017A721" w14:textId="77777777" w:rsidR="004F52B7" w:rsidRDefault="004F52B7" w:rsidP="004F52B7">
      <w:pPr>
        <w:pStyle w:val="StandardME"/>
      </w:pPr>
    </w:p>
    <w:p w14:paraId="167365D2" w14:textId="77777777" w:rsidR="004F52B7" w:rsidRDefault="004F52B7" w:rsidP="004F52B7">
      <w:pPr>
        <w:pStyle w:val="StandardME"/>
      </w:pPr>
      <w:r>
        <w:t xml:space="preserve">Wertpapiere des Umlaufvermögens sind zu Anschaffungskosten oder mit dem niedrigeren Börsenkurs am Abschlussstichtag bewertet. </w:t>
      </w:r>
    </w:p>
    <w:p w14:paraId="6415F20B" w14:textId="77777777" w:rsidR="004F52B7" w:rsidRDefault="004F52B7" w:rsidP="004F52B7">
      <w:pPr>
        <w:pStyle w:val="StandardME"/>
      </w:pPr>
    </w:p>
    <w:p w14:paraId="38F37826" w14:textId="77777777" w:rsidR="004F52B7" w:rsidRDefault="004F52B7" w:rsidP="004F52B7">
      <w:pPr>
        <w:pStyle w:val="StandardME"/>
      </w:pPr>
      <w:r>
        <w:t>Die flüssigen Mittel sind in Höhe ihres Nennwerts angesetzt.</w:t>
      </w:r>
    </w:p>
    <w:p w14:paraId="6F550FB6" w14:textId="77777777" w:rsidR="004F52B7" w:rsidRDefault="004F52B7" w:rsidP="004F52B7">
      <w:pPr>
        <w:pStyle w:val="StandardME"/>
      </w:pPr>
    </w:p>
    <w:p w14:paraId="2D48A504" w14:textId="77777777" w:rsidR="004F52B7" w:rsidRDefault="004F52B7" w:rsidP="004F52B7">
      <w:pPr>
        <w:pStyle w:val="StandardME"/>
      </w:pPr>
      <w:r>
        <w:t>Ausgaben vor dem Abschlussstichtag, soweit sie Aufwand für eine bestimmte Zeit nach diesem Tag darstellen, sind unter dem Rechnungsabgrenzungsposten aktiv abgegrenzt.</w:t>
      </w:r>
    </w:p>
    <w:p w14:paraId="56EF5382" w14:textId="77777777" w:rsidR="004F52B7" w:rsidRDefault="004F52B7" w:rsidP="004F52B7">
      <w:pPr>
        <w:pStyle w:val="StandardME"/>
      </w:pPr>
    </w:p>
    <w:p w14:paraId="36637FE3" w14:textId="77777777" w:rsidR="004F52B7" w:rsidRDefault="004F52B7" w:rsidP="004F52B7">
      <w:pPr>
        <w:pStyle w:val="StandardME"/>
      </w:pPr>
      <w:r>
        <w:t>Bei Bildung der Rückstellungen ist den erkennbaren Risiken und ungewissen Verbindlichkeiten angemessen Rechnung getragen worden. Sie sind in Höhe des notwendigen Erfüllungsbetrages angesetzt.</w:t>
      </w:r>
    </w:p>
    <w:p w14:paraId="222E0341" w14:textId="77777777" w:rsidR="004F52B7" w:rsidRDefault="004F52B7" w:rsidP="004F52B7">
      <w:pPr>
        <w:pStyle w:val="StandardME"/>
      </w:pPr>
    </w:p>
    <w:p w14:paraId="5A3F9BA5" w14:textId="77777777" w:rsidR="004F52B7" w:rsidRDefault="004F52B7" w:rsidP="004F52B7">
      <w:pPr>
        <w:pStyle w:val="StandardME"/>
      </w:pPr>
      <w:r>
        <w:t>Die Verbindlichkeiten werden mit dem jeweiligen Erfüllungsbetrag passiviert.</w:t>
      </w:r>
    </w:p>
    <w:p w14:paraId="5542EA46" w14:textId="77777777" w:rsidR="004F52B7" w:rsidRDefault="004F52B7" w:rsidP="004F52B7">
      <w:pPr>
        <w:pStyle w:val="StandardME"/>
      </w:pPr>
    </w:p>
    <w:p w14:paraId="03225766" w14:textId="77777777" w:rsidR="004F52B7" w:rsidRDefault="004F52B7" w:rsidP="004F52B7">
      <w:pPr>
        <w:pStyle w:val="StandardME"/>
      </w:pPr>
      <w:r>
        <w:t>Die Umrechnung der Geschäftsvorfälle in fremder Währung erfolgt mit dem Kurs am Entstehungstag bzw. bei Fremdwährungsforderungen mit dem am Bilanzstichtag höheren Stichtagskurs (Briefkurs) mit der Folge eines niedrigeren und bei Fremdwährungsverbindlichkeiten mit dem am Bilanzstichtag niedrigeren Stichtagskurs (Geldkurs) mit der Folge eines höheren Stichtagswerts.</w:t>
      </w:r>
    </w:p>
    <w:p w14:paraId="577FA0F8" w14:textId="77777777" w:rsidR="004F52B7" w:rsidRDefault="004F52B7" w:rsidP="004F52B7">
      <w:pPr>
        <w:pStyle w:val="StandardME"/>
      </w:pPr>
    </w:p>
    <w:p w14:paraId="564F3DC9" w14:textId="77777777" w:rsidR="004F52B7" w:rsidRDefault="004F52B7" w:rsidP="004F52B7">
      <w:pPr>
        <w:pStyle w:val="StandardME"/>
      </w:pPr>
      <w:r>
        <w:t>Auf fremde Währung lautende Vermögensgegenstände und Verbindlichkeiten mit einer Restlaufzeit bis zu einem Jahr sind zum Devisenkassamittelkurs am Abschlussstichtag bewertet.</w:t>
      </w:r>
    </w:p>
    <w:p w14:paraId="390223E2" w14:textId="77777777" w:rsidR="004F52B7" w:rsidRDefault="004F52B7" w:rsidP="001E7A12">
      <w:pPr>
        <w:pStyle w:val="StandardME"/>
      </w:pPr>
    </w:p>
    <w:p w14:paraId="2227631B" w14:textId="77777777" w:rsidR="00286D44" w:rsidRDefault="00286D44" w:rsidP="001E7A12">
      <w:pPr>
        <w:pStyle w:val="StandardME"/>
      </w:pPr>
    </w:p>
    <w:p w14:paraId="5C11B9A8" w14:textId="77777777" w:rsidR="001E7A12" w:rsidRDefault="001E7A12" w:rsidP="001E7A12">
      <w:pPr>
        <w:pStyle w:val="berschrift6"/>
      </w:pPr>
      <w:r w:rsidRPr="00EB18F5">
        <w:t>Angaben zu einzelnen Posten der Bilanz</w:t>
      </w:r>
    </w:p>
    <w:p w14:paraId="2F0C3A60" w14:textId="77777777" w:rsidR="001E7A12" w:rsidRDefault="001E7A12" w:rsidP="001E7A12">
      <w:pPr>
        <w:pStyle w:val="StandardME"/>
      </w:pPr>
    </w:p>
    <w:p w14:paraId="03282E46" w14:textId="77777777" w:rsidR="001E7A12" w:rsidRDefault="001E7A12" w:rsidP="001E7A12">
      <w:pPr>
        <w:pStyle w:val="StandardME"/>
      </w:pPr>
      <w:r w:rsidRPr="00C16442">
        <w:t>Zur Entwicklung der immateriellen Vermögensgegenstände</w:t>
      </w:r>
      <w:r>
        <w:t xml:space="preserve"> </w:t>
      </w:r>
      <w:r w:rsidRPr="00C16442">
        <w:t>sowie der Sach- und Finanzanlagen wird auf den Anlagespiegel</w:t>
      </w:r>
      <w:r>
        <w:t xml:space="preserve"> </w:t>
      </w:r>
      <w:r w:rsidRPr="00C16442">
        <w:t>verwiesen</w:t>
      </w:r>
      <w:r>
        <w:rPr>
          <w:rFonts w:ascii="KeplerStd-Light" w:hAnsi="KeplerStd-Light" w:cs="KeplerStd-Light"/>
        </w:rPr>
        <w:t>.</w:t>
      </w:r>
    </w:p>
    <w:p w14:paraId="3783EC27" w14:textId="77777777" w:rsidR="001E7A12" w:rsidRDefault="001E7A12" w:rsidP="001E7A12">
      <w:pPr>
        <w:pStyle w:val="StandardME"/>
      </w:pPr>
    </w:p>
    <w:p w14:paraId="5B075AE7" w14:textId="77777777" w:rsidR="001E7A12" w:rsidRDefault="001E7A12" w:rsidP="001E7A12">
      <w:pPr>
        <w:pStyle w:val="StandardME"/>
      </w:pPr>
    </w:p>
    <w:p w14:paraId="44372C61" w14:textId="378EB7FA" w:rsidR="001E7A12" w:rsidRDefault="005E4FAA" w:rsidP="001E7A12">
      <w:pPr>
        <w:pStyle w:val="StandardME"/>
        <w:rPr>
          <w:b/>
        </w:rPr>
      </w:pPr>
      <w:r>
        <w:rPr>
          <w:b/>
        </w:rPr>
        <w:t>Sachanlagen</w:t>
      </w:r>
    </w:p>
    <w:p w14:paraId="13AE64A0" w14:textId="77777777" w:rsidR="001E7A12" w:rsidRDefault="001E7A12" w:rsidP="001E7A12">
      <w:pPr>
        <w:pStyle w:val="StandardME"/>
      </w:pPr>
    </w:p>
    <w:p w14:paraId="24570A5F" w14:textId="77777777" w:rsidR="001E7A12" w:rsidRDefault="001E7A12" w:rsidP="001E7A12">
      <w:pPr>
        <w:pStyle w:val="StandardME"/>
      </w:pPr>
      <w:r>
        <w:t>Die zu Anschaffungskosten aktivierten immateriellen Vermögensgegenstände werden linear pro rata temporis über die voraussichtliche Nutzungsdauer planmäßig linear abgeschrieben.</w:t>
      </w:r>
    </w:p>
    <w:p w14:paraId="3A35937D" w14:textId="77777777" w:rsidR="001E7A12" w:rsidRDefault="001E7A12" w:rsidP="001E7A12">
      <w:pPr>
        <w:pStyle w:val="StandardME"/>
      </w:pPr>
    </w:p>
    <w:p w14:paraId="3467E5FF" w14:textId="77777777" w:rsidR="001E7A12" w:rsidRDefault="001E7A12" w:rsidP="001E7A12">
      <w:pPr>
        <w:pStyle w:val="StandardME"/>
      </w:pPr>
      <w:r w:rsidRPr="00AF7521">
        <w:t>Selbst erstellte immaterielle Vermögensgegenstände wurden</w:t>
      </w:r>
      <w:r>
        <w:t xml:space="preserve"> </w:t>
      </w:r>
      <w:r w:rsidRPr="00AF7521">
        <w:t>nicht aktiviert</w:t>
      </w:r>
      <w:r>
        <w:t>.</w:t>
      </w:r>
    </w:p>
    <w:p w14:paraId="10EF3B56" w14:textId="77777777" w:rsidR="001E7A12" w:rsidRDefault="001E7A12" w:rsidP="001E7A12">
      <w:pPr>
        <w:pStyle w:val="StandardME"/>
      </w:pPr>
    </w:p>
    <w:p w14:paraId="44C40199" w14:textId="77777777" w:rsidR="001E7A12" w:rsidRDefault="001E7A12" w:rsidP="001E7A12">
      <w:pPr>
        <w:pStyle w:val="StandardME"/>
      </w:pPr>
      <w:r w:rsidRPr="00405678">
        <w:t>Entgeltlich erworbene Geschäfts- und Firmenwerte, deren</w:t>
      </w:r>
      <w:r>
        <w:t xml:space="preserve"> </w:t>
      </w:r>
      <w:r w:rsidRPr="00405678">
        <w:t>voraussichtliche Nutzungsdauer nicht verlässlich geschätzt</w:t>
      </w:r>
      <w:r>
        <w:t xml:space="preserve"> </w:t>
      </w:r>
      <w:r w:rsidRPr="00405678">
        <w:t>werden kann, wurden über eine Nutzungsdauer von 10 Jahren</w:t>
      </w:r>
      <w:r>
        <w:t xml:space="preserve"> </w:t>
      </w:r>
      <w:r w:rsidRPr="00405678">
        <w:t>abgeschrieben.</w:t>
      </w:r>
    </w:p>
    <w:p w14:paraId="2E7E1CA1" w14:textId="77777777" w:rsidR="001E7A12" w:rsidRDefault="001E7A12" w:rsidP="001E7A12">
      <w:pPr>
        <w:pStyle w:val="StandardME"/>
      </w:pPr>
    </w:p>
    <w:p w14:paraId="371D225B" w14:textId="77777777" w:rsidR="001E7A12" w:rsidRDefault="001E7A12" w:rsidP="001E7A12">
      <w:pPr>
        <w:pStyle w:val="StandardME"/>
      </w:pPr>
      <w:r>
        <w:t>Sachanlagen werden zu Anschaffungs- bzw. Herstellungskosten, solche mit zeitlich begrenzter Nutzungsdauer abzüglich planmäßiger und außerplanmäßigen Abschreibungen, angesetzt.</w:t>
      </w:r>
      <w:r>
        <w:rPr>
          <w:b/>
        </w:rPr>
        <w:t xml:space="preserve"> </w:t>
      </w:r>
      <w:r>
        <w:t>Die beweglichen Anlagegüter werden entsprechend der betriebsgewöhnlichen Nutzungsdauer pro rata temporis linear abgeschrieben.</w:t>
      </w:r>
    </w:p>
    <w:p w14:paraId="73BBDD0A" w14:textId="77777777" w:rsidR="001E7A12" w:rsidRDefault="001E7A12" w:rsidP="001E7A12">
      <w:pPr>
        <w:pStyle w:val="StandardME"/>
      </w:pPr>
    </w:p>
    <w:p w14:paraId="091BBCA0" w14:textId="77777777" w:rsidR="001E7A12" w:rsidRDefault="001E7A12" w:rsidP="001E7A12">
      <w:pPr>
        <w:pStyle w:val="StandardME"/>
      </w:pPr>
    </w:p>
    <w:p w14:paraId="0820007F" w14:textId="77777777" w:rsidR="001E7A12" w:rsidRDefault="001E7A12" w:rsidP="001E7A12">
      <w:pPr>
        <w:pStyle w:val="StandardME"/>
      </w:pPr>
      <w:r w:rsidRPr="00B9327C">
        <w:rPr>
          <w:b/>
        </w:rPr>
        <w:t>Finanzanlagen</w:t>
      </w:r>
    </w:p>
    <w:p w14:paraId="4EBFCEB8" w14:textId="77777777" w:rsidR="001E7A12" w:rsidRDefault="001E7A12" w:rsidP="001E7A12">
      <w:pPr>
        <w:pStyle w:val="StandardME"/>
      </w:pPr>
    </w:p>
    <w:p w14:paraId="2F6A46BB" w14:textId="77777777" w:rsidR="001E7A12" w:rsidRDefault="001E7A12" w:rsidP="001E7A12">
      <w:pPr>
        <w:pStyle w:val="StandardME"/>
      </w:pPr>
      <w:r>
        <w:t>Es bestehen Finanzinstrumente des Finanzanlagevermögens die über ihrem beizulegenden Zeitwert bewertet sind, da eine außerplanmäßige Abschreibung unterblieben ist. Es handelt sich um Anteile an verbunden Unternehmen / Ausleihungen an verbundene Unternehmen / Beteiligungen / Ausleihungen an Unternehmen, mit denen ein Beteiligungsverhältnis besteht / Wertpapiere des Anlagevermögens / sonstige Ausleihungen.</w:t>
      </w:r>
    </w:p>
    <w:p w14:paraId="1B283E44" w14:textId="77777777" w:rsidR="001E7A12" w:rsidRDefault="001E7A12" w:rsidP="001E7A12">
      <w:pPr>
        <w:pStyle w:val="StandardME"/>
      </w:pPr>
    </w:p>
    <w:p w14:paraId="71E9715F" w14:textId="77777777" w:rsidR="001E7A12" w:rsidRDefault="001E7A12" w:rsidP="001E7A12">
      <w:pPr>
        <w:pStyle w:val="StandardME"/>
      </w:pPr>
      <w:r w:rsidRPr="00DB6445">
        <w:lastRenderedPageBreak/>
        <w:t>Die Gesellschaft besitzt Kapitalanteile an Unternehmen, bei</w:t>
      </w:r>
      <w:r>
        <w:t xml:space="preserve"> </w:t>
      </w:r>
      <w:r w:rsidRPr="00DB6445">
        <w:t>denen der Anteilsbesitz der Herstellung einer dauernden</w:t>
      </w:r>
      <w:r>
        <w:t xml:space="preserve"> </w:t>
      </w:r>
      <w:r w:rsidRPr="00DB6445">
        <w:t>Verbindung dient.</w:t>
      </w:r>
    </w:p>
    <w:p w14:paraId="23AF2BF8" w14:textId="77777777" w:rsidR="001E7A12" w:rsidRDefault="001E7A12" w:rsidP="001E7A12">
      <w:pPr>
        <w:pStyle w:val="StandardME"/>
      </w:pPr>
    </w:p>
    <w:p w14:paraId="123696A6" w14:textId="77777777" w:rsidR="001E7A12" w:rsidRDefault="001E7A12" w:rsidP="001E7A12">
      <w:pPr>
        <w:pStyle w:val="StandardME"/>
      </w:pPr>
      <w:r w:rsidRPr="00DB6445">
        <w:t>Die Gesellschaft hält eine Beteiligung in Höhe von 100 % an</w:t>
      </w:r>
      <w:r>
        <w:t xml:space="preserve"> </w:t>
      </w:r>
      <w:r w:rsidRPr="00DB6445">
        <w:t>der … GmbH mit Sitz in …</w:t>
      </w:r>
      <w:r w:rsidR="00B1088C">
        <w:t xml:space="preserve"> </w:t>
      </w:r>
      <w:r w:rsidRPr="00DB6445">
        <w:t>. Das Eigenkapital der Tochtergesellschaft</w:t>
      </w:r>
      <w:r>
        <w:t xml:space="preserve"> </w:t>
      </w:r>
      <w:r w:rsidRPr="00DB6445">
        <w:t xml:space="preserve">beträgt am </w:t>
      </w:r>
      <w:r>
        <w:rPr>
          <w:vanish/>
        </w:rPr>
        <w:t>[DtBiljahr_bis.:</w:t>
      </w:r>
      <w:r>
        <w:t>@Datum@</w:t>
      </w:r>
      <w:r>
        <w:rPr>
          <w:vanish/>
        </w:rPr>
        <w:t>]</w:t>
      </w:r>
      <w:r w:rsidRPr="00DB6445">
        <w:t xml:space="preserve"> T€ …, das Jahresergebnis</w:t>
      </w:r>
      <w:r>
        <w:t xml:space="preserve"> </w:t>
      </w:r>
      <w:r>
        <w:rPr>
          <w:vanish/>
        </w:rPr>
        <w:t>[DtBiljahr_bis.Jahr:</w:t>
      </w:r>
      <w:r>
        <w:t>@Datum Auswertungsende@</w:t>
      </w:r>
      <w:r>
        <w:rPr>
          <w:vanish/>
        </w:rPr>
        <w:t>]</w:t>
      </w:r>
      <w:r w:rsidRPr="00DB6445">
        <w:t xml:space="preserve"> T€ …</w:t>
      </w:r>
      <w:r w:rsidR="00B1088C">
        <w:t xml:space="preserve"> . </w:t>
      </w:r>
      <w:r w:rsidRPr="00DB6445">
        <w:t xml:space="preserve">Ferner wird eine </w:t>
      </w:r>
      <w:r w:rsidR="00E51C80">
        <w:t>…</w:t>
      </w:r>
      <w:r>
        <w:t xml:space="preserve"> </w:t>
      </w:r>
      <w:r w:rsidRPr="00DB6445">
        <w:t>%-Beteiligung an der ….-GmbH</w:t>
      </w:r>
      <w:r>
        <w:t xml:space="preserve"> </w:t>
      </w:r>
      <w:r w:rsidRPr="00DB6445">
        <w:t>mit Sitz in ….gehalten. Das Eigenkapital der Gesellschaft</w:t>
      </w:r>
      <w:r>
        <w:t xml:space="preserve"> </w:t>
      </w:r>
      <w:r w:rsidRPr="00DB6445">
        <w:t xml:space="preserve">beträgt am </w:t>
      </w:r>
      <w:r>
        <w:rPr>
          <w:vanish/>
        </w:rPr>
        <w:t>[DtBiljahr_bis.:</w:t>
      </w:r>
      <w:r>
        <w:t>@Datum@</w:t>
      </w:r>
      <w:r>
        <w:rPr>
          <w:vanish/>
        </w:rPr>
        <w:t>]</w:t>
      </w:r>
      <w:r w:rsidRPr="00DB6445">
        <w:t xml:space="preserve"> T€ …</w:t>
      </w:r>
      <w:r w:rsidR="00E51C80">
        <w:t xml:space="preserve"> </w:t>
      </w:r>
      <w:r w:rsidRPr="00DB6445">
        <w:t xml:space="preserve">, das Jahresergebnis </w:t>
      </w:r>
      <w:r>
        <w:rPr>
          <w:vanish/>
        </w:rPr>
        <w:t>[DtBiljahr_bis.Jahr:</w:t>
      </w:r>
      <w:r>
        <w:t>@Datum Auswertungsende@</w:t>
      </w:r>
      <w:r>
        <w:rPr>
          <w:vanish/>
        </w:rPr>
        <w:t>]</w:t>
      </w:r>
      <w:r w:rsidRPr="00DB6445">
        <w:t xml:space="preserve"> T€ …</w:t>
      </w:r>
      <w:r w:rsidR="00B1088C">
        <w:t xml:space="preserve"> .</w:t>
      </w:r>
    </w:p>
    <w:p w14:paraId="533E11B4" w14:textId="77777777" w:rsidR="001E7A12" w:rsidRDefault="001E7A12" w:rsidP="001E7A12">
      <w:pPr>
        <w:pStyle w:val="StandardME"/>
      </w:pPr>
      <w:r w:rsidRPr="00076A9C">
        <w:rPr>
          <w:i/>
          <w:color w:val="0070C0"/>
        </w:rPr>
        <w:t>Alternativ:</w:t>
      </w:r>
      <w:r w:rsidRPr="00DB6445">
        <w:t xml:space="preserve"> Auf die Angabe des Eigenkapitals und des Jahresergebnisses</w:t>
      </w:r>
      <w:r>
        <w:t xml:space="preserve"> </w:t>
      </w:r>
      <w:r w:rsidRPr="00DB6445">
        <w:t>der Gesellschaft wird mit Hinweis auf § 286</w:t>
      </w:r>
      <w:r>
        <w:t xml:space="preserve"> </w:t>
      </w:r>
      <w:r w:rsidRPr="00DB6445">
        <w:t>Abs. 3 Satz 2 HGB verzichtet.</w:t>
      </w:r>
    </w:p>
    <w:p w14:paraId="0F3A1776" w14:textId="77777777" w:rsidR="001E7A12" w:rsidRDefault="001E7A12" w:rsidP="001E7A12">
      <w:pPr>
        <w:pStyle w:val="StandardME"/>
      </w:pPr>
    </w:p>
    <w:p w14:paraId="42A2C104" w14:textId="77777777" w:rsidR="001E7A12" w:rsidRDefault="001E7A12" w:rsidP="001E7A12">
      <w:pPr>
        <w:pStyle w:val="StandardME"/>
      </w:pPr>
    </w:p>
    <w:p w14:paraId="78D3844D" w14:textId="77777777" w:rsidR="001E7A12" w:rsidRDefault="001E7A12" w:rsidP="001E7A12">
      <w:pPr>
        <w:pStyle w:val="StandardME"/>
        <w:rPr>
          <w:b/>
        </w:rPr>
      </w:pPr>
      <w:r w:rsidRPr="00EB18F5">
        <w:rPr>
          <w:b/>
        </w:rPr>
        <w:t>Umlaufvermögen</w:t>
      </w:r>
    </w:p>
    <w:p w14:paraId="6587739C" w14:textId="77777777" w:rsidR="001E7A12" w:rsidRDefault="001E7A12" w:rsidP="001E7A12">
      <w:pPr>
        <w:pStyle w:val="StandardME"/>
      </w:pPr>
    </w:p>
    <w:p w14:paraId="186B0868" w14:textId="77777777" w:rsidR="001E7A12" w:rsidRDefault="001E7A12" w:rsidP="001E7A12">
      <w:pPr>
        <w:pStyle w:val="StandardME"/>
      </w:pPr>
      <w:r>
        <w:t>Die Forderungen und sonstigen Vermögensgegenstände stellen sich wie folgt dar:</w:t>
      </w:r>
    </w:p>
    <w:p w14:paraId="5D2E445D" w14:textId="77777777" w:rsidR="001E7A12" w:rsidRDefault="001E7A12" w:rsidP="001E7A12">
      <w:pPr>
        <w:pStyle w:val="StandardME"/>
      </w:pPr>
    </w:p>
    <w:tbl>
      <w:tblPr>
        <w:tblW w:w="8293"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3"/>
        <w:gridCol w:w="1440"/>
        <w:gridCol w:w="1440"/>
        <w:gridCol w:w="1440"/>
        <w:gridCol w:w="1440"/>
      </w:tblGrid>
      <w:tr w:rsidR="001E7A12" w14:paraId="049748F9" w14:textId="77777777" w:rsidTr="008A27BF">
        <w:tc>
          <w:tcPr>
            <w:tcW w:w="2533" w:type="dxa"/>
            <w:tcBorders>
              <w:left w:val="single" w:sz="4" w:space="0" w:color="auto"/>
            </w:tcBorders>
          </w:tcPr>
          <w:p w14:paraId="530181AB" w14:textId="77777777" w:rsidR="001E7A12" w:rsidRDefault="001E7A12" w:rsidP="008A27BF">
            <w:pPr>
              <w:spacing w:before="60" w:after="60"/>
            </w:pPr>
          </w:p>
        </w:tc>
        <w:tc>
          <w:tcPr>
            <w:tcW w:w="1440" w:type="dxa"/>
          </w:tcPr>
          <w:p w14:paraId="7BD86DCF" w14:textId="77777777" w:rsidR="001E7A12" w:rsidRDefault="001E7A12" w:rsidP="008A27BF">
            <w:pPr>
              <w:spacing w:before="60" w:after="60"/>
              <w:jc w:val="center"/>
            </w:pPr>
            <w:r>
              <w:t>Geschäftsjahr</w:t>
            </w:r>
            <w:r w:rsidR="00ED30CC">
              <w:t xml:space="preserve"> </w:t>
            </w:r>
            <w:r w:rsidR="00ED30CC">
              <w:rPr>
                <w:vanish/>
              </w:rPr>
              <w:t>[DtBiljahr_bis.:</w:t>
            </w:r>
            <w:r w:rsidR="00ED30CC">
              <w:t>@Datum@</w:t>
            </w:r>
            <w:r w:rsidR="00ED30CC">
              <w:rPr>
                <w:vanish/>
              </w:rPr>
              <w:t>]</w:t>
            </w:r>
          </w:p>
        </w:tc>
        <w:tc>
          <w:tcPr>
            <w:tcW w:w="1440" w:type="dxa"/>
          </w:tcPr>
          <w:p w14:paraId="38F9A598" w14:textId="77777777" w:rsidR="001E7A12" w:rsidRDefault="001E7A12" w:rsidP="008A27BF">
            <w:pPr>
              <w:spacing w:before="60" w:after="60"/>
              <w:jc w:val="center"/>
            </w:pPr>
            <w:r>
              <w:t>davon mit Restlaufzeit mehr als</w:t>
            </w:r>
            <w:r>
              <w:br/>
              <w:t>1 Jahr</w:t>
            </w:r>
          </w:p>
        </w:tc>
        <w:tc>
          <w:tcPr>
            <w:tcW w:w="1440" w:type="dxa"/>
          </w:tcPr>
          <w:p w14:paraId="5C529AC0" w14:textId="77777777" w:rsidR="001E7A12" w:rsidRDefault="001E7A12" w:rsidP="008A27BF">
            <w:pPr>
              <w:spacing w:before="60" w:after="60"/>
              <w:jc w:val="center"/>
            </w:pPr>
            <w:r>
              <w:t>Vorjahr</w:t>
            </w:r>
            <w:r w:rsidR="00ED30CC">
              <w:t xml:space="preserve"> </w:t>
            </w:r>
            <w:r w:rsidR="00ED30CC">
              <w:rPr>
                <w:vanish/>
              </w:rPr>
              <w:t>[DtBiljahr_vjbis.:</w:t>
            </w:r>
            <w:r w:rsidR="00ED30CC">
              <w:t>@Datum@</w:t>
            </w:r>
            <w:r w:rsidR="00ED30CC">
              <w:rPr>
                <w:vanish/>
              </w:rPr>
              <w:t>]</w:t>
            </w:r>
          </w:p>
        </w:tc>
        <w:tc>
          <w:tcPr>
            <w:tcW w:w="1440" w:type="dxa"/>
          </w:tcPr>
          <w:p w14:paraId="68078C1E" w14:textId="77777777" w:rsidR="001E7A12" w:rsidRDefault="001E7A12" w:rsidP="008A27BF">
            <w:pPr>
              <w:spacing w:before="60" w:after="60"/>
              <w:jc w:val="center"/>
            </w:pPr>
            <w:r>
              <w:t>davon mit Restlaufzeit mehr als</w:t>
            </w:r>
            <w:r>
              <w:br/>
              <w:t>1 Jahr</w:t>
            </w:r>
          </w:p>
        </w:tc>
      </w:tr>
      <w:tr w:rsidR="001E7A12" w14:paraId="4B846868" w14:textId="77777777" w:rsidTr="008A27BF">
        <w:tc>
          <w:tcPr>
            <w:tcW w:w="2533" w:type="dxa"/>
            <w:tcBorders>
              <w:left w:val="single" w:sz="4" w:space="0" w:color="auto"/>
            </w:tcBorders>
          </w:tcPr>
          <w:p w14:paraId="3AD7256A" w14:textId="77777777" w:rsidR="001E7A12" w:rsidRDefault="001E7A12" w:rsidP="008A27BF">
            <w:pPr>
              <w:spacing w:before="60" w:after="60"/>
            </w:pPr>
            <w:r>
              <w:t>Forderungen aus Lieferungen und Leistungen und Sonstige Vermögensgegenstände</w:t>
            </w:r>
          </w:p>
        </w:tc>
        <w:tc>
          <w:tcPr>
            <w:tcW w:w="1440" w:type="dxa"/>
          </w:tcPr>
          <w:p w14:paraId="6AC32CBF" w14:textId="77777777" w:rsidR="001E7A12" w:rsidRDefault="001E7A12" w:rsidP="008A27BF">
            <w:pPr>
              <w:spacing w:before="60" w:after="60"/>
              <w:jc w:val="right"/>
            </w:pPr>
          </w:p>
        </w:tc>
        <w:tc>
          <w:tcPr>
            <w:tcW w:w="1440" w:type="dxa"/>
          </w:tcPr>
          <w:p w14:paraId="5C988209" w14:textId="77777777" w:rsidR="001E7A12" w:rsidRDefault="001E7A12" w:rsidP="008A27BF">
            <w:pPr>
              <w:spacing w:before="60" w:after="60"/>
              <w:jc w:val="right"/>
            </w:pPr>
          </w:p>
        </w:tc>
        <w:tc>
          <w:tcPr>
            <w:tcW w:w="1440" w:type="dxa"/>
          </w:tcPr>
          <w:p w14:paraId="61C18DA0" w14:textId="77777777" w:rsidR="001E7A12" w:rsidRDefault="001E7A12" w:rsidP="008A27BF">
            <w:pPr>
              <w:spacing w:before="60" w:after="60"/>
              <w:jc w:val="right"/>
            </w:pPr>
          </w:p>
        </w:tc>
        <w:tc>
          <w:tcPr>
            <w:tcW w:w="1440" w:type="dxa"/>
          </w:tcPr>
          <w:p w14:paraId="596324B7" w14:textId="77777777" w:rsidR="001E7A12" w:rsidRDefault="001E7A12" w:rsidP="008A27BF">
            <w:pPr>
              <w:spacing w:before="60" w:after="60"/>
              <w:jc w:val="right"/>
            </w:pPr>
          </w:p>
        </w:tc>
      </w:tr>
    </w:tbl>
    <w:p w14:paraId="31A63526" w14:textId="77777777" w:rsidR="001E7A12" w:rsidRPr="00EB18F5" w:rsidRDefault="001E7A12" w:rsidP="001E7A12">
      <w:pPr>
        <w:pStyle w:val="StandardME"/>
        <w:rPr>
          <w:b/>
        </w:rPr>
      </w:pPr>
    </w:p>
    <w:p w14:paraId="5051C4B3" w14:textId="77777777" w:rsidR="001E7A12" w:rsidRPr="00EB18F5" w:rsidRDefault="001E7A12" w:rsidP="001E7A12">
      <w:pPr>
        <w:pStyle w:val="StandardME"/>
      </w:pPr>
      <w:r w:rsidRPr="00EB18F5">
        <w:t>Unter den Forderungen aus Lieferungen und Leistungen / unter den sonstigen Vermögensgegenständen werden Forderun</w:t>
      </w:r>
      <w:r>
        <w:t>gen gegen Gesellschafter von €</w:t>
      </w:r>
      <w:r w:rsidRPr="00EB18F5">
        <w:t xml:space="preserve"> </w:t>
      </w:r>
      <w:r w:rsidR="00B1088C">
        <w:t xml:space="preserve">… </w:t>
      </w:r>
      <w:r w:rsidRPr="00EB18F5">
        <w:t>ausgewiesen.</w:t>
      </w:r>
    </w:p>
    <w:p w14:paraId="6BF3F552" w14:textId="77777777" w:rsidR="001E7A12" w:rsidRDefault="001E7A12" w:rsidP="001E7A12">
      <w:pPr>
        <w:pStyle w:val="StandardME"/>
      </w:pPr>
    </w:p>
    <w:p w14:paraId="09173305" w14:textId="77777777" w:rsidR="001E7A12" w:rsidRDefault="001E7A12" w:rsidP="001E7A12">
      <w:pPr>
        <w:pStyle w:val="StandardME"/>
      </w:pPr>
      <w:r w:rsidRPr="00634541">
        <w:t>Forderungen gegenüber dem Gesellschafter, die nicht gesondert</w:t>
      </w:r>
      <w:r>
        <w:t xml:space="preserve"> </w:t>
      </w:r>
      <w:r w:rsidRPr="00634541">
        <w:t>in der Bilanz ausgewiesen sind, sind in Höhe von T€ …</w:t>
      </w:r>
      <w:r>
        <w:t xml:space="preserve"> </w:t>
      </w:r>
      <w:r w:rsidRPr="00634541">
        <w:t>in den Forderungen aus Betreuungstätigkeit enthalten.</w:t>
      </w:r>
    </w:p>
    <w:p w14:paraId="5A0CED67" w14:textId="77777777" w:rsidR="001E7A12" w:rsidRPr="00EB18F5" w:rsidRDefault="001E7A12" w:rsidP="001E7A12">
      <w:pPr>
        <w:pStyle w:val="StandardME"/>
      </w:pPr>
    </w:p>
    <w:p w14:paraId="3CFC772A" w14:textId="77777777" w:rsidR="001E7A12" w:rsidRDefault="001E7A12" w:rsidP="001E7A12">
      <w:pPr>
        <w:pStyle w:val="StandardME"/>
      </w:pPr>
      <w:r w:rsidRPr="00EB18F5">
        <w:t>Die Forderungen aus Lieferungen und Leistungen / sonstigen Vermögensgegenstände enthalten Forderungen gege</w:t>
      </w:r>
      <w:r>
        <w:t>n verbundene Unternehmen von € … .</w:t>
      </w:r>
    </w:p>
    <w:p w14:paraId="3C744B91" w14:textId="77777777" w:rsidR="001E7A12" w:rsidRDefault="001E7A12" w:rsidP="001E7A12">
      <w:pPr>
        <w:pStyle w:val="StandardME"/>
      </w:pPr>
    </w:p>
    <w:p w14:paraId="5483D430" w14:textId="77777777" w:rsidR="001E7A12" w:rsidRDefault="001E7A12" w:rsidP="001E7A12">
      <w:pPr>
        <w:pStyle w:val="StandardME"/>
      </w:pPr>
      <w:r w:rsidRPr="00634541">
        <w:t>In der Position „Sonstige Vermögensgegenstände“ sind keine</w:t>
      </w:r>
      <w:r>
        <w:t xml:space="preserve"> </w:t>
      </w:r>
      <w:r w:rsidRPr="00634541">
        <w:t>Beträge größeren Umfangs enthalten, die erst nach dem Abschlussstichtag</w:t>
      </w:r>
      <w:r>
        <w:t xml:space="preserve"> </w:t>
      </w:r>
      <w:r w:rsidRPr="00634541">
        <w:t>rechtlich entstehen.</w:t>
      </w:r>
    </w:p>
    <w:p w14:paraId="60701F76" w14:textId="77777777" w:rsidR="001E7A12" w:rsidRDefault="001E7A12" w:rsidP="001E7A12">
      <w:pPr>
        <w:pStyle w:val="StandardME"/>
      </w:pPr>
    </w:p>
    <w:p w14:paraId="4873CC88" w14:textId="77777777" w:rsidR="001E7A12" w:rsidRDefault="001E7A12" w:rsidP="001E7A12">
      <w:pPr>
        <w:pStyle w:val="StandardME"/>
      </w:pPr>
      <w:r w:rsidRPr="003E57C5">
        <w:t>Wertpapiere des Umlaufvermögens werden zu Anschaffungskosten</w:t>
      </w:r>
      <w:r>
        <w:t xml:space="preserve"> </w:t>
      </w:r>
      <w:r w:rsidRPr="003E57C5">
        <w:t>bzw. mit dem niedrigeren beizulegenden Wert</w:t>
      </w:r>
      <w:r>
        <w:t xml:space="preserve"> </w:t>
      </w:r>
      <w:r w:rsidRPr="003E57C5">
        <w:t>zum Bilanzstichtag angesetzt.</w:t>
      </w:r>
    </w:p>
    <w:p w14:paraId="1D7A4F01" w14:textId="77777777" w:rsidR="001E7A12" w:rsidRDefault="001E7A12" w:rsidP="001E7A12">
      <w:pPr>
        <w:pStyle w:val="StandardME"/>
      </w:pPr>
    </w:p>
    <w:p w14:paraId="7835ABC8" w14:textId="77777777" w:rsidR="001E7A12" w:rsidRDefault="001E7A12" w:rsidP="001E7A12">
      <w:pPr>
        <w:pStyle w:val="StandardME"/>
      </w:pPr>
    </w:p>
    <w:p w14:paraId="3E0C105E" w14:textId="77777777" w:rsidR="001E7A12" w:rsidRPr="00CB7396" w:rsidRDefault="001E7A12" w:rsidP="001E7A12">
      <w:pPr>
        <w:pStyle w:val="StandardME"/>
        <w:rPr>
          <w:b/>
        </w:rPr>
      </w:pPr>
      <w:r w:rsidRPr="00CB7396">
        <w:rPr>
          <w:b/>
        </w:rPr>
        <w:t>Latente Steuern (große Unternehmen)</w:t>
      </w:r>
    </w:p>
    <w:p w14:paraId="6FDCB199" w14:textId="77777777" w:rsidR="001E7A12" w:rsidRDefault="001E7A12" w:rsidP="001E7A12">
      <w:pPr>
        <w:pStyle w:val="StandardME"/>
      </w:pPr>
    </w:p>
    <w:p w14:paraId="0096376B" w14:textId="77777777" w:rsidR="001E7A12" w:rsidRDefault="001E7A12" w:rsidP="001E7A12">
      <w:pPr>
        <w:pStyle w:val="StandardME"/>
      </w:pPr>
      <w:r w:rsidRPr="00CB7396">
        <w:t>Die folgende Tabelle</w:t>
      </w:r>
      <w:r>
        <w:t xml:space="preserve"> </w:t>
      </w:r>
      <w:r w:rsidRPr="00CB7396">
        <w:t>zeigt die</w:t>
      </w:r>
      <w:r w:rsidR="00076A9C">
        <w:t xml:space="preserve"> latenten Steueransprüche und -</w:t>
      </w:r>
      <w:r w:rsidRPr="00CB7396">
        <w:t>schulden vor</w:t>
      </w:r>
      <w:r>
        <w:t xml:space="preserve"> </w:t>
      </w:r>
      <w:r w:rsidRPr="00CB7396">
        <w:t xml:space="preserve">Saldierung für einzelne Bilanzpositionen: </w:t>
      </w:r>
    </w:p>
    <w:p w14:paraId="1DD8A8AA" w14:textId="77777777" w:rsidR="00E51C80" w:rsidRDefault="00E51C80" w:rsidP="001E7A12">
      <w:pPr>
        <w:pStyle w:val="StandardME"/>
      </w:pPr>
      <w:r>
        <w:t>…</w:t>
      </w:r>
    </w:p>
    <w:p w14:paraId="1BCB3C5B" w14:textId="77777777" w:rsidR="001E7A12" w:rsidRDefault="001E7A12" w:rsidP="001E7A12">
      <w:pPr>
        <w:pStyle w:val="StandardME"/>
      </w:pPr>
    </w:p>
    <w:p w14:paraId="5ED72FAF" w14:textId="77777777" w:rsidR="001E7A12" w:rsidRPr="00CB7396" w:rsidRDefault="001E7A12" w:rsidP="001E7A12">
      <w:pPr>
        <w:pStyle w:val="StandardME"/>
      </w:pPr>
      <w:r w:rsidRPr="00CB7396">
        <w:t>In der Tabelle ist gekennzeichnet, inwieweit es sich um Differenzen</w:t>
      </w:r>
      <w:r>
        <w:t xml:space="preserve"> </w:t>
      </w:r>
      <w:r w:rsidRPr="00CB7396">
        <w:t>handelt, die zu aktiven oder passiven latenten Steuern</w:t>
      </w:r>
      <w:r>
        <w:t xml:space="preserve"> </w:t>
      </w:r>
      <w:r w:rsidRPr="00CB7396">
        <w:t>führen können. Außerdem werden die Veränderungen</w:t>
      </w:r>
    </w:p>
    <w:p w14:paraId="004D2CC0" w14:textId="77777777" w:rsidR="001E7A12" w:rsidRDefault="001E7A12" w:rsidP="001E7A12">
      <w:pPr>
        <w:pStyle w:val="StandardME"/>
      </w:pPr>
      <w:r w:rsidRPr="00CB7396">
        <w:t>der latenten Steuersalden im Laufe des Geschäftsjahres und</w:t>
      </w:r>
      <w:r>
        <w:t xml:space="preserve"> </w:t>
      </w:r>
      <w:r w:rsidRPr="00CB7396">
        <w:t>die latenten Steuersalden am Ende des Geschäftsjahres dargestellt.</w:t>
      </w:r>
    </w:p>
    <w:p w14:paraId="2BBA6737" w14:textId="77777777" w:rsidR="001E7A12" w:rsidRDefault="001E7A12" w:rsidP="001E7A12">
      <w:pPr>
        <w:pStyle w:val="StandardME"/>
      </w:pPr>
    </w:p>
    <w:p w14:paraId="29167BEE" w14:textId="77777777" w:rsidR="00784482" w:rsidRDefault="00784482" w:rsidP="001E7A12">
      <w:pPr>
        <w:pStyle w:val="StandardME"/>
      </w:pPr>
    </w:p>
    <w:p w14:paraId="5E9D1E3E" w14:textId="77777777" w:rsidR="001E7A12" w:rsidRPr="00EB18F5" w:rsidRDefault="001E7A12" w:rsidP="001E7A12">
      <w:pPr>
        <w:pStyle w:val="StandardME"/>
        <w:rPr>
          <w:b/>
        </w:rPr>
      </w:pPr>
      <w:r w:rsidRPr="00EB18F5">
        <w:rPr>
          <w:b/>
        </w:rPr>
        <w:t>Eigenkapital</w:t>
      </w:r>
    </w:p>
    <w:p w14:paraId="4C9E26FC" w14:textId="77777777" w:rsidR="001E7A12" w:rsidRPr="0012721B" w:rsidRDefault="001E7A12" w:rsidP="001E7A12">
      <w:pPr>
        <w:pStyle w:val="StandardME"/>
      </w:pPr>
    </w:p>
    <w:p w14:paraId="6A4A720D" w14:textId="77777777" w:rsidR="001E7A12" w:rsidRDefault="001E7A12" w:rsidP="001E7A12">
      <w:pPr>
        <w:pStyle w:val="StandardME"/>
      </w:pPr>
      <w:r>
        <w:t>Die Eigenkapitalpositionen sind mit dem Nennbetrag angesetzt.</w:t>
      </w:r>
    </w:p>
    <w:p w14:paraId="45065B20" w14:textId="77777777" w:rsidR="001E7A12" w:rsidRPr="00E508E8" w:rsidRDefault="001E7A12" w:rsidP="001E7A12">
      <w:pPr>
        <w:pStyle w:val="StandardME"/>
      </w:pPr>
    </w:p>
    <w:p w14:paraId="1FE2C4E0" w14:textId="77777777" w:rsidR="001E7A12" w:rsidRPr="00076A9C" w:rsidRDefault="001E7A12" w:rsidP="001E7A12">
      <w:pPr>
        <w:pStyle w:val="StandardME"/>
        <w:rPr>
          <w:color w:val="0070C0"/>
        </w:rPr>
      </w:pPr>
      <w:r>
        <w:rPr>
          <w:i/>
          <w:color w:val="0070C0"/>
        </w:rPr>
        <w:lastRenderedPageBreak/>
        <w:t xml:space="preserve"> </w:t>
      </w:r>
      <w:r w:rsidRPr="00076A9C">
        <w:rPr>
          <w:i/>
          <w:color w:val="0070C0"/>
        </w:rPr>
        <w:t>(Nur bei Aufstellung unter teilweiser Ergebnisverwendung (Einstellung in/Auflösung von gesetzliche(n) Rücklagen, Kapital- und Gewinnrücklagen auf Grund Gesetz, Gesellschaftsvertrag oder Gesellschafterbeschluss vor Aufstellung). Folge:  Zusammenfassung von Gewinn-/Verlustvortrag und Jahresüberschuss/-fehlbetrag zu Bilanzgewinn/-verlust in Bilanz:)</w:t>
      </w:r>
    </w:p>
    <w:p w14:paraId="59A78E94" w14:textId="77777777" w:rsidR="001E7A12" w:rsidRPr="00EB18F5" w:rsidRDefault="001E7A12" w:rsidP="001E7A12">
      <w:pPr>
        <w:pStyle w:val="StandardME"/>
      </w:pPr>
      <w:r w:rsidRPr="00EB18F5">
        <w:t>Im Posten Bilanzgewinn/Bilanzverlust ist ein Gewinnvortrag/Verlustvortrag von € … enthalten.</w:t>
      </w:r>
    </w:p>
    <w:p w14:paraId="0C15AF5E" w14:textId="77777777" w:rsidR="001E6490" w:rsidRDefault="001E6490" w:rsidP="001E7A12">
      <w:pPr>
        <w:pStyle w:val="StandardME"/>
      </w:pPr>
      <w:r>
        <w:t>…</w:t>
      </w:r>
    </w:p>
    <w:p w14:paraId="36F55655" w14:textId="77777777" w:rsidR="001E7A12" w:rsidRDefault="001E7A12" w:rsidP="001E7A12">
      <w:pPr>
        <w:pStyle w:val="StandardME"/>
      </w:pPr>
    </w:p>
    <w:p w14:paraId="7CFDC2A8" w14:textId="77777777" w:rsidR="00A70F59" w:rsidRDefault="00A70F59" w:rsidP="001E7A12">
      <w:pPr>
        <w:pStyle w:val="StandardME"/>
      </w:pPr>
    </w:p>
    <w:p w14:paraId="2E21A7AF" w14:textId="77777777" w:rsidR="001E7A12" w:rsidRDefault="001E7A12" w:rsidP="001E7A12">
      <w:pPr>
        <w:pStyle w:val="StandardME"/>
      </w:pPr>
      <w:r w:rsidRPr="00AE12EC">
        <w:rPr>
          <w:b/>
        </w:rPr>
        <w:t>Rücklagen</w:t>
      </w:r>
    </w:p>
    <w:p w14:paraId="5C2AB9C4" w14:textId="77777777" w:rsidR="001E7A12" w:rsidRDefault="001E7A12" w:rsidP="001E7A12">
      <w:pPr>
        <w:pStyle w:val="StandardME"/>
      </w:pPr>
    </w:p>
    <w:p w14:paraId="6E258232" w14:textId="77777777" w:rsidR="000070A9" w:rsidRDefault="000070A9" w:rsidP="000070A9">
      <w:pPr>
        <w:pStyle w:val="StandardME"/>
      </w:pPr>
      <w:r>
        <w:t>Die Entwicklung der Rücklagen zeigt sich wie folgt:</w:t>
      </w:r>
    </w:p>
    <w:p w14:paraId="3000AAE1" w14:textId="77777777" w:rsidR="001E7A12" w:rsidRDefault="00E51C80" w:rsidP="00B1088C">
      <w:pPr>
        <w:pStyle w:val="StandardME"/>
      </w:pPr>
      <w:r>
        <w:t>…</w:t>
      </w:r>
    </w:p>
    <w:p w14:paraId="24A8572D" w14:textId="77777777" w:rsidR="001E7A12" w:rsidRDefault="001E7A12" w:rsidP="001E7A12">
      <w:pPr>
        <w:pStyle w:val="StandardME"/>
      </w:pPr>
    </w:p>
    <w:p w14:paraId="6925203A" w14:textId="77777777" w:rsidR="00A70F59" w:rsidRPr="00EB18F5" w:rsidRDefault="00A70F59" w:rsidP="001E7A12">
      <w:pPr>
        <w:pStyle w:val="StandardME"/>
      </w:pPr>
    </w:p>
    <w:p w14:paraId="50524AD4" w14:textId="77777777" w:rsidR="001E7A12" w:rsidRDefault="001E7A12" w:rsidP="001E7A12">
      <w:pPr>
        <w:pStyle w:val="StandardME"/>
        <w:rPr>
          <w:b/>
        </w:rPr>
      </w:pPr>
      <w:r w:rsidRPr="00EB18F5">
        <w:rPr>
          <w:b/>
        </w:rPr>
        <w:t>Rückstellungen für Pensionen und ähnliche Verpflichtungen</w:t>
      </w:r>
    </w:p>
    <w:p w14:paraId="000D873A" w14:textId="77777777" w:rsidR="001E7A12" w:rsidRPr="00EB18F5" w:rsidRDefault="001E7A12" w:rsidP="001E7A12">
      <w:pPr>
        <w:pStyle w:val="StandardME"/>
        <w:rPr>
          <w:b/>
        </w:rPr>
      </w:pPr>
    </w:p>
    <w:p w14:paraId="2209783D" w14:textId="77777777" w:rsidR="001E7A12" w:rsidRDefault="001E7A12" w:rsidP="001E7A12">
      <w:pPr>
        <w:pStyle w:val="StandardME"/>
      </w:pPr>
      <w:r w:rsidRPr="00EB18F5">
        <w:t>Die Rückstellungen für Pensionen und ähnliche Verpflichtungen werden</w:t>
      </w:r>
      <w:r w:rsidRPr="001B1173">
        <w:t xml:space="preserve"> nach dem international anerkannten</w:t>
      </w:r>
      <w:r>
        <w:t xml:space="preserve"> </w:t>
      </w:r>
      <w:r w:rsidRPr="001B1173">
        <w:t xml:space="preserve">Anwartschaftsbarwertverfahren </w:t>
      </w:r>
      <w:r>
        <w:t>bewertet</w:t>
      </w:r>
      <w:r w:rsidR="00AB21AD">
        <w:t>.</w:t>
      </w:r>
    </w:p>
    <w:p w14:paraId="60569087" w14:textId="77777777" w:rsidR="001E7A12" w:rsidRDefault="001E7A12" w:rsidP="001E7A12">
      <w:pPr>
        <w:pStyle w:val="StandardME"/>
      </w:pPr>
    </w:p>
    <w:p w14:paraId="73F386BF" w14:textId="77777777" w:rsidR="001E7A12" w:rsidRDefault="001E7A12" w:rsidP="001E7A12">
      <w:pPr>
        <w:pStyle w:val="StandardME"/>
      </w:pPr>
      <w:r w:rsidRPr="001B1173">
        <w:t>Bei der Bewertung der Pensionsrückstellungen</w:t>
      </w:r>
      <w:r>
        <w:t xml:space="preserve"> </w:t>
      </w:r>
      <w:r w:rsidRPr="001B1173">
        <w:t>werden gemäß einem versicherungsmathematischen</w:t>
      </w:r>
      <w:r>
        <w:t xml:space="preserve"> </w:t>
      </w:r>
      <w:r w:rsidRPr="001B1173">
        <w:t>Gutachten künftige Lohn- und Gehaltssteigerungen</w:t>
      </w:r>
      <w:r>
        <w:t xml:space="preserve"> </w:t>
      </w:r>
      <w:r w:rsidRPr="001B1173">
        <w:t>sowie Rentenanpassungen berücksichtigt.</w:t>
      </w:r>
      <w:r>
        <w:t xml:space="preserve"> </w:t>
      </w:r>
      <w:r w:rsidRPr="001B1173">
        <w:t>Zur Ermittlung der Verpflichtungen werden die Sterbetafeln</w:t>
      </w:r>
      <w:r>
        <w:t xml:space="preserve"> </w:t>
      </w:r>
      <w:r w:rsidRPr="001B1173">
        <w:t>nach Prof. Dr. Klaus Heubeck (</w:t>
      </w:r>
      <w:r w:rsidR="00B32D28" w:rsidRPr="00B32D28">
        <w:t>Heubeck-Richttafeln 2018 G</w:t>
      </w:r>
      <w:r w:rsidRPr="001B1173">
        <w:t>) zugrunde</w:t>
      </w:r>
      <w:r>
        <w:t xml:space="preserve"> </w:t>
      </w:r>
      <w:r w:rsidRPr="001B1173">
        <w:t>gelegt. Die Rückstellungen werden pauschal mit dem durchschnittlichen</w:t>
      </w:r>
      <w:r>
        <w:t xml:space="preserve"> </w:t>
      </w:r>
      <w:r w:rsidRPr="001B1173">
        <w:t>Marktzinssatz abgezinst, der sich bei einer angenommenen</w:t>
      </w:r>
      <w:r>
        <w:t xml:space="preserve"> </w:t>
      </w:r>
      <w:r w:rsidRPr="001B1173">
        <w:t>Restlaufzeit von 15 Jahren ergibt und der von</w:t>
      </w:r>
      <w:r>
        <w:t xml:space="preserve"> </w:t>
      </w:r>
      <w:r w:rsidRPr="001B1173">
        <w:t>der Deutschen Bundesbank veröffentlicht wird.</w:t>
      </w:r>
    </w:p>
    <w:p w14:paraId="60854951" w14:textId="77777777" w:rsidR="001E7A12" w:rsidRDefault="001E7A12" w:rsidP="001E7A12">
      <w:pPr>
        <w:pStyle w:val="StandardME"/>
      </w:pPr>
    </w:p>
    <w:p w14:paraId="745A930C" w14:textId="77777777" w:rsidR="001E7A12" w:rsidRDefault="001E7A12" w:rsidP="001E7A12">
      <w:pPr>
        <w:pStyle w:val="StandardME"/>
      </w:pPr>
      <w:r w:rsidRPr="00E81AC2">
        <w:t xml:space="preserve">Der im Rahmen des Bilanzrechtsmodernisierungsgesetzes ermittelte Zuführungsbetrag (T€ …) wird seit dem Geschäftsjahr 2010 gleichmäßig auf den Zeitraum bis 2024 mit mindestens 1/15 p. a. verteilt. Die zum </w:t>
      </w:r>
      <w:r>
        <w:rPr>
          <w:vanish/>
        </w:rPr>
        <w:t>[DtBiljahr_bis.:</w:t>
      </w:r>
      <w:r>
        <w:t>@Datum Auswertungsende</w:t>
      </w:r>
      <w:r>
        <w:rPr>
          <w:vanish/>
        </w:rPr>
        <w:t>]</w:t>
      </w:r>
      <w:r w:rsidRPr="00E81AC2">
        <w:t xml:space="preserve"> aufgrund der Anwendung des Art. 67 Abs. 1 EGHGB nicht bilanzierte Pensionsverpflichtung beträgt T€ …</w:t>
      </w:r>
      <w:r w:rsidR="00B1088C">
        <w:t xml:space="preserve"> .</w:t>
      </w:r>
      <w:r w:rsidRPr="00E81AC2">
        <w:t xml:space="preserve"> Abweichend vom Vorjahr wurde der Zuführungsbetrag des Geschäftsjahres </w:t>
      </w:r>
      <w:r>
        <w:rPr>
          <w:vanish/>
        </w:rPr>
        <w:t>[DtBiljahr_bis.Jahr:</w:t>
      </w:r>
      <w:r>
        <w:t>@Datum Auswertungsende@</w:t>
      </w:r>
      <w:r>
        <w:rPr>
          <w:vanish/>
        </w:rPr>
        <w:t>]</w:t>
      </w:r>
      <w:r w:rsidRPr="00E81AC2">
        <w:t xml:space="preserve"> (T€ …) gesondert als davon-Vermerk bei den sonstigen betrieblichen Aufwendungen als „Aufwendungen nach Art. 67 Abs. 1 Satz 1 EGHGB“ erfasst.</w:t>
      </w:r>
    </w:p>
    <w:p w14:paraId="51C81F68" w14:textId="77777777" w:rsidR="001E7A12" w:rsidRDefault="001E7A12" w:rsidP="001E7A12">
      <w:pPr>
        <w:pStyle w:val="StandardME"/>
      </w:pPr>
    </w:p>
    <w:p w14:paraId="0569AFED" w14:textId="77777777" w:rsidR="001E7A12" w:rsidRDefault="001E7A12" w:rsidP="001E7A12">
      <w:pPr>
        <w:pStyle w:val="StandardME"/>
      </w:pPr>
      <w:r w:rsidRPr="00E81AC2">
        <w:t>Für sämtliche Pensionsverpflichtungen sind Rückdeckungsversicherungen abgeschlossen, die an die Berechtigten verpfändet sind. Die Pensionsverpflichtungen wurden deshalb mit dem Deckungsvermögen</w:t>
      </w:r>
      <w:r>
        <w:t xml:space="preserve"> </w:t>
      </w:r>
      <w:r w:rsidRPr="00E81AC2">
        <w:t>gemäß § 246 Abs. 2 HGB verrechnet.</w:t>
      </w:r>
    </w:p>
    <w:p w14:paraId="428ED417" w14:textId="77777777" w:rsidR="001E7A12" w:rsidRPr="00E81AC2" w:rsidRDefault="001E7A12" w:rsidP="001E7A12">
      <w:pPr>
        <w:pStyle w:val="StandardME"/>
      </w:pPr>
    </w:p>
    <w:p w14:paraId="7C6B4AA5" w14:textId="77777777" w:rsidR="001E7A12" w:rsidRDefault="001E7A12" w:rsidP="001E7A12">
      <w:pPr>
        <w:pStyle w:val="StandardME"/>
      </w:pPr>
      <w:r w:rsidRPr="00E81AC2">
        <w:t>Die folgende Tabelle zeigt die in der Bilanz verrechneten Beträge:</w:t>
      </w:r>
    </w:p>
    <w:p w14:paraId="3B1BA968" w14:textId="77777777" w:rsidR="001E7A12" w:rsidRPr="00E81AC2" w:rsidRDefault="001E7A12" w:rsidP="001E7A12">
      <w:pPr>
        <w:pStyle w:val="StandardME"/>
      </w:pPr>
    </w:p>
    <w:tbl>
      <w:tblPr>
        <w:tblW w:w="0" w:type="auto"/>
        <w:tblInd w:w="959" w:type="dxa"/>
        <w:tblLook w:val="04A0" w:firstRow="1" w:lastRow="0" w:firstColumn="1" w:lastColumn="0" w:noHBand="0" w:noVBand="1"/>
      </w:tblPr>
      <w:tblGrid>
        <w:gridCol w:w="6520"/>
        <w:gridCol w:w="1808"/>
      </w:tblGrid>
      <w:tr w:rsidR="001E7A12" w14:paraId="45F6A436" w14:textId="77777777" w:rsidTr="008A27BF">
        <w:tc>
          <w:tcPr>
            <w:tcW w:w="6520" w:type="dxa"/>
          </w:tcPr>
          <w:p w14:paraId="2F3ED239" w14:textId="77777777" w:rsidR="001E7A12" w:rsidRDefault="001E7A12" w:rsidP="008A27BF">
            <w:pPr>
              <w:pStyle w:val="StandardME"/>
              <w:ind w:left="0"/>
            </w:pPr>
          </w:p>
        </w:tc>
        <w:tc>
          <w:tcPr>
            <w:tcW w:w="1808" w:type="dxa"/>
          </w:tcPr>
          <w:p w14:paraId="1813AD93" w14:textId="77777777" w:rsidR="001E7A12" w:rsidRDefault="001E7A12" w:rsidP="008A27BF">
            <w:pPr>
              <w:pStyle w:val="StandardME"/>
              <w:ind w:left="0"/>
            </w:pPr>
            <w:r>
              <w:t>T€</w:t>
            </w:r>
          </w:p>
        </w:tc>
      </w:tr>
      <w:tr w:rsidR="001E7A12" w14:paraId="14F53333" w14:textId="77777777" w:rsidTr="008A27BF">
        <w:tc>
          <w:tcPr>
            <w:tcW w:w="6520" w:type="dxa"/>
          </w:tcPr>
          <w:p w14:paraId="22069438" w14:textId="77777777" w:rsidR="001E7A12" w:rsidRDefault="001E7A12" w:rsidP="008A27BF">
            <w:pPr>
              <w:pStyle w:val="StandardME"/>
              <w:ind w:left="0"/>
            </w:pPr>
          </w:p>
        </w:tc>
        <w:tc>
          <w:tcPr>
            <w:tcW w:w="1808" w:type="dxa"/>
          </w:tcPr>
          <w:p w14:paraId="7170F1B2" w14:textId="77777777" w:rsidR="001E7A12" w:rsidRDefault="001E7A12" w:rsidP="008A27BF">
            <w:pPr>
              <w:pStyle w:val="StandardME"/>
              <w:ind w:left="0"/>
              <w:jc w:val="right"/>
            </w:pPr>
          </w:p>
        </w:tc>
      </w:tr>
      <w:tr w:rsidR="001E7A12" w14:paraId="252BBEAC" w14:textId="77777777" w:rsidTr="008A27BF">
        <w:tc>
          <w:tcPr>
            <w:tcW w:w="6520" w:type="dxa"/>
          </w:tcPr>
          <w:p w14:paraId="1DB9F6FC" w14:textId="77777777" w:rsidR="001E7A12" w:rsidRDefault="001E7A12" w:rsidP="008A27BF">
            <w:pPr>
              <w:pStyle w:val="StandardME"/>
              <w:ind w:left="0"/>
            </w:pPr>
            <w:r w:rsidRPr="00E81AC2">
              <w:t>Zeitwerte Rückdeckungsversicherungen</w:t>
            </w:r>
          </w:p>
        </w:tc>
        <w:tc>
          <w:tcPr>
            <w:tcW w:w="1808" w:type="dxa"/>
          </w:tcPr>
          <w:p w14:paraId="0244D1A8" w14:textId="77777777" w:rsidR="001E7A12" w:rsidRDefault="001E7A12" w:rsidP="008A27BF">
            <w:pPr>
              <w:pStyle w:val="StandardME"/>
              <w:ind w:left="0"/>
              <w:jc w:val="right"/>
            </w:pPr>
          </w:p>
        </w:tc>
      </w:tr>
      <w:tr w:rsidR="001E7A12" w14:paraId="39283F4A" w14:textId="77777777" w:rsidTr="008A27BF">
        <w:tc>
          <w:tcPr>
            <w:tcW w:w="6520" w:type="dxa"/>
          </w:tcPr>
          <w:p w14:paraId="1A3E9F83" w14:textId="77777777" w:rsidR="001E7A12" w:rsidRDefault="001E7A12" w:rsidP="008A27BF">
            <w:pPr>
              <w:pStyle w:val="StandardME"/>
              <w:ind w:left="0"/>
            </w:pPr>
          </w:p>
        </w:tc>
        <w:tc>
          <w:tcPr>
            <w:tcW w:w="1808" w:type="dxa"/>
          </w:tcPr>
          <w:p w14:paraId="6F7A1298" w14:textId="77777777" w:rsidR="001E7A12" w:rsidRDefault="001E7A12" w:rsidP="008A27BF">
            <w:pPr>
              <w:pStyle w:val="StandardME"/>
              <w:ind w:left="0"/>
              <w:jc w:val="right"/>
            </w:pPr>
          </w:p>
        </w:tc>
      </w:tr>
      <w:tr w:rsidR="001E7A12" w14:paraId="6FB9CB87" w14:textId="77777777" w:rsidTr="008A27BF">
        <w:tc>
          <w:tcPr>
            <w:tcW w:w="6520" w:type="dxa"/>
          </w:tcPr>
          <w:p w14:paraId="5810CD47" w14:textId="77777777" w:rsidR="001E7A12" w:rsidRDefault="001E7A12" w:rsidP="008A27BF">
            <w:pPr>
              <w:pStyle w:val="StandardME"/>
              <w:ind w:left="0"/>
            </w:pPr>
            <w:r w:rsidRPr="00E81AC2">
              <w:t>Pensionsrückstellungen</w:t>
            </w:r>
          </w:p>
        </w:tc>
        <w:tc>
          <w:tcPr>
            <w:tcW w:w="1808" w:type="dxa"/>
          </w:tcPr>
          <w:p w14:paraId="179FFD01" w14:textId="77777777" w:rsidR="001E7A12" w:rsidRDefault="001E7A12" w:rsidP="008A27BF">
            <w:pPr>
              <w:pStyle w:val="StandardME"/>
              <w:ind w:left="0"/>
              <w:jc w:val="right"/>
            </w:pPr>
          </w:p>
        </w:tc>
      </w:tr>
      <w:tr w:rsidR="001E7A12" w14:paraId="4ED51910" w14:textId="77777777" w:rsidTr="008A27BF">
        <w:tc>
          <w:tcPr>
            <w:tcW w:w="6520" w:type="dxa"/>
          </w:tcPr>
          <w:p w14:paraId="45C1F4C7" w14:textId="77777777" w:rsidR="001E7A12" w:rsidRDefault="001E7A12" w:rsidP="008A27BF">
            <w:pPr>
              <w:pStyle w:val="StandardME"/>
              <w:ind w:left="0"/>
            </w:pPr>
          </w:p>
        </w:tc>
        <w:tc>
          <w:tcPr>
            <w:tcW w:w="1808" w:type="dxa"/>
            <w:tcBorders>
              <w:bottom w:val="single" w:sz="4" w:space="0" w:color="auto"/>
            </w:tcBorders>
          </w:tcPr>
          <w:p w14:paraId="3CD83E26" w14:textId="77777777" w:rsidR="001E7A12" w:rsidRDefault="001E7A12" w:rsidP="008A27BF">
            <w:pPr>
              <w:pStyle w:val="StandardME"/>
              <w:ind w:left="0"/>
              <w:jc w:val="right"/>
            </w:pPr>
          </w:p>
        </w:tc>
      </w:tr>
      <w:tr w:rsidR="001E7A12" w14:paraId="63A17FE5" w14:textId="77777777" w:rsidTr="008A27BF">
        <w:tc>
          <w:tcPr>
            <w:tcW w:w="6520" w:type="dxa"/>
          </w:tcPr>
          <w:p w14:paraId="602F4BCF" w14:textId="77777777" w:rsidR="001E7A12" w:rsidRDefault="001E7A12" w:rsidP="008A27BF">
            <w:pPr>
              <w:pStyle w:val="StandardME"/>
              <w:ind w:left="0"/>
            </w:pPr>
            <w:r w:rsidRPr="00E81AC2">
              <w:t>Differenz</w:t>
            </w:r>
          </w:p>
        </w:tc>
        <w:tc>
          <w:tcPr>
            <w:tcW w:w="1808" w:type="dxa"/>
            <w:tcBorders>
              <w:top w:val="single" w:sz="4" w:space="0" w:color="auto"/>
            </w:tcBorders>
          </w:tcPr>
          <w:p w14:paraId="117C2B9A" w14:textId="77777777" w:rsidR="001E7A12" w:rsidRDefault="001E7A12" w:rsidP="008A27BF">
            <w:pPr>
              <w:pStyle w:val="StandardME"/>
              <w:ind w:left="0"/>
              <w:jc w:val="right"/>
            </w:pPr>
          </w:p>
        </w:tc>
      </w:tr>
    </w:tbl>
    <w:p w14:paraId="45B462EF" w14:textId="77777777" w:rsidR="001E7A12" w:rsidRDefault="001E7A12" w:rsidP="001E7A12">
      <w:pPr>
        <w:pStyle w:val="StandardME"/>
      </w:pPr>
    </w:p>
    <w:p w14:paraId="3444567F" w14:textId="77777777" w:rsidR="001E7A12" w:rsidRDefault="001E7A12" w:rsidP="001E7A12">
      <w:pPr>
        <w:pStyle w:val="StandardME"/>
      </w:pPr>
    </w:p>
    <w:p w14:paraId="3CB720A7" w14:textId="77777777" w:rsidR="001E7A12" w:rsidRDefault="001E7A12" w:rsidP="001E7A12">
      <w:pPr>
        <w:pStyle w:val="StandardME"/>
      </w:pPr>
      <w:r w:rsidRPr="00550420">
        <w:t>Die Zeitwerte der Rückdeckungsversicherungen entsprechendem vom Versicherer nachgewiesenen Deckungskapital.</w:t>
      </w:r>
      <w:r>
        <w:t xml:space="preserve"> </w:t>
      </w:r>
      <w:r w:rsidRPr="00550420">
        <w:t>Eine Saldierung erfolgte jeweils für jede einzelne Zusage</w:t>
      </w:r>
      <w:r>
        <w:t xml:space="preserve"> </w:t>
      </w:r>
      <w:r w:rsidRPr="00550420">
        <w:t>getrennt, womit sich folgender Bilanzausweis ergibt:</w:t>
      </w:r>
    </w:p>
    <w:p w14:paraId="586C6A54" w14:textId="77777777" w:rsidR="001E7A12" w:rsidRDefault="001E7A12" w:rsidP="001E7A12">
      <w:pPr>
        <w:pStyle w:val="StandardME"/>
      </w:pPr>
    </w:p>
    <w:tbl>
      <w:tblPr>
        <w:tblW w:w="0" w:type="auto"/>
        <w:tblInd w:w="959" w:type="dxa"/>
        <w:tblLook w:val="04A0" w:firstRow="1" w:lastRow="0" w:firstColumn="1" w:lastColumn="0" w:noHBand="0" w:noVBand="1"/>
      </w:tblPr>
      <w:tblGrid>
        <w:gridCol w:w="6520"/>
        <w:gridCol w:w="1808"/>
      </w:tblGrid>
      <w:tr w:rsidR="001E7A12" w14:paraId="079A9220" w14:textId="77777777" w:rsidTr="008A27BF">
        <w:tc>
          <w:tcPr>
            <w:tcW w:w="6520" w:type="dxa"/>
          </w:tcPr>
          <w:p w14:paraId="5237F32E" w14:textId="77777777" w:rsidR="001E7A12" w:rsidRDefault="001E7A12" w:rsidP="008A27BF">
            <w:pPr>
              <w:pStyle w:val="StandardME"/>
              <w:ind w:left="0"/>
            </w:pPr>
          </w:p>
        </w:tc>
        <w:tc>
          <w:tcPr>
            <w:tcW w:w="1808" w:type="dxa"/>
          </w:tcPr>
          <w:p w14:paraId="4778FD4F" w14:textId="77777777" w:rsidR="001E7A12" w:rsidRDefault="001E7A12" w:rsidP="008A27BF">
            <w:pPr>
              <w:pStyle w:val="StandardME"/>
              <w:ind w:left="0"/>
            </w:pPr>
            <w:r>
              <w:t>T€</w:t>
            </w:r>
          </w:p>
        </w:tc>
      </w:tr>
      <w:tr w:rsidR="001E7A12" w14:paraId="0261073A" w14:textId="77777777" w:rsidTr="008A27BF">
        <w:tc>
          <w:tcPr>
            <w:tcW w:w="6520" w:type="dxa"/>
          </w:tcPr>
          <w:p w14:paraId="4FE4819B" w14:textId="77777777" w:rsidR="001E7A12" w:rsidRDefault="001E7A12" w:rsidP="008A27BF">
            <w:pPr>
              <w:pStyle w:val="StandardME"/>
              <w:ind w:left="0"/>
            </w:pPr>
          </w:p>
        </w:tc>
        <w:tc>
          <w:tcPr>
            <w:tcW w:w="1808" w:type="dxa"/>
          </w:tcPr>
          <w:p w14:paraId="0C4D090E" w14:textId="77777777" w:rsidR="001E7A12" w:rsidRDefault="001E7A12" w:rsidP="008A27BF">
            <w:pPr>
              <w:pStyle w:val="StandardME"/>
              <w:ind w:left="0"/>
              <w:jc w:val="right"/>
            </w:pPr>
          </w:p>
        </w:tc>
      </w:tr>
      <w:tr w:rsidR="001E7A12" w14:paraId="2A57EE6F" w14:textId="77777777" w:rsidTr="008A27BF">
        <w:tc>
          <w:tcPr>
            <w:tcW w:w="6520" w:type="dxa"/>
          </w:tcPr>
          <w:p w14:paraId="5F5EE4D4" w14:textId="77777777" w:rsidR="001E7A12" w:rsidRDefault="001E7A12" w:rsidP="008A27BF">
            <w:pPr>
              <w:pStyle w:val="StandardME"/>
              <w:ind w:left="0"/>
            </w:pPr>
            <w:r w:rsidRPr="00550420">
              <w:t>Aktiver Unterschiedsbetrag aus der</w:t>
            </w:r>
            <w:r>
              <w:t xml:space="preserve"> </w:t>
            </w:r>
            <w:r w:rsidRPr="00550420">
              <w:t>Vermögensverrechnung</w:t>
            </w:r>
          </w:p>
        </w:tc>
        <w:tc>
          <w:tcPr>
            <w:tcW w:w="1808" w:type="dxa"/>
          </w:tcPr>
          <w:p w14:paraId="567D9207" w14:textId="77777777" w:rsidR="001E7A12" w:rsidRDefault="001E7A12" w:rsidP="008A27BF">
            <w:pPr>
              <w:pStyle w:val="StandardME"/>
              <w:ind w:left="0"/>
              <w:jc w:val="right"/>
            </w:pPr>
          </w:p>
        </w:tc>
      </w:tr>
      <w:tr w:rsidR="001E7A12" w14:paraId="40B7583E" w14:textId="77777777" w:rsidTr="008A27BF">
        <w:tc>
          <w:tcPr>
            <w:tcW w:w="6520" w:type="dxa"/>
          </w:tcPr>
          <w:p w14:paraId="0A62F4A4" w14:textId="77777777" w:rsidR="001E7A12" w:rsidRDefault="001E7A12" w:rsidP="008A27BF">
            <w:pPr>
              <w:pStyle w:val="StandardME"/>
              <w:ind w:left="0"/>
            </w:pPr>
          </w:p>
        </w:tc>
        <w:tc>
          <w:tcPr>
            <w:tcW w:w="1808" w:type="dxa"/>
          </w:tcPr>
          <w:p w14:paraId="114FE2AA" w14:textId="77777777" w:rsidR="001E7A12" w:rsidRDefault="001E7A12" w:rsidP="008A27BF">
            <w:pPr>
              <w:pStyle w:val="StandardME"/>
              <w:ind w:left="0"/>
              <w:jc w:val="right"/>
            </w:pPr>
          </w:p>
        </w:tc>
      </w:tr>
      <w:tr w:rsidR="001E7A12" w14:paraId="3C879DCD" w14:textId="77777777" w:rsidTr="008A27BF">
        <w:tc>
          <w:tcPr>
            <w:tcW w:w="6520" w:type="dxa"/>
          </w:tcPr>
          <w:p w14:paraId="54C11D1C" w14:textId="77777777" w:rsidR="001E7A12" w:rsidRDefault="001E7A12" w:rsidP="008A27BF">
            <w:pPr>
              <w:pStyle w:val="StandardME"/>
              <w:ind w:left="0"/>
            </w:pPr>
            <w:r w:rsidRPr="00E81AC2">
              <w:lastRenderedPageBreak/>
              <w:t>Pensionsrückstellungen</w:t>
            </w:r>
          </w:p>
        </w:tc>
        <w:tc>
          <w:tcPr>
            <w:tcW w:w="1808" w:type="dxa"/>
          </w:tcPr>
          <w:p w14:paraId="0F86AC2B" w14:textId="77777777" w:rsidR="001E7A12" w:rsidRDefault="001E7A12" w:rsidP="008A27BF">
            <w:pPr>
              <w:pStyle w:val="StandardME"/>
              <w:ind w:left="0"/>
              <w:jc w:val="right"/>
            </w:pPr>
          </w:p>
        </w:tc>
      </w:tr>
    </w:tbl>
    <w:p w14:paraId="39BD9372" w14:textId="77777777" w:rsidR="001E7A12" w:rsidRDefault="001E7A12" w:rsidP="001E7A12">
      <w:pPr>
        <w:pStyle w:val="StandardME"/>
      </w:pPr>
    </w:p>
    <w:p w14:paraId="38CE4B50" w14:textId="77777777" w:rsidR="001E7A12" w:rsidRDefault="001E7A12" w:rsidP="001E7A12">
      <w:pPr>
        <w:pStyle w:val="StandardME"/>
      </w:pPr>
      <w:r w:rsidRPr="00550420">
        <w:t>Entsprechend werden die zugehörigen Aufwendungen und</w:t>
      </w:r>
      <w:r>
        <w:t xml:space="preserve"> </w:t>
      </w:r>
      <w:r w:rsidRPr="00550420">
        <w:t>Erträge aus der Abzinsung und aus dem zu verrechnenden</w:t>
      </w:r>
      <w:r>
        <w:t xml:space="preserve"> </w:t>
      </w:r>
      <w:r w:rsidRPr="00550420">
        <w:t>Vermögen saldiert:</w:t>
      </w:r>
    </w:p>
    <w:p w14:paraId="5D2C202A" w14:textId="77777777" w:rsidR="001E7A12" w:rsidRDefault="001E7A12" w:rsidP="001E7A12">
      <w:pPr>
        <w:pStyle w:val="StandardME"/>
      </w:pPr>
    </w:p>
    <w:p w14:paraId="00DADEE0" w14:textId="77777777" w:rsidR="001E7A12" w:rsidRDefault="001E7A12" w:rsidP="001E7A12">
      <w:pPr>
        <w:pStyle w:val="StandardME"/>
      </w:pPr>
    </w:p>
    <w:tbl>
      <w:tblPr>
        <w:tblW w:w="0" w:type="auto"/>
        <w:tblInd w:w="959" w:type="dxa"/>
        <w:tblLook w:val="04A0" w:firstRow="1" w:lastRow="0" w:firstColumn="1" w:lastColumn="0" w:noHBand="0" w:noVBand="1"/>
      </w:tblPr>
      <w:tblGrid>
        <w:gridCol w:w="6520"/>
        <w:gridCol w:w="1808"/>
      </w:tblGrid>
      <w:tr w:rsidR="001E7A12" w14:paraId="52956E4E" w14:textId="77777777" w:rsidTr="008A27BF">
        <w:tc>
          <w:tcPr>
            <w:tcW w:w="6520" w:type="dxa"/>
          </w:tcPr>
          <w:p w14:paraId="67A4F544" w14:textId="77777777" w:rsidR="001E7A12" w:rsidRDefault="001E7A12" w:rsidP="008A27BF">
            <w:pPr>
              <w:pStyle w:val="StandardME"/>
              <w:ind w:left="0"/>
            </w:pPr>
          </w:p>
        </w:tc>
        <w:tc>
          <w:tcPr>
            <w:tcW w:w="1808" w:type="dxa"/>
          </w:tcPr>
          <w:p w14:paraId="3E620CE4" w14:textId="77777777" w:rsidR="001E7A12" w:rsidRDefault="001E7A12" w:rsidP="008A27BF">
            <w:pPr>
              <w:pStyle w:val="StandardME"/>
              <w:ind w:left="0"/>
            </w:pPr>
            <w:r>
              <w:t>T€</w:t>
            </w:r>
          </w:p>
        </w:tc>
      </w:tr>
      <w:tr w:rsidR="001E7A12" w14:paraId="2FCFBBD8" w14:textId="77777777" w:rsidTr="008A27BF">
        <w:tc>
          <w:tcPr>
            <w:tcW w:w="6520" w:type="dxa"/>
          </w:tcPr>
          <w:p w14:paraId="49B57A41" w14:textId="77777777" w:rsidR="001E7A12" w:rsidRDefault="001E7A12" w:rsidP="008A27BF">
            <w:pPr>
              <w:pStyle w:val="StandardME"/>
              <w:ind w:left="0"/>
            </w:pPr>
          </w:p>
        </w:tc>
        <w:tc>
          <w:tcPr>
            <w:tcW w:w="1808" w:type="dxa"/>
          </w:tcPr>
          <w:p w14:paraId="521FFA3C" w14:textId="77777777" w:rsidR="001E7A12" w:rsidRDefault="001E7A12" w:rsidP="008A27BF">
            <w:pPr>
              <w:pStyle w:val="StandardME"/>
              <w:ind w:left="0"/>
              <w:jc w:val="right"/>
            </w:pPr>
          </w:p>
        </w:tc>
      </w:tr>
      <w:tr w:rsidR="001E7A12" w14:paraId="188C050F" w14:textId="77777777" w:rsidTr="008A27BF">
        <w:tc>
          <w:tcPr>
            <w:tcW w:w="6520" w:type="dxa"/>
          </w:tcPr>
          <w:p w14:paraId="4F662476" w14:textId="77777777" w:rsidR="001E7A12" w:rsidRDefault="001E7A12" w:rsidP="008A27BF">
            <w:pPr>
              <w:pStyle w:val="StandardME"/>
              <w:ind w:left="0"/>
            </w:pPr>
            <w:r>
              <w:t>Erträge aus</w:t>
            </w:r>
            <w:r w:rsidRPr="00E81AC2">
              <w:t xml:space="preserve"> Rückdeckungsversicherungen</w:t>
            </w:r>
          </w:p>
        </w:tc>
        <w:tc>
          <w:tcPr>
            <w:tcW w:w="1808" w:type="dxa"/>
          </w:tcPr>
          <w:p w14:paraId="1C91984A" w14:textId="77777777" w:rsidR="001E7A12" w:rsidRDefault="001E7A12" w:rsidP="008A27BF">
            <w:pPr>
              <w:pStyle w:val="StandardME"/>
              <w:ind w:left="0"/>
              <w:jc w:val="right"/>
            </w:pPr>
          </w:p>
        </w:tc>
      </w:tr>
      <w:tr w:rsidR="001E7A12" w14:paraId="6B506EB2" w14:textId="77777777" w:rsidTr="008A27BF">
        <w:tc>
          <w:tcPr>
            <w:tcW w:w="6520" w:type="dxa"/>
          </w:tcPr>
          <w:p w14:paraId="4EAAD070" w14:textId="77777777" w:rsidR="001E7A12" w:rsidRDefault="001E7A12" w:rsidP="008A27BF">
            <w:pPr>
              <w:pStyle w:val="StandardME"/>
              <w:ind w:left="0"/>
            </w:pPr>
          </w:p>
        </w:tc>
        <w:tc>
          <w:tcPr>
            <w:tcW w:w="1808" w:type="dxa"/>
          </w:tcPr>
          <w:p w14:paraId="0A0B372D" w14:textId="77777777" w:rsidR="001E7A12" w:rsidRDefault="001E7A12" w:rsidP="008A27BF">
            <w:pPr>
              <w:pStyle w:val="StandardME"/>
              <w:ind w:left="0"/>
              <w:jc w:val="right"/>
            </w:pPr>
          </w:p>
        </w:tc>
      </w:tr>
      <w:tr w:rsidR="001E7A12" w14:paraId="2C23E8AA" w14:textId="77777777" w:rsidTr="008A27BF">
        <w:tc>
          <w:tcPr>
            <w:tcW w:w="6520" w:type="dxa"/>
          </w:tcPr>
          <w:p w14:paraId="07B38918" w14:textId="77777777" w:rsidR="001E7A12" w:rsidRDefault="001E7A12" w:rsidP="008A27BF">
            <w:pPr>
              <w:pStyle w:val="StandardME"/>
              <w:ind w:left="0"/>
            </w:pPr>
            <w:r w:rsidRPr="00550420">
              <w:t>Zinsaufwand aus der Abzinsung von</w:t>
            </w:r>
            <w:r>
              <w:rPr>
                <w:rFonts w:ascii="KeplerStd-Light" w:hAnsi="KeplerStd-Light" w:cs="KeplerStd-Light"/>
              </w:rPr>
              <w:t xml:space="preserve"> </w:t>
            </w:r>
            <w:r w:rsidRPr="00E81AC2">
              <w:t>Pensionsrückstellungen</w:t>
            </w:r>
          </w:p>
        </w:tc>
        <w:tc>
          <w:tcPr>
            <w:tcW w:w="1808" w:type="dxa"/>
          </w:tcPr>
          <w:p w14:paraId="0D9F1CE3" w14:textId="77777777" w:rsidR="001E7A12" w:rsidRDefault="001E7A12" w:rsidP="008A27BF">
            <w:pPr>
              <w:pStyle w:val="StandardME"/>
              <w:ind w:left="0"/>
              <w:jc w:val="right"/>
            </w:pPr>
          </w:p>
        </w:tc>
      </w:tr>
      <w:tr w:rsidR="001E7A12" w14:paraId="385FB415" w14:textId="77777777" w:rsidTr="008A27BF">
        <w:tc>
          <w:tcPr>
            <w:tcW w:w="6520" w:type="dxa"/>
          </w:tcPr>
          <w:p w14:paraId="78A17E12" w14:textId="77777777" w:rsidR="001E7A12" w:rsidRDefault="001E7A12" w:rsidP="008A27BF">
            <w:pPr>
              <w:pStyle w:val="StandardME"/>
              <w:ind w:left="0"/>
            </w:pPr>
          </w:p>
        </w:tc>
        <w:tc>
          <w:tcPr>
            <w:tcW w:w="1808" w:type="dxa"/>
            <w:tcBorders>
              <w:bottom w:val="single" w:sz="4" w:space="0" w:color="auto"/>
            </w:tcBorders>
          </w:tcPr>
          <w:p w14:paraId="666E8135" w14:textId="77777777" w:rsidR="001E7A12" w:rsidRDefault="001E7A12" w:rsidP="008A27BF">
            <w:pPr>
              <w:pStyle w:val="StandardME"/>
              <w:ind w:left="0"/>
              <w:jc w:val="right"/>
            </w:pPr>
          </w:p>
        </w:tc>
      </w:tr>
      <w:tr w:rsidR="001E7A12" w14:paraId="66D86482" w14:textId="77777777" w:rsidTr="008A27BF">
        <w:tc>
          <w:tcPr>
            <w:tcW w:w="6520" w:type="dxa"/>
          </w:tcPr>
          <w:p w14:paraId="4A8C5DB3" w14:textId="77777777" w:rsidR="001E7A12" w:rsidRDefault="001E7A12" w:rsidP="008A27BF">
            <w:pPr>
              <w:pStyle w:val="StandardME"/>
              <w:ind w:left="0"/>
            </w:pPr>
            <w:r>
              <w:t>Saldo</w:t>
            </w:r>
          </w:p>
        </w:tc>
        <w:tc>
          <w:tcPr>
            <w:tcW w:w="1808" w:type="dxa"/>
            <w:tcBorders>
              <w:top w:val="single" w:sz="4" w:space="0" w:color="auto"/>
            </w:tcBorders>
          </w:tcPr>
          <w:p w14:paraId="05F36E3A" w14:textId="77777777" w:rsidR="001E7A12" w:rsidRDefault="001E7A12" w:rsidP="008A27BF">
            <w:pPr>
              <w:pStyle w:val="StandardME"/>
              <w:ind w:left="0"/>
              <w:jc w:val="right"/>
            </w:pPr>
          </w:p>
        </w:tc>
      </w:tr>
    </w:tbl>
    <w:p w14:paraId="1694CD55" w14:textId="77777777" w:rsidR="001E7A12" w:rsidRDefault="001E7A12" w:rsidP="001E7A12">
      <w:pPr>
        <w:pStyle w:val="StandardME"/>
      </w:pPr>
    </w:p>
    <w:p w14:paraId="65960440" w14:textId="77777777" w:rsidR="001E7A12" w:rsidRDefault="001E7A12" w:rsidP="001E7A12">
      <w:pPr>
        <w:pStyle w:val="StandardME"/>
      </w:pPr>
    </w:p>
    <w:p w14:paraId="472E0B4D" w14:textId="77777777" w:rsidR="001E7A12" w:rsidRDefault="001E7A12" w:rsidP="001E7A12">
      <w:pPr>
        <w:pStyle w:val="StandardME"/>
        <w:rPr>
          <w:b/>
        </w:rPr>
      </w:pPr>
      <w:r w:rsidRPr="00273D77">
        <w:rPr>
          <w:b/>
        </w:rPr>
        <w:t>Sonstige Rückstellungen</w:t>
      </w:r>
    </w:p>
    <w:p w14:paraId="4C747312" w14:textId="77777777" w:rsidR="001E7A12" w:rsidRPr="00273D77" w:rsidRDefault="001E7A12" w:rsidP="001E7A12">
      <w:pPr>
        <w:pStyle w:val="StandardME"/>
        <w:rPr>
          <w:b/>
        </w:rPr>
      </w:pPr>
    </w:p>
    <w:p w14:paraId="2A6F5B2C" w14:textId="77777777" w:rsidR="001E7A12" w:rsidRPr="00273D77" w:rsidRDefault="001E7A12" w:rsidP="001E7A12">
      <w:pPr>
        <w:pStyle w:val="StandardME"/>
      </w:pPr>
      <w:r w:rsidRPr="00273D77">
        <w:t xml:space="preserve">Die sonstigen Rückstellungen enthalten im Wesentlichen </w:t>
      </w:r>
      <w:r>
        <w:rPr>
          <w:i/>
          <w:color w:val="0070C0"/>
        </w:rPr>
        <w:t>(</w:t>
      </w:r>
      <w:r w:rsidR="00076A9C">
        <w:rPr>
          <w:i/>
          <w:color w:val="0070C0"/>
        </w:rPr>
        <w:t>z.</w:t>
      </w:r>
      <w:r w:rsidRPr="00713F44">
        <w:rPr>
          <w:i/>
          <w:color w:val="0070C0"/>
        </w:rPr>
        <w:t>B.</w:t>
      </w:r>
      <w:r>
        <w:rPr>
          <w:i/>
          <w:color w:val="0070C0"/>
        </w:rPr>
        <w:t>)</w:t>
      </w:r>
      <w:r w:rsidRPr="00273D77">
        <w:t xml:space="preserve"> Rückstellungen für Gewährleistungsverpflichtungen, Urlaubsverpflichtungen, Tantiemen und Verluste aus Lieferkontrakten.</w:t>
      </w:r>
    </w:p>
    <w:p w14:paraId="0D097477" w14:textId="77777777" w:rsidR="001E7A12" w:rsidRDefault="001E7A12" w:rsidP="001E7A12">
      <w:pPr>
        <w:pStyle w:val="StandardME"/>
      </w:pPr>
    </w:p>
    <w:p w14:paraId="3EC5A5AA" w14:textId="77777777" w:rsidR="001E7A12" w:rsidRDefault="001E7A12" w:rsidP="001E7A12">
      <w:pPr>
        <w:pStyle w:val="StandardME"/>
      </w:pPr>
    </w:p>
    <w:p w14:paraId="3F713995" w14:textId="77777777" w:rsidR="001E7A12" w:rsidRDefault="001E7A12" w:rsidP="001E7A12">
      <w:pPr>
        <w:pStyle w:val="StandardME"/>
        <w:rPr>
          <w:b/>
        </w:rPr>
      </w:pPr>
      <w:r w:rsidRPr="00EB18F5">
        <w:rPr>
          <w:b/>
        </w:rPr>
        <w:t>Verbindlichkeiten</w:t>
      </w:r>
    </w:p>
    <w:p w14:paraId="75BAE643" w14:textId="77777777" w:rsidR="001E7A12" w:rsidRDefault="001E7A12" w:rsidP="001E7A12">
      <w:pPr>
        <w:pStyle w:val="StandardME"/>
        <w:rPr>
          <w:b/>
        </w:rPr>
      </w:pPr>
    </w:p>
    <w:p w14:paraId="1E209014" w14:textId="77777777" w:rsidR="001E7A12" w:rsidRDefault="001E7A12" w:rsidP="001E7A12">
      <w:pPr>
        <w:pStyle w:val="StandardME"/>
        <w:rPr>
          <w:b/>
        </w:rPr>
      </w:pPr>
      <w:r>
        <w:t>Die Restlaufzeiten der Verbindlichkeiten gliedern sich wie folgt:</w:t>
      </w:r>
    </w:p>
    <w:p w14:paraId="62440CEE" w14:textId="77777777" w:rsidR="001E7A12" w:rsidRDefault="001E7A12" w:rsidP="001E7A12">
      <w:pPr>
        <w:pStyle w:val="StandardME"/>
        <w:rPr>
          <w:b/>
        </w:rPr>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D127CD" w14:paraId="3E6DC1CF" w14:textId="77777777" w:rsidTr="00B533BD">
        <w:tc>
          <w:tcPr>
            <w:tcW w:w="1701" w:type="dxa"/>
            <w:tcBorders>
              <w:left w:val="single" w:sz="4" w:space="0" w:color="auto"/>
            </w:tcBorders>
          </w:tcPr>
          <w:p w14:paraId="67B0F31B" w14:textId="77777777" w:rsidR="00D127CD" w:rsidRDefault="00D127CD" w:rsidP="000C1557">
            <w:pPr>
              <w:spacing w:before="60" w:after="60"/>
            </w:pPr>
          </w:p>
        </w:tc>
        <w:tc>
          <w:tcPr>
            <w:tcW w:w="1531" w:type="dxa"/>
          </w:tcPr>
          <w:p w14:paraId="0A6B3B30" w14:textId="77777777" w:rsidR="00D127CD" w:rsidRDefault="00ED30CC" w:rsidP="000C1557">
            <w:pPr>
              <w:spacing w:before="60" w:after="60"/>
              <w:jc w:val="center"/>
            </w:pPr>
            <w:r>
              <w:t xml:space="preserve">Geschäftsjahr </w:t>
            </w:r>
            <w:r>
              <w:rPr>
                <w:vanish/>
              </w:rPr>
              <w:t>[DtBiljahr_bis.:</w:t>
            </w:r>
            <w:r>
              <w:t>@Datum@</w:t>
            </w:r>
            <w:r>
              <w:rPr>
                <w:vanish/>
              </w:rPr>
              <w:t>]</w:t>
            </w:r>
          </w:p>
        </w:tc>
        <w:tc>
          <w:tcPr>
            <w:tcW w:w="1814" w:type="dxa"/>
          </w:tcPr>
          <w:p w14:paraId="4ECA54E3" w14:textId="77777777" w:rsidR="00D127CD" w:rsidRDefault="00D127CD" w:rsidP="000C1557">
            <w:pPr>
              <w:spacing w:before="60" w:after="60"/>
              <w:jc w:val="center"/>
            </w:pPr>
            <w:r>
              <w:t>davon Restlaufzeit bis 1 Jahr</w:t>
            </w:r>
          </w:p>
        </w:tc>
        <w:tc>
          <w:tcPr>
            <w:tcW w:w="1814" w:type="dxa"/>
          </w:tcPr>
          <w:p w14:paraId="43276800" w14:textId="77777777" w:rsidR="00D127CD" w:rsidRDefault="00D127CD" w:rsidP="000C1557">
            <w:pPr>
              <w:spacing w:before="60" w:after="60"/>
              <w:jc w:val="center"/>
            </w:pPr>
            <w:r>
              <w:t>davon Restlaufzeit über 1</w:t>
            </w:r>
            <w:r w:rsidR="00ED30CC">
              <w:t xml:space="preserve"> </w:t>
            </w:r>
            <w:r>
              <w:t>Jahr</w:t>
            </w:r>
          </w:p>
        </w:tc>
        <w:tc>
          <w:tcPr>
            <w:tcW w:w="1814" w:type="dxa"/>
          </w:tcPr>
          <w:p w14:paraId="59CD922E" w14:textId="77777777" w:rsidR="00D127CD" w:rsidRDefault="00D127CD" w:rsidP="000C1557">
            <w:pPr>
              <w:spacing w:before="60" w:after="60"/>
              <w:jc w:val="center"/>
            </w:pPr>
            <w:r>
              <w:t>davon Restlaufzeit über 5 Jahre</w:t>
            </w:r>
          </w:p>
        </w:tc>
      </w:tr>
      <w:tr w:rsidR="00D127CD" w14:paraId="3F73A01D" w14:textId="77777777" w:rsidTr="00B533BD">
        <w:tc>
          <w:tcPr>
            <w:tcW w:w="1701" w:type="dxa"/>
            <w:tcBorders>
              <w:left w:val="single" w:sz="4" w:space="0" w:color="auto"/>
            </w:tcBorders>
          </w:tcPr>
          <w:p w14:paraId="13B0E689" w14:textId="77777777" w:rsidR="00D127CD" w:rsidRDefault="00D127CD" w:rsidP="000C1557">
            <w:pPr>
              <w:spacing w:before="60" w:after="60"/>
            </w:pPr>
            <w:r>
              <w:t xml:space="preserve">Verbindlichkeiten </w:t>
            </w:r>
          </w:p>
        </w:tc>
        <w:tc>
          <w:tcPr>
            <w:tcW w:w="1531" w:type="dxa"/>
          </w:tcPr>
          <w:p w14:paraId="0488E26D" w14:textId="77777777" w:rsidR="00D127CD" w:rsidRDefault="00D127CD" w:rsidP="000C1557">
            <w:pPr>
              <w:spacing w:before="60" w:after="60"/>
              <w:jc w:val="right"/>
            </w:pPr>
          </w:p>
        </w:tc>
        <w:tc>
          <w:tcPr>
            <w:tcW w:w="1814" w:type="dxa"/>
          </w:tcPr>
          <w:p w14:paraId="12631C1C" w14:textId="77777777" w:rsidR="00D127CD" w:rsidRDefault="00D127CD" w:rsidP="000C1557">
            <w:pPr>
              <w:spacing w:before="60" w:after="60"/>
              <w:jc w:val="right"/>
            </w:pPr>
          </w:p>
        </w:tc>
        <w:tc>
          <w:tcPr>
            <w:tcW w:w="1814" w:type="dxa"/>
          </w:tcPr>
          <w:p w14:paraId="7F3A0D99" w14:textId="77777777" w:rsidR="00D127CD" w:rsidRDefault="00D127CD" w:rsidP="000C1557">
            <w:pPr>
              <w:spacing w:before="60" w:after="60"/>
              <w:jc w:val="right"/>
            </w:pPr>
          </w:p>
        </w:tc>
        <w:tc>
          <w:tcPr>
            <w:tcW w:w="1814" w:type="dxa"/>
          </w:tcPr>
          <w:p w14:paraId="7128A5F5" w14:textId="77777777" w:rsidR="00D127CD" w:rsidRDefault="00D127CD" w:rsidP="000C1557">
            <w:pPr>
              <w:spacing w:before="60" w:after="60"/>
              <w:jc w:val="right"/>
            </w:pPr>
          </w:p>
        </w:tc>
      </w:tr>
    </w:tbl>
    <w:p w14:paraId="51D258F8" w14:textId="77777777" w:rsidR="001E7A12" w:rsidRDefault="001E7A12" w:rsidP="001E7A12">
      <w:pPr>
        <w:pStyle w:val="StandardME"/>
      </w:pPr>
    </w:p>
    <w:p w14:paraId="0DABF32B" w14:textId="77777777" w:rsidR="005079A2" w:rsidRDefault="005079A2" w:rsidP="001E7A12">
      <w:pPr>
        <w:pStyle w:val="StandardME"/>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5079A2" w14:paraId="55000083" w14:textId="77777777" w:rsidTr="00B7076F">
        <w:tc>
          <w:tcPr>
            <w:tcW w:w="1701" w:type="dxa"/>
            <w:tcBorders>
              <w:left w:val="single" w:sz="4" w:space="0" w:color="auto"/>
            </w:tcBorders>
          </w:tcPr>
          <w:p w14:paraId="189C80A1" w14:textId="77777777" w:rsidR="005079A2" w:rsidRDefault="005079A2" w:rsidP="00B7076F">
            <w:pPr>
              <w:spacing w:before="60" w:after="60"/>
            </w:pPr>
          </w:p>
        </w:tc>
        <w:tc>
          <w:tcPr>
            <w:tcW w:w="1531" w:type="dxa"/>
          </w:tcPr>
          <w:p w14:paraId="46FF6952" w14:textId="77777777" w:rsidR="005079A2" w:rsidRPr="004305C4" w:rsidRDefault="005079A2" w:rsidP="00B7076F">
            <w:pPr>
              <w:spacing w:before="60" w:after="60"/>
              <w:jc w:val="center"/>
            </w:pPr>
            <w:r>
              <w:t>Vor</w:t>
            </w:r>
            <w:r w:rsidR="00ED30CC">
              <w:t xml:space="preserve">jahr </w:t>
            </w:r>
            <w:r w:rsidR="00ED30CC">
              <w:rPr>
                <w:vanish/>
              </w:rPr>
              <w:t>[DtBiljahr_vjbis.:</w:t>
            </w:r>
            <w:r w:rsidR="00ED30CC">
              <w:t>@Datum@</w:t>
            </w:r>
            <w:r w:rsidR="00ED30CC">
              <w:rPr>
                <w:vanish/>
              </w:rPr>
              <w:t>]</w:t>
            </w:r>
          </w:p>
        </w:tc>
        <w:tc>
          <w:tcPr>
            <w:tcW w:w="1814" w:type="dxa"/>
          </w:tcPr>
          <w:p w14:paraId="4F78378B" w14:textId="77777777" w:rsidR="005079A2" w:rsidRDefault="005079A2" w:rsidP="00B7076F">
            <w:pPr>
              <w:spacing w:before="60" w:after="60"/>
              <w:jc w:val="center"/>
            </w:pPr>
            <w:r>
              <w:t>davon Restlaufzeit bis 1 Jahr</w:t>
            </w:r>
          </w:p>
        </w:tc>
        <w:tc>
          <w:tcPr>
            <w:tcW w:w="1814" w:type="dxa"/>
          </w:tcPr>
          <w:p w14:paraId="51F7B7A5" w14:textId="77777777" w:rsidR="005079A2" w:rsidRDefault="005079A2" w:rsidP="00B7076F">
            <w:pPr>
              <w:spacing w:before="60" w:after="60"/>
              <w:jc w:val="center"/>
            </w:pPr>
            <w:r>
              <w:t>davon Restlaufzeit über 1</w:t>
            </w:r>
            <w:r w:rsidR="00ED30CC">
              <w:t xml:space="preserve"> </w:t>
            </w:r>
            <w:r>
              <w:t>Jahr</w:t>
            </w:r>
          </w:p>
        </w:tc>
        <w:tc>
          <w:tcPr>
            <w:tcW w:w="1814" w:type="dxa"/>
          </w:tcPr>
          <w:p w14:paraId="274D2137" w14:textId="77777777" w:rsidR="005079A2" w:rsidRDefault="005079A2" w:rsidP="00B7076F">
            <w:pPr>
              <w:spacing w:before="60" w:after="60"/>
              <w:jc w:val="center"/>
            </w:pPr>
            <w:r>
              <w:t>davon Restlaufzeit über 5 Jahre</w:t>
            </w:r>
          </w:p>
        </w:tc>
      </w:tr>
      <w:tr w:rsidR="005079A2" w14:paraId="6E7AE74C" w14:textId="77777777" w:rsidTr="00B7076F">
        <w:tc>
          <w:tcPr>
            <w:tcW w:w="1701" w:type="dxa"/>
            <w:tcBorders>
              <w:left w:val="single" w:sz="4" w:space="0" w:color="auto"/>
            </w:tcBorders>
          </w:tcPr>
          <w:p w14:paraId="7C209101" w14:textId="77777777" w:rsidR="005079A2" w:rsidRDefault="005079A2" w:rsidP="00B7076F">
            <w:pPr>
              <w:spacing w:before="60" w:after="60"/>
            </w:pPr>
            <w:r>
              <w:t xml:space="preserve">Verbindlichkeiten </w:t>
            </w:r>
          </w:p>
        </w:tc>
        <w:tc>
          <w:tcPr>
            <w:tcW w:w="1531" w:type="dxa"/>
          </w:tcPr>
          <w:p w14:paraId="0867D764" w14:textId="77777777" w:rsidR="005079A2" w:rsidRDefault="005079A2" w:rsidP="00B7076F">
            <w:pPr>
              <w:spacing w:before="60" w:after="60"/>
              <w:jc w:val="right"/>
            </w:pPr>
          </w:p>
        </w:tc>
        <w:tc>
          <w:tcPr>
            <w:tcW w:w="1814" w:type="dxa"/>
          </w:tcPr>
          <w:p w14:paraId="12BECCE8" w14:textId="77777777" w:rsidR="005079A2" w:rsidRDefault="005079A2" w:rsidP="00B7076F">
            <w:pPr>
              <w:spacing w:before="60" w:after="60"/>
              <w:jc w:val="right"/>
            </w:pPr>
          </w:p>
        </w:tc>
        <w:tc>
          <w:tcPr>
            <w:tcW w:w="1814" w:type="dxa"/>
          </w:tcPr>
          <w:p w14:paraId="3CC78EE3" w14:textId="77777777" w:rsidR="005079A2" w:rsidRDefault="005079A2" w:rsidP="00B7076F">
            <w:pPr>
              <w:spacing w:before="60" w:after="60"/>
              <w:jc w:val="right"/>
            </w:pPr>
          </w:p>
        </w:tc>
        <w:tc>
          <w:tcPr>
            <w:tcW w:w="1814" w:type="dxa"/>
          </w:tcPr>
          <w:p w14:paraId="4EC1738E" w14:textId="77777777" w:rsidR="005079A2" w:rsidRDefault="005079A2" w:rsidP="00B7076F">
            <w:pPr>
              <w:spacing w:before="60" w:after="60"/>
              <w:jc w:val="right"/>
            </w:pPr>
          </w:p>
        </w:tc>
      </w:tr>
    </w:tbl>
    <w:p w14:paraId="7C085135" w14:textId="77777777" w:rsidR="005079A2" w:rsidRDefault="005079A2" w:rsidP="001E7A12">
      <w:pPr>
        <w:pStyle w:val="StandardME"/>
      </w:pPr>
    </w:p>
    <w:p w14:paraId="66204F2B" w14:textId="77777777" w:rsidR="00D127CD" w:rsidRPr="00CB4402" w:rsidRDefault="00D127CD" w:rsidP="001E7A12">
      <w:pPr>
        <w:pStyle w:val="StandardME"/>
      </w:pPr>
    </w:p>
    <w:p w14:paraId="008A1AA3" w14:textId="77777777" w:rsidR="001E7A12" w:rsidRPr="00EB18F5" w:rsidRDefault="001E7A12" w:rsidP="001E7A12">
      <w:pPr>
        <w:pStyle w:val="StandardME"/>
        <w:rPr>
          <w:i/>
        </w:rPr>
      </w:pPr>
      <w:r w:rsidRPr="00EB18F5">
        <w:t>Von den Ve</w:t>
      </w:r>
      <w:r>
        <w:t xml:space="preserve">rbindlichkeiten sind insgesamt </w:t>
      </w:r>
      <w:r w:rsidRPr="00EB18F5">
        <w:t>€ … durch Grundschulden / Sicherungsübereignung / Sicherungsabtretung von Forderungen besichert, davon € … Verbindlichkeiten gegenüber Kreditinstituten (Grundschulden), € … Verbindlichkeiten gegenüber … (Sicherungsabtretung von Forderungen) und € … sonstige Verbindlichkeiten (Sicherungsübereignung)</w:t>
      </w:r>
      <w:r w:rsidRPr="00EB18F5">
        <w:rPr>
          <w:i/>
        </w:rPr>
        <w:t xml:space="preserve">. </w:t>
      </w:r>
    </w:p>
    <w:p w14:paraId="4D2C95E9" w14:textId="77777777" w:rsidR="001E7A12" w:rsidRPr="00EB18F5" w:rsidRDefault="001E7A12" w:rsidP="001E7A12">
      <w:pPr>
        <w:pStyle w:val="StandardME"/>
      </w:pPr>
    </w:p>
    <w:p w14:paraId="427FFC6A" w14:textId="77777777" w:rsidR="001E7A12" w:rsidRPr="00EB18F5" w:rsidRDefault="001E7A12" w:rsidP="001E7A12">
      <w:pPr>
        <w:pStyle w:val="StandardME"/>
      </w:pPr>
      <w:r w:rsidRPr="00EB18F5">
        <w:t>Unter den Verbindlichkeiten aus Lieferungen und Leistungen / Verbindlichkeiten gegenüber Gesellschaftern / sonstigen Verbindlichkeiten sind Verbindlichkeiten gegenüber verbundene</w:t>
      </w:r>
      <w:r>
        <w:t>n Unternehmen von € … enthalten.</w:t>
      </w:r>
    </w:p>
    <w:p w14:paraId="43033B9C" w14:textId="77777777" w:rsidR="001E7A12" w:rsidRPr="00EB18F5" w:rsidRDefault="001E7A12" w:rsidP="001E7A12">
      <w:pPr>
        <w:pStyle w:val="StandardME"/>
      </w:pPr>
    </w:p>
    <w:p w14:paraId="6E12A5FD" w14:textId="77777777" w:rsidR="001E7A12" w:rsidRPr="00EB18F5" w:rsidRDefault="001E7A12" w:rsidP="001E7A12">
      <w:pPr>
        <w:pStyle w:val="StandardME"/>
      </w:pPr>
      <w:r w:rsidRPr="00EB18F5">
        <w:t>Unter den Verbindlichkeiten aus Lieferungen und Leistungen / Verbindlichkeiten gegen</w:t>
      </w:r>
      <w:r w:rsidR="00B1088C">
        <w:t>über verbundenen Unternehmen / s</w:t>
      </w:r>
      <w:r w:rsidRPr="00EB18F5">
        <w:t>onstigen Verbindlichkeiten sind Verbindlichkeiten gegenüber Gese</w:t>
      </w:r>
      <w:r>
        <w:t>llschaftern von € … ausgewiesen.</w:t>
      </w:r>
    </w:p>
    <w:p w14:paraId="5C76BE57" w14:textId="77777777" w:rsidR="001E7A12" w:rsidRPr="00EB18F5" w:rsidRDefault="001E7A12" w:rsidP="001E7A12">
      <w:pPr>
        <w:pStyle w:val="StandardME"/>
      </w:pPr>
    </w:p>
    <w:p w14:paraId="5270EAF1" w14:textId="77777777" w:rsidR="001E7A12" w:rsidRDefault="001E7A12" w:rsidP="001E7A12">
      <w:pPr>
        <w:pStyle w:val="StandardME"/>
      </w:pPr>
      <w:r w:rsidRPr="00EB18F5">
        <w:t>Unter den Verbindlichkeiten gegenüber verbundenen Unternehmen sind Verbindlichkeiten aus Lieferungen und Leistungen von € … ausgewiesen.</w:t>
      </w:r>
    </w:p>
    <w:p w14:paraId="50F20980" w14:textId="77777777" w:rsidR="001E7A12" w:rsidRDefault="001E7A12" w:rsidP="001E7A12">
      <w:pPr>
        <w:pStyle w:val="StandardME"/>
      </w:pPr>
    </w:p>
    <w:p w14:paraId="70634731" w14:textId="77777777" w:rsidR="001E7A12" w:rsidRDefault="001E7A12" w:rsidP="001E7A12">
      <w:pPr>
        <w:pStyle w:val="StandardME"/>
      </w:pPr>
    </w:p>
    <w:p w14:paraId="2BAF1EE2" w14:textId="77777777" w:rsidR="001E7A12" w:rsidRPr="0078496A" w:rsidRDefault="001E7A12" w:rsidP="001E7A12">
      <w:pPr>
        <w:pStyle w:val="StandardME"/>
        <w:rPr>
          <w:b/>
        </w:rPr>
      </w:pPr>
      <w:r w:rsidRPr="0078496A">
        <w:rPr>
          <w:b/>
        </w:rPr>
        <w:t>Passive Rechnungsabgrenzungsposten</w:t>
      </w:r>
    </w:p>
    <w:p w14:paraId="78409625" w14:textId="77777777" w:rsidR="001E7A12" w:rsidRDefault="001E7A12" w:rsidP="001E7A12">
      <w:pPr>
        <w:pStyle w:val="StandardME"/>
      </w:pPr>
    </w:p>
    <w:p w14:paraId="60CD05AC" w14:textId="77777777" w:rsidR="001E7A12" w:rsidRDefault="001E7A12" w:rsidP="001E7A12">
      <w:pPr>
        <w:pStyle w:val="StandardME"/>
      </w:pPr>
      <w:r w:rsidRPr="0078496A">
        <w:lastRenderedPageBreak/>
        <w:t>Ausgewiesen werden Einnahmen vor dem Bilanzstichtag,</w:t>
      </w:r>
      <w:r>
        <w:t xml:space="preserve"> </w:t>
      </w:r>
      <w:r w:rsidRPr="0078496A">
        <w:t>soweit sie Ertrag für eine bestimmte Zeit nach dem Bilanzstichtag</w:t>
      </w:r>
      <w:r>
        <w:t xml:space="preserve"> </w:t>
      </w:r>
      <w:r w:rsidRPr="0078496A">
        <w:t>darstellen.</w:t>
      </w:r>
    </w:p>
    <w:p w14:paraId="345F779E" w14:textId="77777777" w:rsidR="001E7A12" w:rsidRDefault="001E7A12" w:rsidP="001E7A12">
      <w:pPr>
        <w:pStyle w:val="StandardME"/>
      </w:pPr>
    </w:p>
    <w:p w14:paraId="4D7CC3F6" w14:textId="77777777" w:rsidR="00784482" w:rsidRDefault="00784482" w:rsidP="00784482">
      <w:pPr>
        <w:pStyle w:val="StandardME"/>
      </w:pPr>
    </w:p>
    <w:p w14:paraId="46768CDC" w14:textId="77777777" w:rsidR="00A70F59" w:rsidRDefault="00A70F59" w:rsidP="00784482">
      <w:pPr>
        <w:pStyle w:val="StandardME"/>
      </w:pPr>
    </w:p>
    <w:p w14:paraId="4D069B41" w14:textId="77777777" w:rsidR="001E7A12" w:rsidRDefault="001E7A12" w:rsidP="001E7A12">
      <w:pPr>
        <w:pStyle w:val="StandardME"/>
        <w:rPr>
          <w:b/>
        </w:rPr>
      </w:pPr>
      <w:r w:rsidRPr="00EB18F5">
        <w:rPr>
          <w:b/>
        </w:rPr>
        <w:t>Haftungsverhältnisse</w:t>
      </w:r>
    </w:p>
    <w:p w14:paraId="117EE375" w14:textId="77777777" w:rsidR="001E7A12" w:rsidRDefault="001E7A12" w:rsidP="001E7A12">
      <w:pPr>
        <w:pStyle w:val="StandardME"/>
      </w:pPr>
    </w:p>
    <w:p w14:paraId="4BE8C6FC" w14:textId="77777777" w:rsidR="001E7A12" w:rsidRDefault="001E7A12" w:rsidP="001E7A12">
      <w:pPr>
        <w:pStyle w:val="StandardME"/>
      </w:pPr>
      <w:r>
        <w:t>Die Haftungsverhältnisse gliedern sich wie folgt:</w:t>
      </w:r>
    </w:p>
    <w:p w14:paraId="3C269653" w14:textId="77777777" w:rsidR="001E7A12" w:rsidRDefault="001E7A12" w:rsidP="001E7A12">
      <w:pPr>
        <w:pStyle w:val="StandardME"/>
      </w:pPr>
    </w:p>
    <w:tbl>
      <w:tblPr>
        <w:tblW w:w="8255"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95"/>
        <w:gridCol w:w="1920"/>
        <w:gridCol w:w="1920"/>
        <w:gridCol w:w="1920"/>
      </w:tblGrid>
      <w:tr w:rsidR="001E7A12" w14:paraId="0603DC00" w14:textId="77777777" w:rsidTr="008A27BF">
        <w:tc>
          <w:tcPr>
            <w:tcW w:w="2495" w:type="dxa"/>
            <w:tcBorders>
              <w:left w:val="single" w:sz="4" w:space="0" w:color="auto"/>
            </w:tcBorders>
          </w:tcPr>
          <w:p w14:paraId="2F61D3C2" w14:textId="77777777" w:rsidR="001E7A12" w:rsidRDefault="001E7A12" w:rsidP="008A27BF">
            <w:pPr>
              <w:spacing w:before="60" w:after="60"/>
            </w:pPr>
          </w:p>
        </w:tc>
        <w:tc>
          <w:tcPr>
            <w:tcW w:w="1920" w:type="dxa"/>
          </w:tcPr>
          <w:p w14:paraId="570578A4" w14:textId="77777777" w:rsidR="001E7A12" w:rsidRDefault="001E7A12" w:rsidP="00ED30CC">
            <w:pPr>
              <w:spacing w:before="60" w:after="60"/>
              <w:jc w:val="center"/>
            </w:pPr>
            <w:r>
              <w:t>Gesamt</w:t>
            </w:r>
            <w:r w:rsidR="00ED30CC">
              <w:br/>
              <w:t>Geschäftsjahr</w:t>
            </w:r>
            <w:r w:rsidR="00ED30CC">
              <w:br/>
            </w:r>
            <w:r>
              <w:rPr>
                <w:vanish/>
              </w:rPr>
              <w:t>[DtBiljahr_bis.:</w:t>
            </w:r>
            <w:r>
              <w:t>@Datum@</w:t>
            </w:r>
            <w:r>
              <w:rPr>
                <w:vanish/>
              </w:rPr>
              <w:t>]</w:t>
            </w:r>
          </w:p>
        </w:tc>
        <w:tc>
          <w:tcPr>
            <w:tcW w:w="1920" w:type="dxa"/>
          </w:tcPr>
          <w:p w14:paraId="07F20A24" w14:textId="77777777" w:rsidR="001E7A12" w:rsidRDefault="00ED30CC" w:rsidP="00ED30CC">
            <w:pPr>
              <w:spacing w:before="60" w:after="60"/>
              <w:jc w:val="center"/>
            </w:pPr>
            <w:r>
              <w:t>Gesamt</w:t>
            </w:r>
            <w:r>
              <w:br/>
              <w:t>Vorjahr</w:t>
            </w:r>
            <w:r>
              <w:br/>
            </w:r>
            <w:r>
              <w:rPr>
                <w:vanish/>
              </w:rPr>
              <w:t>[DtBiljahr_vjbis.:</w:t>
            </w:r>
            <w:r>
              <w:t>@Datum@</w:t>
            </w:r>
            <w:r>
              <w:rPr>
                <w:vanish/>
              </w:rPr>
              <w:t>]</w:t>
            </w:r>
          </w:p>
        </w:tc>
        <w:tc>
          <w:tcPr>
            <w:tcW w:w="1920" w:type="dxa"/>
          </w:tcPr>
          <w:p w14:paraId="6B7BC365" w14:textId="77777777" w:rsidR="001E7A12" w:rsidRDefault="001E7A12" w:rsidP="008A27BF">
            <w:pPr>
              <w:spacing w:before="60" w:after="60"/>
              <w:jc w:val="center"/>
            </w:pPr>
            <w:r>
              <w:t>G</w:t>
            </w:r>
            <w:r w:rsidRPr="00CE2B16">
              <w:t>esichert durch gewährte</w:t>
            </w:r>
            <w:r>
              <w:t xml:space="preserve"> </w:t>
            </w:r>
            <w:r w:rsidRPr="00CE2B16">
              <w:t>Pfandrechte</w:t>
            </w:r>
            <w:r>
              <w:t xml:space="preserve"> </w:t>
            </w:r>
            <w:r w:rsidRPr="00CE2B16">
              <w:t>und sonstige Sicherheiten</w:t>
            </w:r>
            <w:r>
              <w:t xml:space="preserve"> </w:t>
            </w:r>
            <w:r w:rsidRPr="00CE2B16">
              <w:t>(Angabe der</w:t>
            </w:r>
            <w:r>
              <w:t xml:space="preserve"> </w:t>
            </w:r>
            <w:r w:rsidRPr="00CE2B16">
              <w:t>Sicherung und Betrag</w:t>
            </w:r>
            <w:r>
              <w:t xml:space="preserve"> </w:t>
            </w:r>
            <w:r w:rsidRPr="00CE2B16">
              <w:t>der Sicherung)</w:t>
            </w:r>
          </w:p>
        </w:tc>
      </w:tr>
      <w:tr w:rsidR="001E7A12" w14:paraId="3475B3BF" w14:textId="77777777" w:rsidTr="008A27BF">
        <w:tc>
          <w:tcPr>
            <w:tcW w:w="2495" w:type="dxa"/>
            <w:tcBorders>
              <w:left w:val="single" w:sz="4" w:space="0" w:color="auto"/>
            </w:tcBorders>
          </w:tcPr>
          <w:p w14:paraId="5D1BAB76" w14:textId="77777777" w:rsidR="001E7A12" w:rsidRPr="00CE2B16" w:rsidRDefault="001E7A12" w:rsidP="008A27BF">
            <w:pPr>
              <w:spacing w:before="60" w:after="60"/>
            </w:pPr>
            <w:r w:rsidRPr="00CE2B16">
              <w:t>Verbindlichkeiten aus der</w:t>
            </w:r>
            <w:r>
              <w:t xml:space="preserve"> </w:t>
            </w:r>
            <w:r w:rsidRPr="00CE2B16">
              <w:t>Begebung und Übertragung</w:t>
            </w:r>
            <w:r>
              <w:t xml:space="preserve"> </w:t>
            </w:r>
            <w:r w:rsidRPr="00CE2B16">
              <w:t>von Wechseln</w:t>
            </w:r>
          </w:p>
          <w:p w14:paraId="098DC84E" w14:textId="77777777" w:rsidR="001E7A12" w:rsidRPr="00CE2B16" w:rsidRDefault="001E7A12" w:rsidP="008A27BF">
            <w:pPr>
              <w:spacing w:before="60" w:after="60"/>
            </w:pPr>
            <w:r w:rsidRPr="00CE2B16">
              <w:t>davon Verpflichtungen betreffend</w:t>
            </w:r>
            <w:r>
              <w:t xml:space="preserve"> </w:t>
            </w:r>
            <w:r w:rsidRPr="00CE2B16">
              <w:t>die Altersversorgung</w:t>
            </w:r>
          </w:p>
          <w:p w14:paraId="1F4A042C" w14:textId="77777777" w:rsidR="001E7A12" w:rsidRDefault="001E7A12" w:rsidP="008A27BF">
            <w:pPr>
              <w:spacing w:before="60" w:after="60"/>
            </w:pPr>
            <w:r w:rsidRPr="00CE2B16">
              <w:t>davon gegenüber verbundenen</w:t>
            </w:r>
            <w:r>
              <w:t xml:space="preserve"> </w:t>
            </w:r>
            <w:r w:rsidRPr="00CE2B16">
              <w:t>oder assoziierten Unternehmen</w:t>
            </w:r>
          </w:p>
        </w:tc>
        <w:tc>
          <w:tcPr>
            <w:tcW w:w="1920" w:type="dxa"/>
          </w:tcPr>
          <w:p w14:paraId="758EC96C" w14:textId="77777777" w:rsidR="001E7A12" w:rsidRDefault="001E7A12" w:rsidP="008A27BF">
            <w:pPr>
              <w:spacing w:before="60" w:after="60"/>
              <w:jc w:val="right"/>
            </w:pPr>
          </w:p>
        </w:tc>
        <w:tc>
          <w:tcPr>
            <w:tcW w:w="1920" w:type="dxa"/>
          </w:tcPr>
          <w:p w14:paraId="01D23258" w14:textId="77777777" w:rsidR="001E7A12" w:rsidRDefault="001E7A12" w:rsidP="008A27BF">
            <w:pPr>
              <w:spacing w:before="60" w:after="60"/>
              <w:jc w:val="right"/>
            </w:pPr>
          </w:p>
        </w:tc>
        <w:tc>
          <w:tcPr>
            <w:tcW w:w="1920" w:type="dxa"/>
          </w:tcPr>
          <w:p w14:paraId="77E2020D" w14:textId="77777777" w:rsidR="001E7A12" w:rsidRDefault="001E7A12" w:rsidP="008A27BF">
            <w:pPr>
              <w:spacing w:before="60" w:after="60"/>
              <w:jc w:val="right"/>
            </w:pPr>
          </w:p>
        </w:tc>
      </w:tr>
      <w:tr w:rsidR="001E7A12" w14:paraId="2701074C" w14:textId="77777777" w:rsidTr="008A27BF">
        <w:tc>
          <w:tcPr>
            <w:tcW w:w="2495" w:type="dxa"/>
            <w:tcBorders>
              <w:left w:val="single" w:sz="4" w:space="0" w:color="auto"/>
            </w:tcBorders>
          </w:tcPr>
          <w:p w14:paraId="227D7D15" w14:textId="77777777" w:rsidR="001E7A12" w:rsidRDefault="001E7A12" w:rsidP="008A27BF">
            <w:pPr>
              <w:autoSpaceDE w:val="0"/>
              <w:autoSpaceDN w:val="0"/>
              <w:adjustRightInd w:val="0"/>
              <w:spacing w:before="60" w:after="60"/>
            </w:pPr>
            <w:r w:rsidRPr="00CE2B16">
              <w:t>Verbindlichkeiten aus</w:t>
            </w:r>
            <w:r>
              <w:t xml:space="preserve"> B</w:t>
            </w:r>
            <w:r w:rsidRPr="00CE2B16">
              <w:t>ürgschaften. Wechsel- und</w:t>
            </w:r>
            <w:r>
              <w:t xml:space="preserve"> </w:t>
            </w:r>
            <w:r w:rsidRPr="00CE2B16">
              <w:t>Scheckbürgschaften</w:t>
            </w:r>
          </w:p>
          <w:p w14:paraId="4334482D" w14:textId="77777777" w:rsidR="001E7A12" w:rsidRDefault="001E7A12" w:rsidP="008A27BF">
            <w:pPr>
              <w:autoSpaceDE w:val="0"/>
              <w:autoSpaceDN w:val="0"/>
              <w:adjustRightInd w:val="0"/>
              <w:spacing w:before="60" w:after="60"/>
            </w:pPr>
            <w:r w:rsidRPr="00CE2B16">
              <w:t>davon Verpflichtungen betreffend</w:t>
            </w:r>
            <w:r>
              <w:t xml:space="preserve"> </w:t>
            </w:r>
            <w:r w:rsidRPr="00CE2B16">
              <w:t>die Altersversorgung</w:t>
            </w:r>
          </w:p>
          <w:p w14:paraId="47C1AD01" w14:textId="77777777" w:rsidR="001E7A12" w:rsidRPr="00CE2B16" w:rsidRDefault="001E7A12" w:rsidP="008A27BF">
            <w:pPr>
              <w:autoSpaceDE w:val="0"/>
              <w:autoSpaceDN w:val="0"/>
              <w:adjustRightInd w:val="0"/>
              <w:spacing w:before="60" w:after="60"/>
            </w:pPr>
            <w:r w:rsidRPr="00CE2B16">
              <w:t>davon gegenüber verbundenen</w:t>
            </w:r>
            <w:r>
              <w:t xml:space="preserve"> </w:t>
            </w:r>
            <w:r w:rsidRPr="00CE2B16">
              <w:t>oder assoziierten Unternehmen</w:t>
            </w:r>
          </w:p>
        </w:tc>
        <w:tc>
          <w:tcPr>
            <w:tcW w:w="1920" w:type="dxa"/>
          </w:tcPr>
          <w:p w14:paraId="6C16E437" w14:textId="77777777" w:rsidR="001E7A12" w:rsidRDefault="001E7A12" w:rsidP="008A27BF">
            <w:pPr>
              <w:spacing w:before="60" w:after="60"/>
              <w:jc w:val="right"/>
            </w:pPr>
          </w:p>
        </w:tc>
        <w:tc>
          <w:tcPr>
            <w:tcW w:w="1920" w:type="dxa"/>
          </w:tcPr>
          <w:p w14:paraId="453DFE8D" w14:textId="77777777" w:rsidR="001E7A12" w:rsidRDefault="001E7A12" w:rsidP="008A27BF">
            <w:pPr>
              <w:spacing w:before="60" w:after="60"/>
              <w:jc w:val="right"/>
            </w:pPr>
          </w:p>
        </w:tc>
        <w:tc>
          <w:tcPr>
            <w:tcW w:w="1920" w:type="dxa"/>
          </w:tcPr>
          <w:p w14:paraId="765B48B4" w14:textId="77777777" w:rsidR="001E7A12" w:rsidRDefault="001E7A12" w:rsidP="008A27BF">
            <w:pPr>
              <w:spacing w:before="60" w:after="60"/>
              <w:jc w:val="right"/>
            </w:pPr>
          </w:p>
        </w:tc>
      </w:tr>
      <w:tr w:rsidR="001E7A12" w14:paraId="2D296D9B" w14:textId="77777777" w:rsidTr="008A27BF">
        <w:tc>
          <w:tcPr>
            <w:tcW w:w="2495" w:type="dxa"/>
            <w:tcBorders>
              <w:left w:val="single" w:sz="4" w:space="0" w:color="auto"/>
            </w:tcBorders>
          </w:tcPr>
          <w:p w14:paraId="6D81A348" w14:textId="77777777" w:rsidR="001E7A12" w:rsidRPr="00CE2B16" w:rsidRDefault="001E7A12" w:rsidP="008A27BF">
            <w:pPr>
              <w:spacing w:before="60" w:after="60"/>
            </w:pPr>
            <w:r w:rsidRPr="00CE2B16">
              <w:t>Verbindlichkeiten aus Gewährleistungsverträgen</w:t>
            </w:r>
          </w:p>
          <w:p w14:paraId="2161F599" w14:textId="77777777" w:rsidR="001E7A12" w:rsidRPr="00CE2B16" w:rsidRDefault="001E7A12" w:rsidP="008A27BF">
            <w:pPr>
              <w:spacing w:before="60" w:after="60"/>
            </w:pPr>
            <w:r w:rsidRPr="00CE2B16">
              <w:t>davon Verpflichtungen betreffend</w:t>
            </w:r>
            <w:r>
              <w:t xml:space="preserve"> </w:t>
            </w:r>
            <w:r w:rsidRPr="00CE2B16">
              <w:t>die Altersversorgung</w:t>
            </w:r>
          </w:p>
          <w:p w14:paraId="4617AC8C" w14:textId="77777777" w:rsidR="001E7A12" w:rsidRPr="00CE2B16" w:rsidRDefault="001E7A12" w:rsidP="008A27BF">
            <w:pPr>
              <w:spacing w:before="60" w:after="60"/>
            </w:pPr>
            <w:r w:rsidRPr="00CE2B16">
              <w:t>davon gegenüber verbundenen</w:t>
            </w:r>
            <w:r>
              <w:t xml:space="preserve"> </w:t>
            </w:r>
            <w:r w:rsidRPr="00CE2B16">
              <w:t>oder assoziierten Unternehmen</w:t>
            </w:r>
          </w:p>
        </w:tc>
        <w:tc>
          <w:tcPr>
            <w:tcW w:w="1920" w:type="dxa"/>
          </w:tcPr>
          <w:p w14:paraId="15435905" w14:textId="77777777" w:rsidR="001E7A12" w:rsidRDefault="001E7A12" w:rsidP="008A27BF">
            <w:pPr>
              <w:spacing w:before="60" w:after="60"/>
              <w:jc w:val="right"/>
            </w:pPr>
          </w:p>
        </w:tc>
        <w:tc>
          <w:tcPr>
            <w:tcW w:w="1920" w:type="dxa"/>
          </w:tcPr>
          <w:p w14:paraId="53BAC658" w14:textId="77777777" w:rsidR="001E7A12" w:rsidRDefault="001E7A12" w:rsidP="008A27BF">
            <w:pPr>
              <w:spacing w:before="60" w:after="60"/>
              <w:jc w:val="right"/>
            </w:pPr>
          </w:p>
        </w:tc>
        <w:tc>
          <w:tcPr>
            <w:tcW w:w="1920" w:type="dxa"/>
          </w:tcPr>
          <w:p w14:paraId="3F57FA48" w14:textId="77777777" w:rsidR="001E7A12" w:rsidRDefault="001E7A12" w:rsidP="008A27BF">
            <w:pPr>
              <w:spacing w:before="60" w:after="60"/>
              <w:jc w:val="right"/>
            </w:pPr>
          </w:p>
        </w:tc>
      </w:tr>
    </w:tbl>
    <w:p w14:paraId="295E97CB" w14:textId="77777777" w:rsidR="001E7A12" w:rsidRDefault="001E7A12" w:rsidP="001E7A12">
      <w:pPr>
        <w:pStyle w:val="StandardME"/>
      </w:pPr>
    </w:p>
    <w:p w14:paraId="2CF22156" w14:textId="77777777" w:rsidR="001E7A12" w:rsidRDefault="001E7A12" w:rsidP="001E7A12">
      <w:pPr>
        <w:pStyle w:val="StandardME"/>
      </w:pPr>
    </w:p>
    <w:p w14:paraId="5FF5AADF" w14:textId="77777777" w:rsidR="001E7A12" w:rsidRDefault="001E7A12" w:rsidP="001E7A12">
      <w:pPr>
        <w:pStyle w:val="berschrift6"/>
      </w:pPr>
      <w:r>
        <w:br w:type="page"/>
      </w:r>
      <w:r>
        <w:lastRenderedPageBreak/>
        <w:t>Gewinn und Verlustrechnung</w:t>
      </w:r>
    </w:p>
    <w:p w14:paraId="6EA9038D" w14:textId="77777777" w:rsidR="001E7A12" w:rsidRDefault="001E7A12" w:rsidP="001E7A12">
      <w:pPr>
        <w:pStyle w:val="StandardME"/>
      </w:pPr>
    </w:p>
    <w:p w14:paraId="6B3C6C5E" w14:textId="77777777" w:rsidR="001E7A12" w:rsidRDefault="001E7A12" w:rsidP="001E7A12">
      <w:pPr>
        <w:pStyle w:val="StandardME"/>
      </w:pPr>
      <w:r>
        <w:t>Im Rahmen der Erweiterungen durch das BilRUG, sind in den sonstigen betrieblichen Erträgen die folgenden außergewöhnlichen Erträge enthalten:</w:t>
      </w:r>
    </w:p>
    <w:p w14:paraId="08164518" w14:textId="77777777" w:rsidR="001E7A12" w:rsidRDefault="00E51C80" w:rsidP="001E7A12">
      <w:pPr>
        <w:pStyle w:val="StandardME"/>
      </w:pPr>
      <w:r>
        <w:t>…</w:t>
      </w:r>
    </w:p>
    <w:p w14:paraId="59654F68" w14:textId="77777777" w:rsidR="001E7A12" w:rsidRDefault="001E7A12" w:rsidP="001E7A12">
      <w:pPr>
        <w:pStyle w:val="StandardME"/>
      </w:pPr>
    </w:p>
    <w:p w14:paraId="1EA430A2" w14:textId="77777777" w:rsidR="001E7A12" w:rsidRDefault="001E7A12" w:rsidP="001E7A12">
      <w:pPr>
        <w:pStyle w:val="StandardME"/>
      </w:pPr>
      <w:r w:rsidRPr="002B4633">
        <w:t>In den sonstigen betrieblichen Aufwendungen sind folgende</w:t>
      </w:r>
      <w:r>
        <w:t xml:space="preserve"> </w:t>
      </w:r>
      <w:r w:rsidRPr="002B4633">
        <w:t>außergewöhnlichen Aufwendungen enthalten:</w:t>
      </w:r>
    </w:p>
    <w:p w14:paraId="1BEA8741" w14:textId="77777777" w:rsidR="001E7A12" w:rsidRDefault="00E51C80" w:rsidP="001E7A12">
      <w:pPr>
        <w:pStyle w:val="StandardME"/>
      </w:pPr>
      <w:r>
        <w:t>…</w:t>
      </w:r>
    </w:p>
    <w:p w14:paraId="0F537845" w14:textId="77777777" w:rsidR="001E7A12" w:rsidRDefault="001E7A12" w:rsidP="001E7A12">
      <w:pPr>
        <w:pStyle w:val="StandardME"/>
      </w:pPr>
    </w:p>
    <w:p w14:paraId="1039B6A0" w14:textId="77777777" w:rsidR="001E7A12" w:rsidRDefault="001E7A12" w:rsidP="001E7A12">
      <w:pPr>
        <w:pStyle w:val="StandardME"/>
      </w:pPr>
      <w:r w:rsidRPr="008E1C63">
        <w:t>Die sonstigen betrieblichen Aufwendungen enthalten Aufwendungen nach Art. 67 Abs. 1 Satz 1</w:t>
      </w:r>
      <w:r>
        <w:t xml:space="preserve"> </w:t>
      </w:r>
      <w:r w:rsidRPr="008E1C63">
        <w:t>HGB (Aufstockung der Pensionsrückstellung)</w:t>
      </w:r>
      <w:r>
        <w:t xml:space="preserve"> </w:t>
      </w:r>
      <w:r w:rsidRPr="008E1C63">
        <w:t>in</w:t>
      </w:r>
      <w:r>
        <w:t xml:space="preserve"> </w:t>
      </w:r>
      <w:r w:rsidRPr="008E1C63">
        <w:t>Höhe von T€ …</w:t>
      </w:r>
      <w:r w:rsidR="00B1088C">
        <w:t xml:space="preserve"> </w:t>
      </w:r>
      <w:r w:rsidRPr="008E1C63">
        <w:t>, die in</w:t>
      </w:r>
      <w:r>
        <w:t xml:space="preserve"> </w:t>
      </w:r>
      <w:r w:rsidRPr="008E1C63">
        <w:t>Vorjahren als außerordentlicher Aufwand ausgewiesen</w:t>
      </w:r>
      <w:r>
        <w:t xml:space="preserve"> </w:t>
      </w:r>
      <w:r w:rsidRPr="008E1C63">
        <w:t>wurden.</w:t>
      </w:r>
    </w:p>
    <w:p w14:paraId="111FDD83" w14:textId="77777777" w:rsidR="001E7A12" w:rsidRDefault="001E7A12" w:rsidP="001E7A12">
      <w:pPr>
        <w:pStyle w:val="StandardME"/>
      </w:pPr>
    </w:p>
    <w:p w14:paraId="0E81A5B6" w14:textId="77777777" w:rsidR="001E7A12" w:rsidRDefault="001E7A12" w:rsidP="001E7A12">
      <w:pPr>
        <w:pStyle w:val="StandardME"/>
      </w:pPr>
    </w:p>
    <w:p w14:paraId="1EBEF6A9" w14:textId="77777777" w:rsidR="001E7A12" w:rsidRDefault="001E7A12" w:rsidP="001E7A12">
      <w:pPr>
        <w:pStyle w:val="berschrift6"/>
      </w:pPr>
      <w:r w:rsidRPr="00611C1A">
        <w:t>Sonstige Angaben</w:t>
      </w:r>
    </w:p>
    <w:p w14:paraId="1F096612" w14:textId="77777777" w:rsidR="001E7A12" w:rsidRPr="00983C3E" w:rsidRDefault="001E7A12" w:rsidP="001E7A12">
      <w:pPr>
        <w:pStyle w:val="StandardME"/>
      </w:pPr>
    </w:p>
    <w:p w14:paraId="469D8E9D" w14:textId="77777777" w:rsidR="001E7A12" w:rsidRDefault="001E7A12" w:rsidP="001E7A12">
      <w:pPr>
        <w:pStyle w:val="StandardME"/>
        <w:rPr>
          <w:b/>
        </w:rPr>
      </w:pPr>
      <w:r>
        <w:rPr>
          <w:b/>
        </w:rPr>
        <w:t>Sonstige finanzielle Verpflichtungen</w:t>
      </w:r>
    </w:p>
    <w:p w14:paraId="25750137" w14:textId="77777777" w:rsidR="001E7A12" w:rsidRDefault="001E7A12" w:rsidP="001E7A12">
      <w:pPr>
        <w:pStyle w:val="StandardME"/>
      </w:pPr>
    </w:p>
    <w:p w14:paraId="14BC6F34" w14:textId="77777777" w:rsidR="001E7A12" w:rsidRDefault="001E7A12" w:rsidP="001E7A12">
      <w:pPr>
        <w:pStyle w:val="StandardME"/>
      </w:pPr>
      <w:r w:rsidRPr="00983C3E">
        <w:t>Es bestehen folgende, nicht in der Bilanz ausgewiesene</w:t>
      </w:r>
      <w:r>
        <w:t xml:space="preserve"> </w:t>
      </w:r>
      <w:r w:rsidRPr="00983C3E">
        <w:t>oder vermerkte finanzielle Verpflichtungen, die für die</w:t>
      </w:r>
      <w:r>
        <w:t xml:space="preserve"> </w:t>
      </w:r>
      <w:r w:rsidRPr="00983C3E">
        <w:t>Beurteilung der Finanzlage von Bedeutung sind:</w:t>
      </w:r>
    </w:p>
    <w:p w14:paraId="1C02D7AA" w14:textId="77777777" w:rsidR="001E7A12" w:rsidRPr="00983C3E" w:rsidRDefault="00E51C80" w:rsidP="001E7A12">
      <w:pPr>
        <w:pStyle w:val="StandardME"/>
      </w:pPr>
      <w:r>
        <w:t>…</w:t>
      </w:r>
    </w:p>
    <w:p w14:paraId="341849F5" w14:textId="77777777" w:rsidR="001E7A12" w:rsidRDefault="001E7A12" w:rsidP="001E7A12">
      <w:pPr>
        <w:pStyle w:val="StandardME"/>
      </w:pPr>
    </w:p>
    <w:p w14:paraId="22DA147F" w14:textId="77777777" w:rsidR="001E7A12" w:rsidRDefault="001E7A12" w:rsidP="001E7A12">
      <w:pPr>
        <w:pStyle w:val="StandardME"/>
      </w:pPr>
      <w:r w:rsidRPr="00983C3E">
        <w:t>Die finanziellen Auswirkun</w:t>
      </w:r>
      <w:r>
        <w:t>gen stellen sich wie folgt dar:</w:t>
      </w:r>
    </w:p>
    <w:p w14:paraId="23511378" w14:textId="77777777" w:rsidR="001E7A12" w:rsidRPr="00983C3E" w:rsidRDefault="00E51C80" w:rsidP="001E7A12">
      <w:pPr>
        <w:pStyle w:val="StandardME"/>
      </w:pPr>
      <w:r>
        <w:t>…</w:t>
      </w:r>
    </w:p>
    <w:p w14:paraId="7864B96F" w14:textId="77777777" w:rsidR="001E7A12" w:rsidRDefault="001E7A12" w:rsidP="001E7A12">
      <w:pPr>
        <w:pStyle w:val="StandardME"/>
      </w:pPr>
    </w:p>
    <w:p w14:paraId="4B2AC52B" w14:textId="77777777" w:rsidR="001E7A12" w:rsidRDefault="001E7A12" w:rsidP="001E7A12">
      <w:pPr>
        <w:pStyle w:val="StandardME"/>
      </w:pPr>
      <w:r w:rsidRPr="00983C3E">
        <w:t>Davon b</w:t>
      </w:r>
      <w:r>
        <w:t>etreffend die Altersversorgung:</w:t>
      </w:r>
    </w:p>
    <w:p w14:paraId="42DAE78D" w14:textId="77777777" w:rsidR="001E7A12" w:rsidRPr="00983C3E" w:rsidRDefault="00E51C80" w:rsidP="001E7A12">
      <w:pPr>
        <w:pStyle w:val="StandardME"/>
      </w:pPr>
      <w:r>
        <w:t>…</w:t>
      </w:r>
    </w:p>
    <w:p w14:paraId="62F1D966" w14:textId="77777777" w:rsidR="001E7A12" w:rsidRDefault="001E7A12" w:rsidP="001E7A12">
      <w:pPr>
        <w:pStyle w:val="StandardME"/>
      </w:pPr>
    </w:p>
    <w:p w14:paraId="732DFB56" w14:textId="77777777" w:rsidR="001E7A12" w:rsidRPr="00983C3E" w:rsidRDefault="001E7A12" w:rsidP="001E7A12">
      <w:pPr>
        <w:pStyle w:val="StandardME"/>
      </w:pPr>
      <w:r w:rsidRPr="00983C3E">
        <w:t>Davon gegen verbundene oder assoziierte Unternehmen:</w:t>
      </w:r>
    </w:p>
    <w:p w14:paraId="461017EA" w14:textId="77777777" w:rsidR="001E7A12" w:rsidRDefault="00E51C80" w:rsidP="001E7A12">
      <w:pPr>
        <w:pStyle w:val="StandardME"/>
      </w:pPr>
      <w:r>
        <w:t>…</w:t>
      </w:r>
    </w:p>
    <w:p w14:paraId="727247A4" w14:textId="77777777" w:rsidR="001E7A12" w:rsidRDefault="001E7A12" w:rsidP="001E7A12">
      <w:pPr>
        <w:pStyle w:val="StandardME"/>
      </w:pPr>
    </w:p>
    <w:p w14:paraId="25336467" w14:textId="77777777" w:rsidR="001E7A12" w:rsidRDefault="001E7A12" w:rsidP="001E7A12">
      <w:pPr>
        <w:pStyle w:val="StandardME"/>
      </w:pPr>
      <w:r w:rsidRPr="00983C3E">
        <w:t xml:space="preserve">Zum </w:t>
      </w:r>
      <w:r>
        <w:rPr>
          <w:vanish/>
        </w:rPr>
        <w:t>[DtBiljahr_bis.:</w:t>
      </w:r>
      <w:r>
        <w:t>@Datum@</w:t>
      </w:r>
      <w:r>
        <w:rPr>
          <w:vanish/>
        </w:rPr>
        <w:t>]</w:t>
      </w:r>
      <w:r w:rsidRPr="00983C3E">
        <w:t xml:space="preserve"> bestehen Verpflichtungen aus</w:t>
      </w:r>
      <w:r>
        <w:t xml:space="preserve"> </w:t>
      </w:r>
      <w:r w:rsidRPr="00983C3E">
        <w:t xml:space="preserve">Leasingverträgen in Höhe von T€ </w:t>
      </w:r>
      <w:r w:rsidR="00B1088C">
        <w:t>… .</w:t>
      </w:r>
    </w:p>
    <w:p w14:paraId="3F9F86C7" w14:textId="77777777" w:rsidR="001E7A12" w:rsidRDefault="001E7A12" w:rsidP="001E7A12">
      <w:pPr>
        <w:pStyle w:val="StandardME"/>
      </w:pPr>
      <w:r w:rsidRPr="00983C3E">
        <w:t>Gegenstand der Leasingverträge</w:t>
      </w:r>
      <w:r>
        <w:t xml:space="preserve"> </w:t>
      </w:r>
      <w:r w:rsidRPr="00983C3E">
        <w:t xml:space="preserve">sind hauptsächlich </w:t>
      </w:r>
      <w:r>
        <w:t>die folgenden Wirtschaftsgüter:</w:t>
      </w:r>
    </w:p>
    <w:p w14:paraId="66026572" w14:textId="77777777" w:rsidR="001E7A12" w:rsidRDefault="00E51C80" w:rsidP="001E7A12">
      <w:pPr>
        <w:pStyle w:val="StandardME"/>
      </w:pPr>
      <w:r>
        <w:t>…</w:t>
      </w:r>
    </w:p>
    <w:p w14:paraId="04FAA880" w14:textId="77777777" w:rsidR="001E7A12" w:rsidRDefault="001E7A12" w:rsidP="001E7A12">
      <w:pPr>
        <w:pStyle w:val="StandardME"/>
      </w:pPr>
    </w:p>
    <w:p w14:paraId="1F1EE110" w14:textId="77777777" w:rsidR="001E7A12" w:rsidRPr="00983C3E" w:rsidRDefault="001E7A12" w:rsidP="001E7A12">
      <w:pPr>
        <w:pStyle w:val="StandardME"/>
      </w:pPr>
    </w:p>
    <w:p w14:paraId="7EACDCE1" w14:textId="77777777" w:rsidR="005079A2" w:rsidRPr="00983C3E" w:rsidRDefault="005079A2" w:rsidP="005079A2">
      <w:pPr>
        <w:pStyle w:val="StandardME"/>
      </w:pPr>
      <w:r w:rsidRPr="00E917F4">
        <w:rPr>
          <w:b/>
        </w:rPr>
        <w:t>Arbeitnehmer</w:t>
      </w:r>
    </w:p>
    <w:p w14:paraId="48A29B2C" w14:textId="77777777" w:rsidR="005079A2" w:rsidRDefault="005079A2" w:rsidP="005079A2">
      <w:pPr>
        <w:pStyle w:val="StandardME"/>
      </w:pPr>
    </w:p>
    <w:p w14:paraId="2127D581" w14:textId="77777777" w:rsidR="005079A2" w:rsidRDefault="005079A2" w:rsidP="005079A2">
      <w:pPr>
        <w:pStyle w:val="StandardME"/>
      </w:pPr>
      <w:r>
        <w:t xml:space="preserve">Am Bilanzstichtag waren im Unternehmen durchschnittlich </w:t>
      </w:r>
      <w:r>
        <w:rPr>
          <w:vanish/>
        </w:rPr>
        <w:t>[UserVariable.Anzahl durchschnittliche Mitarbeiter Bilanzstichtag:</w:t>
      </w:r>
      <w:r>
        <w:t>#Anzahl#</w:t>
      </w:r>
      <w:r>
        <w:rPr>
          <w:vanish/>
        </w:rPr>
        <w:t>]</w:t>
      </w:r>
      <w:r>
        <w:t xml:space="preserve"> Mitarbeiter beschäftigt.</w:t>
      </w:r>
    </w:p>
    <w:p w14:paraId="10368CA2" w14:textId="77777777" w:rsidR="001E7A12" w:rsidRDefault="001E7A12" w:rsidP="001E7A12">
      <w:pPr>
        <w:pStyle w:val="StandardME"/>
      </w:pPr>
    </w:p>
    <w:p w14:paraId="17BDE35E" w14:textId="77777777" w:rsidR="001E7A12" w:rsidRDefault="001E7A12" w:rsidP="001E7A12">
      <w:pPr>
        <w:pStyle w:val="StandardME"/>
      </w:pPr>
    </w:p>
    <w:p w14:paraId="6AC84FAF" w14:textId="77777777" w:rsidR="001E7A12" w:rsidRPr="00E917F4" w:rsidRDefault="001E7A12" w:rsidP="001E7A12">
      <w:pPr>
        <w:pStyle w:val="StandardME"/>
        <w:rPr>
          <w:b/>
        </w:rPr>
      </w:pPr>
      <w:r w:rsidRPr="00E917F4">
        <w:rPr>
          <w:b/>
        </w:rPr>
        <w:t xml:space="preserve">Mitgliederbewegung </w:t>
      </w:r>
      <w:r w:rsidRPr="00076A9C">
        <w:rPr>
          <w:i/>
          <w:color w:val="0070C0"/>
        </w:rPr>
        <w:t>(nur bei Genossenschaften)</w:t>
      </w:r>
    </w:p>
    <w:p w14:paraId="21A5D1CE" w14:textId="77777777" w:rsidR="001E7A12" w:rsidRDefault="001E7A12" w:rsidP="001E7A12">
      <w:pPr>
        <w:pStyle w:val="StandardME"/>
      </w:pPr>
    </w:p>
    <w:p w14:paraId="716E8E98" w14:textId="77777777" w:rsidR="00E51C80" w:rsidRDefault="001E7A12" w:rsidP="001E7A12">
      <w:pPr>
        <w:pStyle w:val="StandardME"/>
      </w:pPr>
      <w:r w:rsidRPr="00E917F4">
        <w:t xml:space="preserve">Der Mitgliederbestand hat sich wie folgt entwickelt: </w:t>
      </w:r>
    </w:p>
    <w:p w14:paraId="3961575A" w14:textId="77777777" w:rsidR="001E7A12" w:rsidRDefault="00E51C80" w:rsidP="001E7A12">
      <w:pPr>
        <w:pStyle w:val="StandardME"/>
      </w:pPr>
      <w:r>
        <w:t>…</w:t>
      </w:r>
    </w:p>
    <w:p w14:paraId="6660F488" w14:textId="77777777" w:rsidR="001E7A12" w:rsidRPr="00E917F4" w:rsidRDefault="001E7A12" w:rsidP="001E7A12">
      <w:pPr>
        <w:pStyle w:val="StandardME"/>
      </w:pPr>
    </w:p>
    <w:p w14:paraId="3091E145" w14:textId="77777777" w:rsidR="001E7A12" w:rsidRPr="00E917F4" w:rsidRDefault="001E7A12" w:rsidP="001E7A12">
      <w:pPr>
        <w:pStyle w:val="StandardME"/>
      </w:pPr>
      <w:r w:rsidRPr="00E917F4">
        <w:t>Die Mitglieder waren am Bilanzstichtag mit … Geschäftsanteilen</w:t>
      </w:r>
      <w:r>
        <w:t xml:space="preserve"> </w:t>
      </w:r>
      <w:r w:rsidRPr="00E917F4">
        <w:t xml:space="preserve">zu je € </w:t>
      </w:r>
      <w:r w:rsidR="00B1088C">
        <w:t>…</w:t>
      </w:r>
      <w:r w:rsidRPr="00E917F4">
        <w:t xml:space="preserve"> an der Genossenschaft beteiligt.</w:t>
      </w:r>
    </w:p>
    <w:p w14:paraId="677BE211" w14:textId="77777777" w:rsidR="001E7A12" w:rsidRDefault="001E7A12" w:rsidP="001E7A12">
      <w:pPr>
        <w:pStyle w:val="StandardME"/>
      </w:pPr>
    </w:p>
    <w:p w14:paraId="169C8364" w14:textId="77777777" w:rsidR="001E7A12" w:rsidRPr="00E917F4" w:rsidRDefault="001E7A12" w:rsidP="001E7A12">
      <w:pPr>
        <w:pStyle w:val="StandardME"/>
      </w:pPr>
      <w:r w:rsidRPr="00E917F4">
        <w:t>Die Geschäftsguthaben der verbleibenden Mitglieder</w:t>
      </w:r>
      <w:r>
        <w:t xml:space="preserve"> </w:t>
      </w:r>
      <w:r w:rsidRPr="00E917F4">
        <w:t xml:space="preserve">haben sich zum </w:t>
      </w:r>
      <w:r>
        <w:rPr>
          <w:vanish/>
        </w:rPr>
        <w:t>[DtBiljahr_bis.:</w:t>
      </w:r>
      <w:r>
        <w:t>@Datum@</w:t>
      </w:r>
      <w:r>
        <w:rPr>
          <w:vanish/>
        </w:rPr>
        <w:t>]</w:t>
      </w:r>
      <w:r w:rsidRPr="00563488">
        <w:rPr>
          <w:bCs/>
        </w:rPr>
        <w:t xml:space="preserve"> </w:t>
      </w:r>
      <w:r w:rsidRPr="00E917F4">
        <w:t xml:space="preserve">um T€ </w:t>
      </w:r>
      <w:r w:rsidR="00B1088C">
        <w:t>…</w:t>
      </w:r>
      <w:r w:rsidRPr="00E917F4">
        <w:t xml:space="preserve"> erhöht/vermindert.</w:t>
      </w:r>
    </w:p>
    <w:p w14:paraId="0D69454F" w14:textId="77777777" w:rsidR="001E7A12" w:rsidRPr="00E917F4" w:rsidRDefault="001E7A12" w:rsidP="001E7A12">
      <w:pPr>
        <w:pStyle w:val="StandardME"/>
      </w:pPr>
      <w:r w:rsidRPr="00E917F4">
        <w:t>Satzungsgemäß haften die Mitglieder nur mit ihren Geschäftsanteilen.</w:t>
      </w:r>
    </w:p>
    <w:p w14:paraId="1A94A119" w14:textId="77777777" w:rsidR="001E7A12" w:rsidRDefault="001E7A12" w:rsidP="001E7A12">
      <w:pPr>
        <w:pStyle w:val="StandardME"/>
      </w:pPr>
      <w:r w:rsidRPr="00E917F4">
        <w:t>Eine Nachschusspflicht besteht nicht.</w:t>
      </w:r>
    </w:p>
    <w:p w14:paraId="52F4F4CD" w14:textId="77777777" w:rsidR="001E7A12" w:rsidRDefault="001E7A12" w:rsidP="001E7A12">
      <w:pPr>
        <w:pStyle w:val="StandardME"/>
      </w:pPr>
    </w:p>
    <w:p w14:paraId="1A604992" w14:textId="77777777" w:rsidR="001E7A12" w:rsidRDefault="001E7A12" w:rsidP="001E7A12">
      <w:pPr>
        <w:pStyle w:val="StandardME"/>
      </w:pPr>
    </w:p>
    <w:p w14:paraId="7AF32B7F" w14:textId="77777777" w:rsidR="001E7A12" w:rsidRPr="00C1463C" w:rsidRDefault="001E7A12" w:rsidP="001E7A12">
      <w:pPr>
        <w:pStyle w:val="StandardME"/>
        <w:rPr>
          <w:b/>
        </w:rPr>
      </w:pPr>
      <w:r w:rsidRPr="00C1463C">
        <w:rPr>
          <w:b/>
        </w:rPr>
        <w:lastRenderedPageBreak/>
        <w:t>Gesamtbezüge</w:t>
      </w:r>
    </w:p>
    <w:p w14:paraId="5DD88F96" w14:textId="77777777" w:rsidR="001E7A12" w:rsidRDefault="001E7A12" w:rsidP="001E7A12">
      <w:pPr>
        <w:pStyle w:val="StandardME"/>
      </w:pPr>
    </w:p>
    <w:p w14:paraId="58094F6C" w14:textId="77777777" w:rsidR="001E7A12" w:rsidRDefault="001E7A12" w:rsidP="001E7A12">
      <w:pPr>
        <w:pStyle w:val="StandardME"/>
      </w:pPr>
      <w:r w:rsidRPr="00C1463C">
        <w:t xml:space="preserve">Die Gesamtbezüge der Geschäftsführung betragen T€ </w:t>
      </w:r>
      <w:r w:rsidR="00B1088C">
        <w:t xml:space="preserve">… </w:t>
      </w:r>
      <w:r w:rsidRPr="00C1463C">
        <w:t>,</w:t>
      </w:r>
      <w:r>
        <w:t xml:space="preserve"> </w:t>
      </w:r>
      <w:r w:rsidRPr="00C1463C">
        <w:t xml:space="preserve">die des Aufsichtsrates T€ </w:t>
      </w:r>
      <w:r w:rsidR="00B1088C">
        <w:t>... .</w:t>
      </w:r>
      <w:r w:rsidRPr="00C1463C">
        <w:t xml:space="preserve"> Für frühere Mitglieder der</w:t>
      </w:r>
      <w:r>
        <w:t xml:space="preserve"> </w:t>
      </w:r>
      <w:r w:rsidRPr="00C1463C">
        <w:t>Geschäftsführung und ihre Hinterbliebenen bestehen</w:t>
      </w:r>
      <w:r>
        <w:t xml:space="preserve"> </w:t>
      </w:r>
      <w:r w:rsidRPr="00C1463C">
        <w:t>Pensionsverpflichtungen (Rückstellungen) in Höhe von</w:t>
      </w:r>
      <w:r>
        <w:t xml:space="preserve"> </w:t>
      </w:r>
      <w:r w:rsidRPr="00C1463C">
        <w:t xml:space="preserve">T€ </w:t>
      </w:r>
      <w:r w:rsidR="00B1088C">
        <w:t>… .</w:t>
      </w:r>
    </w:p>
    <w:p w14:paraId="7838CB95" w14:textId="77777777" w:rsidR="001E7A12" w:rsidRDefault="001E7A12" w:rsidP="001E7A12">
      <w:pPr>
        <w:pStyle w:val="StandardME"/>
      </w:pPr>
    </w:p>
    <w:p w14:paraId="35E6FBCE" w14:textId="77777777" w:rsidR="001E7A12" w:rsidRDefault="001E7A12" w:rsidP="001E7A12">
      <w:pPr>
        <w:pStyle w:val="StandardME"/>
      </w:pPr>
      <w:r w:rsidRPr="00076A9C">
        <w:rPr>
          <w:i/>
          <w:color w:val="0070C0"/>
        </w:rPr>
        <w:t>Alternativ:</w:t>
      </w:r>
      <w:r w:rsidRPr="0070598B">
        <w:t xml:space="preserve"> An Vorstandsmitglieder gewährte Vorschüsse/Kredite</w:t>
      </w:r>
      <w:r>
        <w:t xml:space="preserve"> </w:t>
      </w:r>
      <w:r w:rsidRPr="0070598B">
        <w:t>(T€ …) wurden im Ge</w:t>
      </w:r>
      <w:r>
        <w:t xml:space="preserve">schäftsjahr zum </w:t>
      </w:r>
      <w:r>
        <w:rPr>
          <w:vanish/>
        </w:rPr>
        <w:t>[DtBiljahr_bis.:</w:t>
      </w:r>
      <w:r>
        <w:t>@Datum@</w:t>
      </w:r>
      <w:r>
        <w:rPr>
          <w:vanish/>
        </w:rPr>
        <w:t>]</w:t>
      </w:r>
      <w:r w:rsidRPr="0070598B">
        <w:t xml:space="preserve"> in Höhe von T€ </w:t>
      </w:r>
      <w:r w:rsidR="00E51C80">
        <w:t>…</w:t>
      </w:r>
      <w:r>
        <w:t xml:space="preserve"> </w:t>
      </w:r>
      <w:r w:rsidRPr="0070598B">
        <w:t xml:space="preserve">zurückgezahlt und in Höhe von T€ </w:t>
      </w:r>
      <w:r w:rsidR="00B1088C">
        <w:t>…</w:t>
      </w:r>
      <w:r w:rsidRPr="0070598B">
        <w:t xml:space="preserve"> erlassen.</w:t>
      </w:r>
    </w:p>
    <w:p w14:paraId="7956DE3B" w14:textId="77777777" w:rsidR="001E7A12" w:rsidRDefault="001E7A12" w:rsidP="001E7A12">
      <w:pPr>
        <w:pStyle w:val="StandardME"/>
      </w:pPr>
    </w:p>
    <w:p w14:paraId="149879D1" w14:textId="77777777" w:rsidR="001E7A12" w:rsidRDefault="001E7A12" w:rsidP="001E7A12">
      <w:pPr>
        <w:pStyle w:val="StandardME"/>
      </w:pPr>
    </w:p>
    <w:p w14:paraId="38860E7C" w14:textId="77777777" w:rsidR="001E7A12" w:rsidRDefault="001E7A12" w:rsidP="001E7A12">
      <w:pPr>
        <w:pStyle w:val="StandardME"/>
      </w:pPr>
      <w:r w:rsidRPr="004621F2">
        <w:rPr>
          <w:b/>
        </w:rPr>
        <w:t>Nachtragsbericht</w:t>
      </w:r>
    </w:p>
    <w:p w14:paraId="09E6706F" w14:textId="77777777" w:rsidR="001E7A12" w:rsidRDefault="001E7A12" w:rsidP="001E7A12">
      <w:pPr>
        <w:pStyle w:val="StandardME"/>
      </w:pPr>
    </w:p>
    <w:p w14:paraId="68740D71" w14:textId="77777777" w:rsidR="001E7A12" w:rsidRDefault="001E7A12" w:rsidP="001E7A12">
      <w:pPr>
        <w:pStyle w:val="StandardME"/>
      </w:pPr>
      <w:r w:rsidRPr="004621F2">
        <w:t xml:space="preserve">Nach Abschluss des Geschäftsjahres </w:t>
      </w:r>
      <w:r>
        <w:rPr>
          <w:vanish/>
        </w:rPr>
        <w:t>[DtBiljahr_bis.:</w:t>
      </w:r>
      <w:r>
        <w:t>@Datum@</w:t>
      </w:r>
      <w:r>
        <w:rPr>
          <w:vanish/>
        </w:rPr>
        <w:t>]</w:t>
      </w:r>
      <w:r w:rsidRPr="004621F2">
        <w:t xml:space="preserve"> sind keine Vorgänge</w:t>
      </w:r>
      <w:r>
        <w:t xml:space="preserve"> </w:t>
      </w:r>
      <w:r w:rsidRPr="004621F2">
        <w:t>von besonderer Bedeutung eingetreten.</w:t>
      </w:r>
    </w:p>
    <w:p w14:paraId="47348DF4" w14:textId="77777777" w:rsidR="001E7A12" w:rsidRDefault="001E7A12" w:rsidP="001E7A12">
      <w:pPr>
        <w:pStyle w:val="StandardME"/>
      </w:pPr>
    </w:p>
    <w:p w14:paraId="4636A4AE" w14:textId="77777777" w:rsidR="00E51C80" w:rsidRDefault="001E7A12" w:rsidP="001E7A12">
      <w:pPr>
        <w:pStyle w:val="StandardME"/>
      </w:pPr>
      <w:r w:rsidRPr="00076A9C">
        <w:rPr>
          <w:i/>
          <w:color w:val="0070C0"/>
        </w:rPr>
        <w:t>Alternativ:</w:t>
      </w:r>
      <w:r w:rsidRPr="004621F2">
        <w:t xml:space="preserve"> Nach Abschluss des Geschäftsjahres </w:t>
      </w:r>
      <w:r>
        <w:rPr>
          <w:vanish/>
        </w:rPr>
        <w:t>[DtBiljahr_bis.:</w:t>
      </w:r>
      <w:r>
        <w:t>@Datum@</w:t>
      </w:r>
      <w:r>
        <w:rPr>
          <w:vanish/>
        </w:rPr>
        <w:t>]</w:t>
      </w:r>
      <w:r w:rsidRPr="004621F2">
        <w:t xml:space="preserve"> sind</w:t>
      </w:r>
      <w:r>
        <w:t xml:space="preserve"> </w:t>
      </w:r>
      <w:r w:rsidRPr="004621F2">
        <w:t xml:space="preserve">folgende Vorgänge von besonderer Bedeutung eingetreten: </w:t>
      </w:r>
    </w:p>
    <w:p w14:paraId="39587549" w14:textId="77777777" w:rsidR="001E7A12" w:rsidRPr="00E51C80" w:rsidRDefault="00E51C80" w:rsidP="001E7A12">
      <w:pPr>
        <w:pStyle w:val="StandardME"/>
      </w:pPr>
      <w:r w:rsidRPr="00E51C80">
        <w:t>…</w:t>
      </w:r>
    </w:p>
    <w:p w14:paraId="119855B4" w14:textId="77777777" w:rsidR="001E7A12" w:rsidRDefault="001E7A12" w:rsidP="001E7A12">
      <w:pPr>
        <w:pStyle w:val="StandardME"/>
      </w:pPr>
    </w:p>
    <w:p w14:paraId="1C1C8840" w14:textId="77777777" w:rsidR="00E51C80" w:rsidRDefault="001E7A12" w:rsidP="001E7A12">
      <w:pPr>
        <w:pStyle w:val="StandardME"/>
      </w:pPr>
      <w:r w:rsidRPr="004621F2">
        <w:t xml:space="preserve">Die finanziellen Auswirkungen stellen sich wie folgt dar: </w:t>
      </w:r>
    </w:p>
    <w:p w14:paraId="0DA3B906" w14:textId="77777777" w:rsidR="001E7A12" w:rsidRDefault="00E51C80" w:rsidP="001E7A12">
      <w:pPr>
        <w:pStyle w:val="StandardME"/>
      </w:pPr>
      <w:r>
        <w:t>…</w:t>
      </w:r>
    </w:p>
    <w:p w14:paraId="5CFDD061" w14:textId="77777777" w:rsidR="001E7A12" w:rsidRDefault="001E7A12" w:rsidP="001E7A12">
      <w:pPr>
        <w:pStyle w:val="StandardME"/>
      </w:pPr>
    </w:p>
    <w:p w14:paraId="102FF1BB" w14:textId="77777777" w:rsidR="001E7A12" w:rsidRDefault="001E7A12" w:rsidP="001E7A12">
      <w:pPr>
        <w:pStyle w:val="StandardME"/>
      </w:pPr>
    </w:p>
    <w:p w14:paraId="1A595A45" w14:textId="77777777" w:rsidR="001E7A12" w:rsidRDefault="001E7A12" w:rsidP="001E7A12">
      <w:pPr>
        <w:pStyle w:val="StandardME"/>
      </w:pPr>
      <w:r w:rsidRPr="00B90582">
        <w:rPr>
          <w:b/>
        </w:rPr>
        <w:t>Ergebnisverwendung</w:t>
      </w:r>
    </w:p>
    <w:p w14:paraId="70E8B98B" w14:textId="77777777" w:rsidR="001E7A12" w:rsidRPr="00B90582" w:rsidRDefault="001E7A12" w:rsidP="001E7A12">
      <w:pPr>
        <w:pStyle w:val="StandardME"/>
      </w:pPr>
    </w:p>
    <w:p w14:paraId="2B22F758" w14:textId="77777777" w:rsidR="001E7A12" w:rsidRDefault="001E7A12" w:rsidP="001E7A12">
      <w:pPr>
        <w:pStyle w:val="StandardME"/>
      </w:pPr>
      <w:r w:rsidRPr="00B90582">
        <w:t>Das Geschäftsjahr</w:t>
      </w:r>
      <w:r>
        <w:t xml:space="preserve"> zum </w:t>
      </w:r>
      <w:r>
        <w:rPr>
          <w:vanish/>
        </w:rPr>
        <w:t>[DtBiljahr_bis.:</w:t>
      </w:r>
      <w:r>
        <w:t>@Datum@</w:t>
      </w:r>
      <w:r>
        <w:rPr>
          <w:vanish/>
        </w:rPr>
        <w:t>]</w:t>
      </w:r>
      <w:r w:rsidRPr="0037776B">
        <w:t xml:space="preserve"> </w:t>
      </w:r>
      <w:r w:rsidRPr="00B90582">
        <w:t>schließt mit einem Jahresüberschuss</w:t>
      </w:r>
      <w:r>
        <w:t xml:space="preserve"> </w:t>
      </w:r>
      <w:r w:rsidRPr="00B90582">
        <w:t>in Höhe von T€ … ab. Gemäß § … der Satzung/des Gesellschaftsvertrages</w:t>
      </w:r>
      <w:r>
        <w:t xml:space="preserve"> </w:t>
      </w:r>
      <w:r w:rsidRPr="00B90582">
        <w:t>wurden bei Aufstellung des Jahresabschlusses</w:t>
      </w:r>
      <w:r>
        <w:t xml:space="preserve"> </w:t>
      </w:r>
      <w:r w:rsidRPr="00B90582">
        <w:t>T€ … in die gesetzliche/gesellschaftsvertragliche Rücklage</w:t>
      </w:r>
      <w:r>
        <w:t xml:space="preserve"> </w:t>
      </w:r>
      <w:r w:rsidRPr="00B90582">
        <w:t>eingestellt. Der Vorstand/die Geschäftsführung schlägt</w:t>
      </w:r>
      <w:r>
        <w:t xml:space="preserve"> </w:t>
      </w:r>
      <w:r w:rsidRPr="00B90582">
        <w:t>vor, den Bilanzgewinn in Höhe von T€ … auf neue Rechnung</w:t>
      </w:r>
      <w:r>
        <w:t xml:space="preserve"> </w:t>
      </w:r>
      <w:r w:rsidRPr="00B90582">
        <w:t>vorzutragen.</w:t>
      </w:r>
    </w:p>
    <w:p w14:paraId="7777A988" w14:textId="77777777" w:rsidR="001E7A12" w:rsidRDefault="001E7A12" w:rsidP="001E7A12">
      <w:pPr>
        <w:pStyle w:val="StandardME"/>
      </w:pPr>
    </w:p>
    <w:p w14:paraId="44AFB9F2" w14:textId="77777777" w:rsidR="001E7A12" w:rsidRDefault="001E7A12" w:rsidP="001E7A12">
      <w:pPr>
        <w:pStyle w:val="StandardME"/>
      </w:pPr>
      <w:r w:rsidRPr="00B90582">
        <w:t>Oder: … in die anderen Gewinnrücklagen/Ergebnisrücklagen</w:t>
      </w:r>
      <w:r>
        <w:t xml:space="preserve"> </w:t>
      </w:r>
      <w:r w:rsidRPr="00B90582">
        <w:t>einzustellen.</w:t>
      </w:r>
    </w:p>
    <w:p w14:paraId="247D565A" w14:textId="77777777" w:rsidR="001E7A12" w:rsidRDefault="001E7A12" w:rsidP="001E7A12">
      <w:pPr>
        <w:pStyle w:val="StandardME"/>
      </w:pPr>
    </w:p>
    <w:p w14:paraId="77668193" w14:textId="270EB7D6" w:rsidR="001E7A12" w:rsidRDefault="001E7A12" w:rsidP="001E7A12">
      <w:pPr>
        <w:pStyle w:val="StandardME"/>
      </w:pPr>
      <w:r w:rsidRPr="00B90582">
        <w:t>Oder: … mit … % als Dividende auszuschütten.</w:t>
      </w:r>
    </w:p>
    <w:p w14:paraId="7AAF64DB" w14:textId="35BD16C7" w:rsidR="00B818DE" w:rsidRDefault="00B818DE" w:rsidP="001E7A12">
      <w:pPr>
        <w:pStyle w:val="StandardME"/>
      </w:pPr>
    </w:p>
    <w:p w14:paraId="00B54FB9" w14:textId="77777777" w:rsidR="00B818DE" w:rsidRDefault="00B818DE" w:rsidP="00B818DE">
      <w:pPr>
        <w:pStyle w:val="StandardME"/>
      </w:pPr>
      <w:r>
        <w:t xml:space="preserve">Oder: … von der Befreiung zu den </w:t>
      </w:r>
      <w:r w:rsidRPr="00720F97">
        <w:t>Angaben</w:t>
      </w:r>
      <w:r>
        <w:t xml:space="preserve"> der</w:t>
      </w:r>
      <w:r w:rsidRPr="00720F97">
        <w:t xml:space="preserve"> Gesamtbezüge</w:t>
      </w:r>
      <w:r>
        <w:t xml:space="preserve"> gem. § </w:t>
      </w:r>
      <w:r w:rsidRPr="00720F97">
        <w:t xml:space="preserve">286 Abs. 4 </w:t>
      </w:r>
      <w:r>
        <w:t>HGB wurde Gebrauch gemacht.</w:t>
      </w:r>
    </w:p>
    <w:p w14:paraId="46C011BF" w14:textId="77777777" w:rsidR="00B818DE" w:rsidRPr="00B90582" w:rsidRDefault="00B818DE" w:rsidP="00B818DE">
      <w:pPr>
        <w:pStyle w:val="StandardME"/>
      </w:pPr>
    </w:p>
    <w:p w14:paraId="54A8AB2D" w14:textId="77777777" w:rsidR="001E7A12" w:rsidRDefault="001E7A12" w:rsidP="001E7A12">
      <w:pPr>
        <w:pStyle w:val="StandardME"/>
      </w:pPr>
      <w:r w:rsidRPr="00076A9C">
        <w:rPr>
          <w:i/>
          <w:color w:val="0070C0"/>
        </w:rPr>
        <w:t>Alternativ:</w:t>
      </w:r>
      <w:r w:rsidRPr="00B90582">
        <w:t xml:space="preserve"> Das Geschäftsjahr</w:t>
      </w:r>
      <w:r>
        <w:t xml:space="preserve"> zum</w:t>
      </w:r>
      <w:r w:rsidRPr="00B90582">
        <w:t xml:space="preserve"> </w:t>
      </w:r>
      <w:r>
        <w:rPr>
          <w:vanish/>
        </w:rPr>
        <w:t>[DtBiljahr_bis.:</w:t>
      </w:r>
      <w:r>
        <w:t>@Datum@</w:t>
      </w:r>
      <w:r>
        <w:rPr>
          <w:vanish/>
        </w:rPr>
        <w:t>]</w:t>
      </w:r>
      <w:r w:rsidRPr="00B90582">
        <w:t xml:space="preserve"> schließt mit einem Jahresfehlbetrag</w:t>
      </w:r>
      <w:r>
        <w:t xml:space="preserve"> </w:t>
      </w:r>
      <w:r w:rsidRPr="00B90582">
        <w:t>in Höhe von T€ … ab. Nach Verrechnung mit dem</w:t>
      </w:r>
      <w:r>
        <w:t xml:space="preserve"> </w:t>
      </w:r>
      <w:r w:rsidRPr="00B90582">
        <w:t>Gewinnvortrag des Vorjahres (T€ …) verbleibt ein Bilanzverlust</w:t>
      </w:r>
      <w:r>
        <w:t xml:space="preserve"> </w:t>
      </w:r>
      <w:r w:rsidRPr="00B90582">
        <w:t>in Höhe von T€ …</w:t>
      </w:r>
      <w:r w:rsidR="00B1088C">
        <w:t xml:space="preserve"> .</w:t>
      </w:r>
      <w:r w:rsidRPr="00B90582">
        <w:t xml:space="preserve"> Der Vorstand/die Geschäftsführung schlägt</w:t>
      </w:r>
      <w:r>
        <w:t xml:space="preserve"> </w:t>
      </w:r>
      <w:r w:rsidRPr="00B90582">
        <w:t>vor, den Bilanzverlust in Höhe von T€ … auf neue Rechnung vorzutragen.</w:t>
      </w:r>
    </w:p>
    <w:p w14:paraId="65BBC6D8" w14:textId="77777777" w:rsidR="001E7A12" w:rsidRDefault="001E7A12" w:rsidP="001E7A12">
      <w:pPr>
        <w:pStyle w:val="StandardME"/>
      </w:pPr>
    </w:p>
    <w:p w14:paraId="6FC84314" w14:textId="77777777" w:rsidR="001E7A12" w:rsidRDefault="001E7A12" w:rsidP="001E7A12">
      <w:pPr>
        <w:pStyle w:val="StandardME"/>
      </w:pPr>
      <w:r w:rsidRPr="0037776B">
        <w:t>Oder: … durch Entnahme aus der Sonderrücklage/den anderen</w:t>
      </w:r>
      <w:r>
        <w:t xml:space="preserve"> </w:t>
      </w:r>
      <w:r w:rsidRPr="0037776B">
        <w:t>Gewinnrücklagen/Ergebnisrücklagen zu decken.</w:t>
      </w:r>
    </w:p>
    <w:p w14:paraId="70C244B5" w14:textId="77777777" w:rsidR="001E7A12" w:rsidRPr="0037776B" w:rsidRDefault="001E7A12" w:rsidP="001E7A12">
      <w:pPr>
        <w:pStyle w:val="StandardME"/>
      </w:pPr>
    </w:p>
    <w:p w14:paraId="67D2CA10" w14:textId="77777777" w:rsidR="001E7A12" w:rsidRDefault="001E7A12" w:rsidP="001E7A12">
      <w:pPr>
        <w:pStyle w:val="StandardME"/>
      </w:pPr>
      <w:r w:rsidRPr="00076A9C">
        <w:rPr>
          <w:i/>
          <w:color w:val="0070C0"/>
        </w:rPr>
        <w:t>Alternativ:</w:t>
      </w:r>
      <w:r w:rsidRPr="0037776B">
        <w:t xml:space="preserve"> Der Jahresabschluss wurde unter Berücksichtigung</w:t>
      </w:r>
      <w:r>
        <w:t xml:space="preserve"> </w:t>
      </w:r>
      <w:r w:rsidRPr="0037776B">
        <w:t>der vollständigen Gewinnverwendung aufgestellt. Das Geschäftsjahr</w:t>
      </w:r>
      <w:r>
        <w:t xml:space="preserve"> zum </w:t>
      </w:r>
      <w:r>
        <w:rPr>
          <w:vanish/>
        </w:rPr>
        <w:t>[DtBiljahr_bis.:</w:t>
      </w:r>
      <w:r>
        <w:t>@Datum@</w:t>
      </w:r>
      <w:r>
        <w:rPr>
          <w:vanish/>
        </w:rPr>
        <w:t>]</w:t>
      </w:r>
      <w:r w:rsidRPr="0037776B">
        <w:t xml:space="preserve"> schließt mit einem Jahresüberschuss in Höhe</w:t>
      </w:r>
      <w:r>
        <w:t xml:space="preserve"> </w:t>
      </w:r>
      <w:r w:rsidRPr="0037776B">
        <w:t>von T€ … ab. Gemäß §§ … der Satzung/des Gesellschaftsvertrages</w:t>
      </w:r>
      <w:r>
        <w:t xml:space="preserve"> </w:t>
      </w:r>
      <w:r w:rsidRPr="0037776B">
        <w:t>wurden bei Aufstellung des Jahresabschlusses T€ … in die</w:t>
      </w:r>
      <w:r>
        <w:t xml:space="preserve"> </w:t>
      </w:r>
      <w:r w:rsidRPr="0037776B">
        <w:t>gesetzliche/gesellschaftsvertragliche Rücklage und T€ …</w:t>
      </w:r>
      <w:r w:rsidR="007164BB">
        <w:t xml:space="preserve"> i</w:t>
      </w:r>
      <w:r w:rsidRPr="0037776B">
        <w:t>n die</w:t>
      </w:r>
      <w:r>
        <w:t xml:space="preserve"> </w:t>
      </w:r>
      <w:r w:rsidRPr="0037776B">
        <w:t>anderen Gewinnrücklagen/Ergebnisrücklagen eingestellt. Dem</w:t>
      </w:r>
      <w:r>
        <w:t xml:space="preserve"> </w:t>
      </w:r>
      <w:r w:rsidRPr="0037776B">
        <w:t>liegen getrennte Beschlüsse von Vorstand/Geschäftsführung</w:t>
      </w:r>
      <w:r>
        <w:t xml:space="preserve"> </w:t>
      </w:r>
      <w:r w:rsidRPr="0037776B">
        <w:t>und Aufsichtsrat zugrunde</w:t>
      </w:r>
      <w:r w:rsidR="00B1088C">
        <w:t>.</w:t>
      </w:r>
    </w:p>
    <w:p w14:paraId="1C9EC0D3" w14:textId="77777777" w:rsidR="001E7A12" w:rsidRDefault="001E7A12" w:rsidP="001E7A12">
      <w:pPr>
        <w:pStyle w:val="StandardME"/>
      </w:pPr>
    </w:p>
    <w:p w14:paraId="11581F8B" w14:textId="77777777" w:rsidR="00784482" w:rsidRDefault="00784482" w:rsidP="001E7A12">
      <w:pPr>
        <w:pStyle w:val="StandardME"/>
      </w:pPr>
    </w:p>
    <w:p w14:paraId="7CBED682" w14:textId="77777777" w:rsidR="001E7A12" w:rsidRPr="00633336" w:rsidRDefault="001E7A12" w:rsidP="001E7A12">
      <w:pPr>
        <w:pStyle w:val="StandardME"/>
      </w:pPr>
      <w:r w:rsidRPr="00633336">
        <w:rPr>
          <w:b/>
        </w:rPr>
        <w:t>Organe</w:t>
      </w:r>
    </w:p>
    <w:p w14:paraId="40383037" w14:textId="77777777" w:rsidR="001E7A12" w:rsidRDefault="001E7A12" w:rsidP="001E7A12">
      <w:pPr>
        <w:pStyle w:val="StandardME"/>
      </w:pPr>
    </w:p>
    <w:p w14:paraId="0BB700A0" w14:textId="77777777" w:rsidR="00B818DE" w:rsidRDefault="00B818DE" w:rsidP="00B818DE">
      <w:pPr>
        <w:pStyle w:val="StandardME"/>
      </w:pPr>
      <w:r>
        <w:t>Die Geschäftsführung erfolgt durch:</w:t>
      </w:r>
    </w:p>
    <w:p w14:paraId="069FA49D" w14:textId="77777777" w:rsidR="00B818DE" w:rsidRDefault="00B818DE" w:rsidP="00B818DE">
      <w:pPr>
        <w:pStyle w:val="StandardME"/>
      </w:pPr>
      <w:r>
        <w:t xml:space="preserve">… </w:t>
      </w:r>
    </w:p>
    <w:p w14:paraId="214C6B24" w14:textId="77777777" w:rsidR="00B818DE" w:rsidRDefault="00B818DE" w:rsidP="001E7A12">
      <w:pPr>
        <w:pStyle w:val="StandardME"/>
      </w:pPr>
    </w:p>
    <w:p w14:paraId="469E728A" w14:textId="4ABF2071" w:rsidR="00E51C80" w:rsidRDefault="001E7A12" w:rsidP="001E7A12">
      <w:pPr>
        <w:pStyle w:val="StandardME"/>
      </w:pPr>
      <w:r w:rsidRPr="00633336">
        <w:t>Die M</w:t>
      </w:r>
      <w:r w:rsidR="00B1088C">
        <w:t xml:space="preserve">itglieder des Vorstandes sind: </w:t>
      </w:r>
    </w:p>
    <w:p w14:paraId="479CF9B0" w14:textId="77777777" w:rsidR="001E7A12" w:rsidRPr="00633336" w:rsidRDefault="00E51C80" w:rsidP="001E7A12">
      <w:pPr>
        <w:pStyle w:val="StandardME"/>
      </w:pPr>
      <w:r>
        <w:t>…</w:t>
      </w:r>
    </w:p>
    <w:p w14:paraId="6C23C1CE" w14:textId="77777777" w:rsidR="001E7A12" w:rsidRDefault="001E7A12" w:rsidP="001E7A12">
      <w:pPr>
        <w:pStyle w:val="StandardME"/>
      </w:pPr>
    </w:p>
    <w:p w14:paraId="32CEF91E" w14:textId="77777777" w:rsidR="00E51C80" w:rsidRDefault="001E7A12" w:rsidP="001E7A12">
      <w:pPr>
        <w:pStyle w:val="StandardME"/>
      </w:pPr>
      <w:r w:rsidRPr="00633336">
        <w:t xml:space="preserve">Der Aufsichtsrat </w:t>
      </w:r>
      <w:r w:rsidR="00B1088C">
        <w:t xml:space="preserve">setzt sich wie folgt zusammen: </w:t>
      </w:r>
    </w:p>
    <w:p w14:paraId="4937C259" w14:textId="77777777" w:rsidR="001E7A12" w:rsidRPr="00633336" w:rsidRDefault="00E51C80" w:rsidP="001E7A12">
      <w:pPr>
        <w:pStyle w:val="StandardME"/>
      </w:pPr>
      <w:r>
        <w:t>…</w:t>
      </w:r>
    </w:p>
    <w:p w14:paraId="7B27B0FC" w14:textId="77777777" w:rsidR="001E7A12" w:rsidRDefault="001E7A12" w:rsidP="001E7A12">
      <w:pPr>
        <w:pStyle w:val="StandardME"/>
      </w:pPr>
    </w:p>
    <w:p w14:paraId="3CBDBFE3" w14:textId="77777777" w:rsidR="007B6174" w:rsidRPr="007B6174" w:rsidRDefault="007B6174" w:rsidP="001E7A12">
      <w:pPr>
        <w:pStyle w:val="StandardME"/>
        <w:rPr>
          <w:i/>
          <w:color w:val="0070C0"/>
        </w:rPr>
      </w:pPr>
      <w:r w:rsidRPr="007B6174">
        <w:rPr>
          <w:i/>
          <w:color w:val="0070C0"/>
        </w:rPr>
        <w:t>(</w:t>
      </w:r>
      <w:r w:rsidR="001E7A12" w:rsidRPr="007B6174">
        <w:rPr>
          <w:i/>
          <w:color w:val="0070C0"/>
        </w:rPr>
        <w:t>Genossenschaften</w:t>
      </w:r>
      <w:r w:rsidRPr="007B6174">
        <w:rPr>
          <w:i/>
          <w:color w:val="0070C0"/>
        </w:rPr>
        <w:t>)</w:t>
      </w:r>
      <w:r w:rsidR="001E7A12" w:rsidRPr="007B6174">
        <w:rPr>
          <w:i/>
          <w:color w:val="0070C0"/>
        </w:rPr>
        <w:t xml:space="preserve"> </w:t>
      </w:r>
    </w:p>
    <w:p w14:paraId="5677498C" w14:textId="77777777" w:rsidR="001E7A12" w:rsidRDefault="007B6174" w:rsidP="001E7A12">
      <w:pPr>
        <w:pStyle w:val="StandardME"/>
      </w:pPr>
      <w:r>
        <w:t>G</w:t>
      </w:r>
      <w:r w:rsidR="001E7A12" w:rsidRPr="00633336">
        <w:t>egenüber Mitgliedern des Vorstands/</w:t>
      </w:r>
      <w:r w:rsidR="001E7A12">
        <w:t xml:space="preserve"> </w:t>
      </w:r>
      <w:r w:rsidR="001E7A12" w:rsidRPr="00633336">
        <w:t>des Aufsichtsrates bestehen fol</w:t>
      </w:r>
      <w:r w:rsidR="00B1088C">
        <w:t xml:space="preserve">gende Forderungen: </w:t>
      </w:r>
    </w:p>
    <w:p w14:paraId="38278671" w14:textId="12E46B5E" w:rsidR="00050FA5" w:rsidRDefault="00E51C80" w:rsidP="00B818DE">
      <w:pPr>
        <w:pStyle w:val="StandardME"/>
      </w:pPr>
      <w:r>
        <w:t>…</w:t>
      </w:r>
    </w:p>
    <w:p w14:paraId="3C9372D9" w14:textId="77777777" w:rsidR="00B94462" w:rsidRDefault="00B94462" w:rsidP="00B94462">
      <w:pPr>
        <w:pStyle w:val="StandardME"/>
      </w:pPr>
      <w:bookmarkStart w:id="0" w:name="_Hlk101788304"/>
    </w:p>
    <w:p w14:paraId="7FA9B496" w14:textId="1FAFDF93" w:rsidR="00B94462" w:rsidRDefault="00B94462" w:rsidP="00B94462">
      <w:pPr>
        <w:pStyle w:val="StandardME"/>
      </w:pPr>
    </w:p>
    <w:p w14:paraId="3920DB7A" w14:textId="3C909F54" w:rsidR="00FA1369" w:rsidRDefault="00FA1369" w:rsidP="00B94462">
      <w:pPr>
        <w:pStyle w:val="StandardME"/>
      </w:pPr>
    </w:p>
    <w:p w14:paraId="133D2259" w14:textId="2B5B7917" w:rsidR="00FA1369" w:rsidRDefault="00FA1369" w:rsidP="00B94462">
      <w:pPr>
        <w:pStyle w:val="StandardME"/>
      </w:pPr>
    </w:p>
    <w:p w14:paraId="6F412924" w14:textId="77777777" w:rsidR="00FA1369" w:rsidRDefault="00FA1369" w:rsidP="00B94462">
      <w:pPr>
        <w:pStyle w:val="StandardME"/>
      </w:pPr>
    </w:p>
    <w:p w14:paraId="2C81E2D1" w14:textId="77777777" w:rsidR="00B94462" w:rsidRDefault="00B94462" w:rsidP="00B94462">
      <w:pPr>
        <w:pStyle w:val="StandardME"/>
      </w:pPr>
    </w:p>
    <w:bookmarkEnd w:id="0"/>
    <w:p w14:paraId="77EC1F22" w14:textId="77777777" w:rsidR="006E7E2D" w:rsidRDefault="006E7E2D" w:rsidP="006E7E2D">
      <w:pPr>
        <w:pStyle w:val="StandardME"/>
        <w:rPr>
          <w:b/>
          <w:bCs/>
        </w:rPr>
      </w:pPr>
      <w:r>
        <w:rPr>
          <w:b/>
          <w:bCs/>
        </w:rPr>
        <w:t>Unterschrift gem. § 245 HGB</w:t>
      </w:r>
    </w:p>
    <w:p w14:paraId="3873618D" w14:textId="77777777" w:rsidR="006E7E2D" w:rsidRDefault="006E7E2D" w:rsidP="006E7E2D">
      <w:pPr>
        <w:pStyle w:val="StandardME"/>
      </w:pPr>
    </w:p>
    <w:p w14:paraId="3D721DFD" w14:textId="77777777" w:rsidR="006E7E2D" w:rsidRDefault="006E7E2D" w:rsidP="006E7E2D">
      <w:pPr>
        <w:pStyle w:val="StandardME"/>
      </w:pPr>
    </w:p>
    <w:p w14:paraId="5DF53C7D" w14:textId="77777777" w:rsidR="006E7E2D" w:rsidRDefault="006E7E2D" w:rsidP="006E7E2D">
      <w:pPr>
        <w:pStyle w:val="StandardME"/>
      </w:pPr>
    </w:p>
    <w:p w14:paraId="241E6F7D" w14:textId="77777777" w:rsidR="006E7E2D" w:rsidRDefault="006E7E2D" w:rsidP="006E7E2D"/>
    <w:p w14:paraId="3EA7CD5A" w14:textId="77777777" w:rsidR="006E7E2D" w:rsidRDefault="006E7E2D" w:rsidP="006E7E2D">
      <w:pPr>
        <w:pStyle w:val="StandardME"/>
      </w:pPr>
      <w:r>
        <w:rPr>
          <w:vanish/>
          <w:spacing w:val="10"/>
        </w:rPr>
        <w:t>[Firma_Ort.:</w:t>
      </w:r>
      <w:r>
        <w:rPr>
          <w:spacing w:val="10"/>
        </w:rPr>
        <w:t>@Ort@</w:t>
      </w:r>
      <w:r>
        <w:rPr>
          <w:vanish/>
          <w:spacing w:val="10"/>
        </w:rPr>
        <w:t>]</w:t>
      </w:r>
      <w:r>
        <w:t xml:space="preserve">, den </w:t>
      </w:r>
      <w:r>
        <w:rPr>
          <w:vanish/>
        </w:rPr>
        <w:t>[UserVariable.Datum Anhang:</w:t>
      </w:r>
      <w:r>
        <w:t>#Datum#</w:t>
      </w:r>
      <w:r>
        <w:rPr>
          <w:vanish/>
        </w:rPr>
        <w:t>]</w:t>
      </w:r>
    </w:p>
    <w:p w14:paraId="467DBF5A" w14:textId="77777777" w:rsidR="006E7E2D" w:rsidRDefault="006E7E2D" w:rsidP="006E7E2D">
      <w:pPr>
        <w:pStyle w:val="StandardME"/>
      </w:pPr>
    </w:p>
    <w:p w14:paraId="6122A860" w14:textId="77777777" w:rsidR="006E7E2D" w:rsidRDefault="006E7E2D" w:rsidP="006E7E2D">
      <w:pPr>
        <w:pStyle w:val="StandardME"/>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8"/>
      </w:tblGrid>
      <w:tr w:rsidR="006E7E2D" w14:paraId="46133F0C" w14:textId="77777777" w:rsidTr="006E7E2D">
        <w:tc>
          <w:tcPr>
            <w:tcW w:w="5103" w:type="dxa"/>
          </w:tcPr>
          <w:p w14:paraId="09A24C10" w14:textId="77777777" w:rsidR="006E7E2D" w:rsidRDefault="006E7E2D">
            <w:pPr>
              <w:pStyle w:val="StandardME"/>
              <w:ind w:left="0"/>
            </w:pPr>
            <w:r>
              <w:t>Unterschrift(en)</w:t>
            </w:r>
          </w:p>
          <w:p w14:paraId="324CA57B" w14:textId="77777777" w:rsidR="006E7E2D" w:rsidRDefault="006E7E2D">
            <w:pPr>
              <w:pStyle w:val="StandardME"/>
              <w:ind w:left="0"/>
              <w:rPr>
                <w:vanish/>
              </w:rPr>
            </w:pPr>
          </w:p>
        </w:tc>
        <w:tc>
          <w:tcPr>
            <w:tcW w:w="3958" w:type="dxa"/>
            <w:tcBorders>
              <w:top w:val="nil"/>
              <w:left w:val="nil"/>
              <w:bottom w:val="dashSmallGap" w:sz="4" w:space="0" w:color="auto"/>
              <w:right w:val="nil"/>
            </w:tcBorders>
          </w:tcPr>
          <w:p w14:paraId="417524D8" w14:textId="77777777" w:rsidR="006E7E2D" w:rsidRDefault="006E7E2D">
            <w:pPr>
              <w:pStyle w:val="StandardME"/>
              <w:ind w:left="0"/>
              <w:jc w:val="center"/>
            </w:pPr>
          </w:p>
        </w:tc>
      </w:tr>
      <w:tr w:rsidR="006E7E2D" w14:paraId="1984FD42" w14:textId="77777777" w:rsidTr="006E7E2D">
        <w:trPr>
          <w:hidden/>
        </w:trPr>
        <w:tc>
          <w:tcPr>
            <w:tcW w:w="5103" w:type="dxa"/>
            <w:hideMark/>
          </w:tcPr>
          <w:p w14:paraId="6B667B42" w14:textId="77777777" w:rsidR="006E7E2D" w:rsidRDefault="006E7E2D">
            <w:pPr>
              <w:pStyle w:val="StandardME"/>
              <w:ind w:left="0"/>
            </w:pPr>
            <w:r>
              <w:rPr>
                <w:vanish/>
              </w:rPr>
              <w:t>[ADDISONAPI://FELD?NAME=Mandanten-Firmenmandant-m_Name1:</w:t>
            </w:r>
            <w:r>
              <w:t xml:space="preserve"> </w:t>
            </w:r>
            <w:r>
              <w:rPr>
                <w:vanish/>
              </w:rPr>
              <w:t>]</w:t>
            </w:r>
          </w:p>
        </w:tc>
        <w:tc>
          <w:tcPr>
            <w:tcW w:w="3958" w:type="dxa"/>
            <w:tcBorders>
              <w:top w:val="dashSmallGap" w:sz="4" w:space="0" w:color="auto"/>
              <w:left w:val="nil"/>
              <w:bottom w:val="nil"/>
              <w:right w:val="nil"/>
            </w:tcBorders>
            <w:hideMark/>
          </w:tcPr>
          <w:p w14:paraId="55939341" w14:textId="77777777" w:rsidR="006E7E2D" w:rsidRDefault="006E7E2D">
            <w:pPr>
              <w:pStyle w:val="StandardME"/>
              <w:ind w:left="0"/>
              <w:jc w:val="center"/>
            </w:pPr>
            <w:r>
              <w:t>Unterschrift Geschäftsführer</w:t>
            </w:r>
          </w:p>
        </w:tc>
      </w:tr>
      <w:tr w:rsidR="006E7E2D" w14:paraId="3167D09F" w14:textId="77777777" w:rsidTr="006E7E2D">
        <w:trPr>
          <w:hidden/>
        </w:trPr>
        <w:tc>
          <w:tcPr>
            <w:tcW w:w="5103" w:type="dxa"/>
          </w:tcPr>
          <w:p w14:paraId="1DF47BE2" w14:textId="77777777" w:rsidR="006E7E2D" w:rsidRDefault="006E7E2D">
            <w:pPr>
              <w:pStyle w:val="StandardME"/>
              <w:ind w:left="0"/>
              <w:rPr>
                <w:vanish/>
              </w:rPr>
            </w:pPr>
          </w:p>
        </w:tc>
        <w:tc>
          <w:tcPr>
            <w:tcW w:w="3958" w:type="dxa"/>
          </w:tcPr>
          <w:p w14:paraId="47415BB4" w14:textId="77777777" w:rsidR="006E7E2D" w:rsidRDefault="006E7E2D">
            <w:pPr>
              <w:pStyle w:val="StandardME"/>
              <w:ind w:left="0"/>
              <w:jc w:val="left"/>
            </w:pPr>
          </w:p>
        </w:tc>
      </w:tr>
      <w:tr w:rsidR="006E7E2D" w14:paraId="1969C9E5" w14:textId="77777777" w:rsidTr="006E7E2D">
        <w:tc>
          <w:tcPr>
            <w:tcW w:w="5103" w:type="dxa"/>
            <w:hideMark/>
          </w:tcPr>
          <w:p w14:paraId="76BB417E" w14:textId="77777777" w:rsidR="006E7E2D" w:rsidRDefault="006E7E2D">
            <w:pPr>
              <w:pStyle w:val="StandardME"/>
              <w:ind w:left="0"/>
            </w:pPr>
            <w:r>
              <w:t>Name(n) bei digitaler Übermittlung</w:t>
            </w:r>
          </w:p>
        </w:tc>
        <w:tc>
          <w:tcPr>
            <w:tcW w:w="3958" w:type="dxa"/>
          </w:tcPr>
          <w:p w14:paraId="08CC87E5" w14:textId="77777777" w:rsidR="006E7E2D" w:rsidRDefault="006E7E2D">
            <w:pPr>
              <w:pStyle w:val="StandardME"/>
              <w:ind w:left="0"/>
              <w:jc w:val="left"/>
            </w:pPr>
            <w:r>
              <w:t>Gezeichnet:</w:t>
            </w:r>
          </w:p>
          <w:p w14:paraId="29861F41" w14:textId="77777777" w:rsidR="006E7E2D" w:rsidRDefault="006E7E2D">
            <w:pPr>
              <w:pStyle w:val="StandardME"/>
              <w:ind w:left="0"/>
              <w:jc w:val="left"/>
            </w:pPr>
          </w:p>
        </w:tc>
      </w:tr>
      <w:tr w:rsidR="006E7E2D" w14:paraId="264A66EE" w14:textId="77777777" w:rsidTr="006E7E2D">
        <w:tc>
          <w:tcPr>
            <w:tcW w:w="5103" w:type="dxa"/>
          </w:tcPr>
          <w:p w14:paraId="0A732266" w14:textId="77777777" w:rsidR="006E7E2D" w:rsidRDefault="006E7E2D">
            <w:pPr>
              <w:pStyle w:val="StandardME"/>
              <w:ind w:left="0"/>
            </w:pPr>
          </w:p>
        </w:tc>
        <w:tc>
          <w:tcPr>
            <w:tcW w:w="3958" w:type="dxa"/>
          </w:tcPr>
          <w:p w14:paraId="2CA3E30E" w14:textId="77777777" w:rsidR="006E7E2D" w:rsidRDefault="006E7E2D" w:rsidP="00D66455"/>
        </w:tc>
      </w:tr>
      <w:tr w:rsidR="006E7E2D" w14:paraId="36B17D6D" w14:textId="77777777" w:rsidTr="006E7E2D">
        <w:tc>
          <w:tcPr>
            <w:tcW w:w="5103" w:type="dxa"/>
          </w:tcPr>
          <w:p w14:paraId="0F5B7FF2" w14:textId="77777777" w:rsidR="006E7E2D" w:rsidRDefault="006E7E2D">
            <w:pPr>
              <w:pStyle w:val="StandardME"/>
              <w:ind w:left="0"/>
            </w:pPr>
          </w:p>
        </w:tc>
        <w:tc>
          <w:tcPr>
            <w:tcW w:w="3958" w:type="dxa"/>
          </w:tcPr>
          <w:p w14:paraId="1ECCED1F" w14:textId="77777777" w:rsidR="006E7E2D" w:rsidRDefault="006E7E2D" w:rsidP="00D66455"/>
        </w:tc>
      </w:tr>
      <w:tr w:rsidR="006E7E2D" w14:paraId="04187291" w14:textId="77777777" w:rsidTr="006E7E2D">
        <w:tc>
          <w:tcPr>
            <w:tcW w:w="5103" w:type="dxa"/>
          </w:tcPr>
          <w:p w14:paraId="52259D28" w14:textId="77777777" w:rsidR="006E7E2D" w:rsidRDefault="006E7E2D">
            <w:pPr>
              <w:pStyle w:val="StandardME"/>
              <w:ind w:left="0"/>
            </w:pPr>
          </w:p>
        </w:tc>
        <w:tc>
          <w:tcPr>
            <w:tcW w:w="3958" w:type="dxa"/>
          </w:tcPr>
          <w:p w14:paraId="25C7FBED" w14:textId="77777777" w:rsidR="006E7E2D" w:rsidRDefault="006E7E2D" w:rsidP="00D66455"/>
        </w:tc>
      </w:tr>
      <w:tr w:rsidR="006E7E2D" w14:paraId="79A534E9" w14:textId="77777777" w:rsidTr="006E7E2D">
        <w:tc>
          <w:tcPr>
            <w:tcW w:w="5103" w:type="dxa"/>
          </w:tcPr>
          <w:p w14:paraId="38EFD262" w14:textId="77777777" w:rsidR="006E7E2D" w:rsidRDefault="006E7E2D">
            <w:pPr>
              <w:pStyle w:val="StandardME"/>
              <w:ind w:left="0"/>
            </w:pPr>
          </w:p>
        </w:tc>
        <w:tc>
          <w:tcPr>
            <w:tcW w:w="3958" w:type="dxa"/>
          </w:tcPr>
          <w:p w14:paraId="6366CBCC" w14:textId="77777777" w:rsidR="006E7E2D" w:rsidRDefault="006E7E2D">
            <w:pPr>
              <w:pStyle w:val="StandardME"/>
              <w:ind w:left="0"/>
              <w:jc w:val="left"/>
            </w:pPr>
          </w:p>
        </w:tc>
      </w:tr>
      <w:tr w:rsidR="006E7E2D" w14:paraId="40E6752F" w14:textId="77777777" w:rsidTr="006E7E2D">
        <w:tc>
          <w:tcPr>
            <w:tcW w:w="5103" w:type="dxa"/>
          </w:tcPr>
          <w:p w14:paraId="51EBCCC0" w14:textId="77777777" w:rsidR="006E7E2D" w:rsidRDefault="006E7E2D">
            <w:pPr>
              <w:pStyle w:val="StandardME"/>
              <w:ind w:left="0"/>
            </w:pPr>
          </w:p>
        </w:tc>
        <w:tc>
          <w:tcPr>
            <w:tcW w:w="3958" w:type="dxa"/>
          </w:tcPr>
          <w:p w14:paraId="5E1AB033" w14:textId="77777777" w:rsidR="006E7E2D" w:rsidRDefault="006E7E2D">
            <w:pPr>
              <w:pStyle w:val="StandardME"/>
              <w:ind w:left="0"/>
              <w:jc w:val="left"/>
            </w:pPr>
          </w:p>
        </w:tc>
      </w:tr>
    </w:tbl>
    <w:p w14:paraId="6F368DFE" w14:textId="77777777" w:rsidR="0038670C" w:rsidRPr="001E7A12" w:rsidRDefault="0038670C" w:rsidP="006E7E2D">
      <w:pPr>
        <w:pStyle w:val="StandardME"/>
        <w:ind w:left="0"/>
      </w:pPr>
    </w:p>
    <w:sectPr w:rsidR="0038670C" w:rsidRPr="001E7A12" w:rsidSect="00604B77">
      <w:pgSz w:w="11907" w:h="16840" w:code="9"/>
      <w:pgMar w:top="1701" w:right="1418" w:bottom="1134"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03A84" w14:textId="77777777" w:rsidR="0042369E" w:rsidRDefault="0042369E">
      <w:r>
        <w:separator/>
      </w:r>
    </w:p>
  </w:endnote>
  <w:endnote w:type="continuationSeparator" w:id="0">
    <w:p w14:paraId="2E461C03" w14:textId="77777777" w:rsidR="0042369E" w:rsidRDefault="00423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8070000" w:usb2="00000010" w:usb3="00000000" w:csb0="00020001" w:csb1="00000000"/>
  </w:font>
  <w:font w:name="Courier New">
    <w:panose1 w:val="02070309020205020404"/>
    <w:charset w:val="00"/>
    <w:family w:val="modern"/>
    <w:pitch w:val="fixed"/>
    <w:sig w:usb0="E0002EFF" w:usb1="C0007843" w:usb2="00000009" w:usb3="00000000" w:csb0="000001FF" w:csb1="00000000"/>
  </w:font>
  <w:font w:name="KeplerStd-Ligh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6E2A5" w14:textId="77777777" w:rsidR="0042369E" w:rsidRDefault="0042369E">
      <w:r>
        <w:separator/>
      </w:r>
    </w:p>
  </w:footnote>
  <w:footnote w:type="continuationSeparator" w:id="0">
    <w:p w14:paraId="138DD421" w14:textId="77777777" w:rsidR="0042369E" w:rsidRDefault="004236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228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9C39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5651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4CDB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75210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2898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C09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3E25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2C14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E7B5DCC"/>
    <w:multiLevelType w:val="multilevel"/>
    <w:tmpl w:val="DED41858"/>
    <w:lvl w:ilvl="0">
      <w:start w:val="1"/>
      <w:numFmt w:val="decimal"/>
      <w:isLgl/>
      <w:lvlText w:val="%1."/>
      <w:lvlJc w:val="left"/>
      <w:pPr>
        <w:tabs>
          <w:tab w:val="num" w:pos="1134"/>
        </w:tabs>
        <w:ind w:left="1134" w:hanging="1134"/>
      </w:pPr>
      <w:rPr>
        <w:rFonts w:hint="default"/>
      </w:rPr>
    </w:lvl>
    <w:lvl w:ilvl="1">
      <w:start w:val="1"/>
      <w:numFmt w:val="decimal"/>
      <w:lvlText w:val="%1.%2."/>
      <w:lvlJc w:val="left"/>
      <w:pPr>
        <w:tabs>
          <w:tab w:val="num" w:pos="567"/>
        </w:tabs>
        <w:ind w:left="1531" w:hanging="1531"/>
      </w:pPr>
      <w:rPr>
        <w:rFonts w:hint="default"/>
      </w:rPr>
    </w:lvl>
    <w:lvl w:ilvl="2">
      <w:start w:val="1"/>
      <w:numFmt w:val="decimal"/>
      <w:lvlText w:val="%1.%2.%3."/>
      <w:lvlJc w:val="left"/>
      <w:pPr>
        <w:tabs>
          <w:tab w:val="num" w:pos="680"/>
        </w:tabs>
        <w:ind w:left="2211" w:hanging="221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2B75B8"/>
    <w:multiLevelType w:val="multilevel"/>
    <w:tmpl w:val="E3920BF0"/>
    <w:lvl w:ilvl="0">
      <w:start w:val="1"/>
      <w:numFmt w:val="decimal"/>
      <w:isLgl/>
      <w:lvlText w:val="%1."/>
      <w:lvlJc w:val="left"/>
      <w:pPr>
        <w:tabs>
          <w:tab w:val="num" w:pos="1134"/>
        </w:tabs>
        <w:ind w:left="1134" w:hanging="1134"/>
      </w:pPr>
      <w:rPr>
        <w:rFonts w:hint="default"/>
      </w:rPr>
    </w:lvl>
    <w:lvl w:ilvl="1">
      <w:start w:val="1"/>
      <w:numFmt w:val="decimal"/>
      <w:lvlText w:val="%1.%2."/>
      <w:lvlJc w:val="left"/>
      <w:pPr>
        <w:tabs>
          <w:tab w:val="num" w:pos="567"/>
        </w:tabs>
        <w:ind w:left="1531" w:hanging="1531"/>
      </w:pPr>
      <w:rPr>
        <w:rFonts w:hint="default"/>
      </w:rPr>
    </w:lvl>
    <w:lvl w:ilvl="2">
      <w:start w:val="1"/>
      <w:numFmt w:val="decimal"/>
      <w:lvlText w:val="%1.%2.%3."/>
      <w:lvlJc w:val="left"/>
      <w:pPr>
        <w:tabs>
          <w:tab w:val="num" w:pos="680"/>
        </w:tabs>
        <w:ind w:left="2211" w:hanging="221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lvlText w:val="%2.%3.%4."/>
      <w:lvlJc w:val="left"/>
      <w:pPr>
        <w:tabs>
          <w:tab w:val="num" w:pos="851"/>
        </w:tabs>
        <w:ind w:left="851" w:hanging="851"/>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3"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4" w15:restartNumberingAfterBreak="0">
    <w:nsid w:val="3FF60337"/>
    <w:multiLevelType w:val="multilevel"/>
    <w:tmpl w:val="5EFA03E2"/>
    <w:lvl w:ilvl="0">
      <w:start w:val="1"/>
      <w:numFmt w:val="decimal"/>
      <w:isLgl/>
      <w:lvlText w:val="%1."/>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8176335"/>
    <w:multiLevelType w:val="hybridMultilevel"/>
    <w:tmpl w:val="8BBE95FA"/>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56FA7C7D"/>
    <w:multiLevelType w:val="multilevel"/>
    <w:tmpl w:val="301276D4"/>
    <w:lvl w:ilvl="0">
      <w:start w:val="1"/>
      <w:numFmt w:val="upperRoman"/>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num w:numId="1" w16cid:durableId="585768072">
    <w:abstractNumId w:val="9"/>
  </w:num>
  <w:num w:numId="2" w16cid:durableId="1013268063">
    <w:abstractNumId w:val="7"/>
  </w:num>
  <w:num w:numId="3" w16cid:durableId="206915828">
    <w:abstractNumId w:val="6"/>
  </w:num>
  <w:num w:numId="4" w16cid:durableId="1250191891">
    <w:abstractNumId w:val="5"/>
  </w:num>
  <w:num w:numId="5" w16cid:durableId="1442845110">
    <w:abstractNumId w:val="4"/>
  </w:num>
  <w:num w:numId="6" w16cid:durableId="502819873">
    <w:abstractNumId w:val="8"/>
  </w:num>
  <w:num w:numId="7" w16cid:durableId="1654021984">
    <w:abstractNumId w:val="3"/>
  </w:num>
  <w:num w:numId="8" w16cid:durableId="1273364767">
    <w:abstractNumId w:val="2"/>
  </w:num>
  <w:num w:numId="9" w16cid:durableId="1684356620">
    <w:abstractNumId w:val="1"/>
  </w:num>
  <w:num w:numId="10" w16cid:durableId="1450510262">
    <w:abstractNumId w:val="0"/>
  </w:num>
  <w:num w:numId="11" w16cid:durableId="877082410">
    <w:abstractNumId w:val="15"/>
  </w:num>
  <w:num w:numId="12" w16cid:durableId="407969747">
    <w:abstractNumId w:val="17"/>
  </w:num>
  <w:num w:numId="13" w16cid:durableId="2026251322">
    <w:abstractNumId w:val="13"/>
  </w:num>
  <w:num w:numId="14" w16cid:durableId="1381828057">
    <w:abstractNumId w:val="12"/>
  </w:num>
  <w:num w:numId="15" w16cid:durableId="713433880">
    <w:abstractNumId w:val="14"/>
  </w:num>
  <w:num w:numId="16" w16cid:durableId="784232390">
    <w:abstractNumId w:val="11"/>
  </w:num>
  <w:num w:numId="17" w16cid:durableId="1743672773">
    <w:abstractNumId w:val="10"/>
  </w:num>
  <w:num w:numId="18" w16cid:durableId="129362975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C06639"/>
    <w:rsid w:val="00002FC7"/>
    <w:rsid w:val="000070A9"/>
    <w:rsid w:val="00007A4A"/>
    <w:rsid w:val="00050FA5"/>
    <w:rsid w:val="00063EF1"/>
    <w:rsid w:val="00076A9C"/>
    <w:rsid w:val="000C1557"/>
    <w:rsid w:val="000F2B00"/>
    <w:rsid w:val="001357D3"/>
    <w:rsid w:val="00137E83"/>
    <w:rsid w:val="00161071"/>
    <w:rsid w:val="00175762"/>
    <w:rsid w:val="00184E0F"/>
    <w:rsid w:val="001C7D88"/>
    <w:rsid w:val="001D4668"/>
    <w:rsid w:val="001E6490"/>
    <w:rsid w:val="001E7A12"/>
    <w:rsid w:val="002403F8"/>
    <w:rsid w:val="002559A8"/>
    <w:rsid w:val="00277EB9"/>
    <w:rsid w:val="00286D44"/>
    <w:rsid w:val="002A2DCF"/>
    <w:rsid w:val="002E46B5"/>
    <w:rsid w:val="002F25D1"/>
    <w:rsid w:val="00303CE7"/>
    <w:rsid w:val="00304797"/>
    <w:rsid w:val="00380EBB"/>
    <w:rsid w:val="0038670C"/>
    <w:rsid w:val="003A7A89"/>
    <w:rsid w:val="003F1604"/>
    <w:rsid w:val="0040406C"/>
    <w:rsid w:val="00412264"/>
    <w:rsid w:val="0042369E"/>
    <w:rsid w:val="00447CF6"/>
    <w:rsid w:val="00483650"/>
    <w:rsid w:val="004B7214"/>
    <w:rsid w:val="004D5A20"/>
    <w:rsid w:val="004F52B7"/>
    <w:rsid w:val="004F5694"/>
    <w:rsid w:val="005079A2"/>
    <w:rsid w:val="00592454"/>
    <w:rsid w:val="005B6200"/>
    <w:rsid w:val="005E4FAA"/>
    <w:rsid w:val="00604B77"/>
    <w:rsid w:val="00627550"/>
    <w:rsid w:val="006D07D4"/>
    <w:rsid w:val="006E5F4B"/>
    <w:rsid w:val="006E7E2D"/>
    <w:rsid w:val="007164BB"/>
    <w:rsid w:val="007203EE"/>
    <w:rsid w:val="00776F1E"/>
    <w:rsid w:val="00784482"/>
    <w:rsid w:val="007B1B84"/>
    <w:rsid w:val="007B6174"/>
    <w:rsid w:val="008110EE"/>
    <w:rsid w:val="00822208"/>
    <w:rsid w:val="00826FA4"/>
    <w:rsid w:val="0083256D"/>
    <w:rsid w:val="00851BDB"/>
    <w:rsid w:val="00873A62"/>
    <w:rsid w:val="008837C0"/>
    <w:rsid w:val="008A27BF"/>
    <w:rsid w:val="008A41E2"/>
    <w:rsid w:val="008B00D7"/>
    <w:rsid w:val="008B13C2"/>
    <w:rsid w:val="008C056D"/>
    <w:rsid w:val="008E0DC2"/>
    <w:rsid w:val="00906CB6"/>
    <w:rsid w:val="0097008C"/>
    <w:rsid w:val="0099443B"/>
    <w:rsid w:val="009B115B"/>
    <w:rsid w:val="009E2D1A"/>
    <w:rsid w:val="009F63AF"/>
    <w:rsid w:val="00A45A08"/>
    <w:rsid w:val="00A52A8A"/>
    <w:rsid w:val="00A70F59"/>
    <w:rsid w:val="00A73A75"/>
    <w:rsid w:val="00AA686E"/>
    <w:rsid w:val="00AB21AD"/>
    <w:rsid w:val="00AC2E36"/>
    <w:rsid w:val="00AF65EC"/>
    <w:rsid w:val="00B1088C"/>
    <w:rsid w:val="00B32D28"/>
    <w:rsid w:val="00B476C2"/>
    <w:rsid w:val="00B533BD"/>
    <w:rsid w:val="00B7076F"/>
    <w:rsid w:val="00B818DE"/>
    <w:rsid w:val="00B903EF"/>
    <w:rsid w:val="00B939A5"/>
    <w:rsid w:val="00B94462"/>
    <w:rsid w:val="00B97A91"/>
    <w:rsid w:val="00BC4835"/>
    <w:rsid w:val="00C06639"/>
    <w:rsid w:val="00C371A9"/>
    <w:rsid w:val="00C53A0F"/>
    <w:rsid w:val="00C94A91"/>
    <w:rsid w:val="00C94AF4"/>
    <w:rsid w:val="00CA7506"/>
    <w:rsid w:val="00CC57D8"/>
    <w:rsid w:val="00D127CD"/>
    <w:rsid w:val="00D66455"/>
    <w:rsid w:val="00D960FD"/>
    <w:rsid w:val="00DE04AE"/>
    <w:rsid w:val="00E051C9"/>
    <w:rsid w:val="00E51C80"/>
    <w:rsid w:val="00E72572"/>
    <w:rsid w:val="00EB41BC"/>
    <w:rsid w:val="00ED2939"/>
    <w:rsid w:val="00ED30CC"/>
    <w:rsid w:val="00ED7FAF"/>
    <w:rsid w:val="00EE6995"/>
    <w:rsid w:val="00F03EF1"/>
    <w:rsid w:val="00F80772"/>
    <w:rsid w:val="00F96BC8"/>
    <w:rsid w:val="00FA1369"/>
    <w:rsid w:val="00FB3046"/>
    <w:rsid w:val="00FC553D"/>
    <w:rsid w:val="00FD4F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21CFEF"/>
  <w15:chartTrackingRefBased/>
  <w15:docId w15:val="{8CEC746A-9555-4841-A631-DADA11CE6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63EF1"/>
    <w:rPr>
      <w:rFonts w:ascii="Arial" w:hAnsi="Arial"/>
    </w:rPr>
  </w:style>
  <w:style w:type="paragraph" w:styleId="berschrift1">
    <w:name w:val="heading 1"/>
    <w:basedOn w:val="Standard"/>
    <w:next w:val="Standard"/>
    <w:link w:val="berschrift1Zchn"/>
    <w:qFormat/>
    <w:rsid w:val="00063EF1"/>
    <w:pPr>
      <w:keepNext/>
      <w:spacing w:before="240" w:after="60"/>
      <w:outlineLvl w:val="0"/>
    </w:pPr>
    <w:rPr>
      <w:b/>
      <w:kern w:val="28"/>
      <w:sz w:val="24"/>
      <w:szCs w:val="24"/>
      <w:lang w:val="x-none" w:eastAsia="x-none"/>
    </w:rPr>
  </w:style>
  <w:style w:type="paragraph" w:styleId="berschrift2">
    <w:name w:val="heading 2"/>
    <w:basedOn w:val="berschrift1"/>
    <w:next w:val="Standard"/>
    <w:qFormat/>
    <w:rsid w:val="00063EF1"/>
    <w:pPr>
      <w:outlineLvl w:val="1"/>
    </w:pPr>
  </w:style>
  <w:style w:type="paragraph" w:styleId="berschrift3">
    <w:name w:val="heading 3"/>
    <w:basedOn w:val="berschrift1"/>
    <w:next w:val="Standard"/>
    <w:link w:val="berschrift3Zchn"/>
    <w:qFormat/>
    <w:rsid w:val="00063EF1"/>
    <w:pPr>
      <w:outlineLvl w:val="2"/>
    </w:pPr>
    <w:rPr>
      <w:sz w:val="22"/>
    </w:rPr>
  </w:style>
  <w:style w:type="paragraph" w:styleId="berschrift4">
    <w:name w:val="heading 4"/>
    <w:basedOn w:val="berschrift1"/>
    <w:next w:val="Standard"/>
    <w:qFormat/>
    <w:rsid w:val="00063EF1"/>
    <w:pPr>
      <w:outlineLvl w:val="3"/>
    </w:pPr>
    <w:rPr>
      <w:sz w:val="22"/>
    </w:rPr>
  </w:style>
  <w:style w:type="paragraph" w:styleId="berschrift5">
    <w:name w:val="heading 5"/>
    <w:basedOn w:val="berschrift1"/>
    <w:next w:val="Standard"/>
    <w:qFormat/>
    <w:rsid w:val="00063EF1"/>
    <w:pPr>
      <w:outlineLvl w:val="4"/>
    </w:pPr>
    <w:rPr>
      <w:sz w:val="22"/>
    </w:rPr>
  </w:style>
  <w:style w:type="paragraph" w:styleId="berschrift6">
    <w:name w:val="heading 6"/>
    <w:basedOn w:val="berschrift1"/>
    <w:next w:val="Standard"/>
    <w:qFormat/>
    <w:rsid w:val="00063EF1"/>
    <w:pPr>
      <w:outlineLvl w:val="5"/>
    </w:pPr>
    <w:rPr>
      <w:rFonts w:ascii="Times New Roman" w:hAnsi="Times New Roman"/>
      <w:i/>
      <w:sz w:val="22"/>
    </w:rPr>
  </w:style>
  <w:style w:type="paragraph" w:styleId="berschrift7">
    <w:name w:val="heading 7"/>
    <w:basedOn w:val="berschrift1"/>
    <w:next w:val="Standard"/>
    <w:qFormat/>
    <w:rsid w:val="00063EF1"/>
    <w:pPr>
      <w:outlineLvl w:val="6"/>
    </w:pPr>
    <w:rPr>
      <w:sz w:val="20"/>
    </w:rPr>
  </w:style>
  <w:style w:type="paragraph" w:styleId="berschrift8">
    <w:name w:val="heading 8"/>
    <w:basedOn w:val="berschrift1"/>
    <w:next w:val="Standard"/>
    <w:qFormat/>
    <w:rsid w:val="00063EF1"/>
    <w:pPr>
      <w:outlineLvl w:val="7"/>
    </w:pPr>
    <w:rPr>
      <w:i/>
      <w:sz w:val="20"/>
    </w:rPr>
  </w:style>
  <w:style w:type="paragraph" w:styleId="berschrift9">
    <w:name w:val="heading 9"/>
    <w:basedOn w:val="berschrift1"/>
    <w:next w:val="Standard"/>
    <w:qFormat/>
    <w:rsid w:val="00063EF1"/>
    <w:p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Variante1A4Quer">
    <w:name w:val="H Variante 1 A4Quer"/>
    <w:basedOn w:val="Standard"/>
    <w:rsid w:val="00063EF1"/>
    <w:pPr>
      <w:spacing w:before="80" w:after="80"/>
    </w:pPr>
    <w:rPr>
      <w:rFonts w:cs="Arial"/>
      <w:b/>
      <w:sz w:val="14"/>
      <w:szCs w:val="14"/>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UVariante1"/>
    <w:rsid w:val="00063EF1"/>
    <w:pPr>
      <w:tabs>
        <w:tab w:val="left" w:pos="1134"/>
      </w:tabs>
      <w:spacing w:before="80" w:after="80"/>
    </w:pPr>
    <w:rPr>
      <w:rFonts w:cs="Arial"/>
      <w:sz w:val="14"/>
      <w:szCs w:val="14"/>
    </w:rP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PVariante1"/>
    <w:rsid w:val="00063EF1"/>
    <w:pPr>
      <w:tabs>
        <w:tab w:val="left" w:pos="1134"/>
      </w:tabs>
    </w:pPr>
    <w:rPr>
      <w:rFonts w:cs="Arial"/>
      <w:sz w:val="14"/>
      <w:szCs w:val="14"/>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Variante1"/>
    <w:rsid w:val="00063EF1"/>
    <w:pPr>
      <w:tabs>
        <w:tab w:val="left" w:pos="1417"/>
      </w:tabs>
    </w:pPr>
    <w:rPr>
      <w:rFonts w:cs="Arial"/>
      <w:sz w:val="14"/>
      <w:szCs w:val="14"/>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DVariante1"/>
    <w:rsid w:val="00063EF1"/>
    <w:rPr>
      <w:rFonts w:cs="Arial"/>
      <w:sz w:val="14"/>
      <w:szCs w:val="14"/>
    </w:rP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UVariante1"/>
    <w:rsid w:val="00063EF1"/>
    <w:pPr>
      <w:tabs>
        <w:tab w:val="left" w:pos="850"/>
        <w:tab w:val="left" w:pos="1417"/>
      </w:tabs>
    </w:pPr>
    <w:rPr>
      <w:rFonts w:cs="Arial"/>
      <w:sz w:val="14"/>
      <w:szCs w:val="14"/>
    </w:rP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UVariante1"/>
    <w:rsid w:val="00063EF1"/>
    <w:pPr>
      <w:tabs>
        <w:tab w:val="left" w:pos="850"/>
      </w:tabs>
    </w:pPr>
    <w:rPr>
      <w:rFonts w:cs="Arial"/>
      <w:sz w:val="14"/>
      <w:szCs w:val="14"/>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063EF1"/>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clear" w:pos="850"/>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063EF1"/>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063EF1"/>
    <w:pPr>
      <w:tabs>
        <w:tab w:val="left" w:pos="640"/>
        <w:tab w:val="right" w:leader="dot" w:pos="9071"/>
      </w:tabs>
      <w:ind w:left="657" w:right="851" w:hanging="459"/>
    </w:pPr>
  </w:style>
  <w:style w:type="paragraph" w:styleId="Verzeichnis1">
    <w:name w:val="toc 1"/>
    <w:basedOn w:val="Standard"/>
    <w:next w:val="Standard"/>
    <w:autoRedefine/>
    <w:semiHidden/>
    <w:rsid w:val="00063EF1"/>
    <w:pPr>
      <w:tabs>
        <w:tab w:val="left" w:pos="602"/>
        <w:tab w:val="right" w:leader="dot" w:pos="9071"/>
      </w:tabs>
      <w:ind w:right="851"/>
    </w:pPr>
  </w:style>
  <w:style w:type="character" w:customStyle="1" w:styleId="Feldsteuerung">
    <w:name w:val="Feldsteuerung"/>
    <w:rsid w:val="00063EF1"/>
    <w:rPr>
      <w:vanish/>
    </w:rPr>
  </w:style>
  <w:style w:type="paragraph" w:customStyle="1" w:styleId="StandardME">
    <w:name w:val="StandardME"/>
    <w:basedOn w:val="Standard"/>
    <w:rsid w:val="00063EF1"/>
    <w:pPr>
      <w:ind w:left="851"/>
      <w:jc w:val="both"/>
    </w:pPr>
  </w:style>
  <w:style w:type="paragraph" w:styleId="Kopfzeile">
    <w:name w:val="header"/>
    <w:basedOn w:val="Standard"/>
    <w:rsid w:val="00063EF1"/>
    <w:pPr>
      <w:tabs>
        <w:tab w:val="center" w:pos="4536"/>
        <w:tab w:val="right" w:pos="9072"/>
      </w:tabs>
    </w:pPr>
    <w:rPr>
      <w:b/>
    </w:rPr>
  </w:style>
  <w:style w:type="paragraph" w:styleId="Fuzeile">
    <w:name w:val="footer"/>
    <w:basedOn w:val="Standard"/>
    <w:rsid w:val="00063EF1"/>
    <w:pPr>
      <w:jc w:val="center"/>
    </w:pPr>
  </w:style>
  <w:style w:type="paragraph" w:customStyle="1" w:styleId="AnlListen">
    <w:name w:val="AnlListen"/>
    <w:basedOn w:val="Standard"/>
    <w:next w:val="Standard"/>
    <w:rsid w:val="00063EF1"/>
    <w:pPr>
      <w:jc w:val="right"/>
    </w:pPr>
    <w:rPr>
      <w:sz w:val="16"/>
    </w:rPr>
  </w:style>
  <w:style w:type="paragraph" w:styleId="Aufzhlungszeichen">
    <w:name w:val="List Bullet"/>
    <w:basedOn w:val="Standard"/>
    <w:autoRedefine/>
    <w:rsid w:val="00063EF1"/>
    <w:pPr>
      <w:ind w:left="283" w:hanging="283"/>
    </w:pPr>
  </w:style>
  <w:style w:type="paragraph" w:styleId="Dokumentstruktur">
    <w:name w:val="Document Map"/>
    <w:basedOn w:val="Standard"/>
    <w:semiHidden/>
    <w:rsid w:val="00063EF1"/>
    <w:pPr>
      <w:shd w:val="clear" w:color="auto" w:fill="000080"/>
    </w:pPr>
    <w:rPr>
      <w:rFonts w:ascii="Tahoma" w:hAnsi="Tahoma"/>
    </w:rPr>
  </w:style>
  <w:style w:type="paragraph" w:customStyle="1" w:styleId="HVariante1">
    <w:name w:val="H Variante 1"/>
    <w:basedOn w:val="Standard"/>
    <w:rsid w:val="00063EF1"/>
    <w:pPr>
      <w:spacing w:before="120" w:after="120"/>
    </w:pPr>
    <w:rPr>
      <w:b/>
      <w:sz w:val="18"/>
    </w:rPr>
  </w:style>
  <w:style w:type="paragraph" w:customStyle="1" w:styleId="HVariante2">
    <w:name w:val="H Variante 2"/>
    <w:basedOn w:val="Standard"/>
    <w:rsid w:val="00063EF1"/>
    <w:pPr>
      <w:spacing w:before="240" w:after="240"/>
    </w:pPr>
    <w:rPr>
      <w:b/>
      <w:sz w:val="18"/>
    </w:rPr>
  </w:style>
  <w:style w:type="paragraph" w:customStyle="1" w:styleId="HVariante3">
    <w:name w:val="H Variante 3"/>
    <w:basedOn w:val="Standard"/>
    <w:rsid w:val="00063EF1"/>
    <w:pPr>
      <w:spacing w:before="240" w:after="240"/>
    </w:pPr>
    <w:rPr>
      <w:b/>
      <w:sz w:val="18"/>
    </w:rPr>
  </w:style>
  <w:style w:type="paragraph" w:customStyle="1" w:styleId="HVariante4">
    <w:name w:val="H Variante 4"/>
    <w:basedOn w:val="Standard"/>
    <w:rsid w:val="00063EF1"/>
    <w:pPr>
      <w:spacing w:before="240" w:after="240"/>
    </w:pPr>
    <w:rPr>
      <w:b/>
      <w:sz w:val="18"/>
    </w:rPr>
  </w:style>
  <w:style w:type="paragraph" w:customStyle="1" w:styleId="HDVariante1">
    <w:name w:val="HD Variante 1"/>
    <w:basedOn w:val="HVariante1"/>
    <w:next w:val="HVariante1"/>
    <w:rsid w:val="00063EF1"/>
  </w:style>
  <w:style w:type="paragraph" w:customStyle="1" w:styleId="HDVariante2">
    <w:name w:val="HD Variante 2"/>
    <w:basedOn w:val="HVariante2"/>
    <w:next w:val="HVariante2"/>
    <w:rsid w:val="00063EF1"/>
  </w:style>
  <w:style w:type="paragraph" w:customStyle="1" w:styleId="HDVariante3">
    <w:name w:val="HD Variante 3"/>
    <w:basedOn w:val="HVariante3"/>
    <w:next w:val="HVariante3"/>
    <w:rsid w:val="00063EF1"/>
  </w:style>
  <w:style w:type="paragraph" w:customStyle="1" w:styleId="HDVariante4">
    <w:name w:val="HD Variante 4"/>
    <w:basedOn w:val="HVariante4"/>
    <w:next w:val="HVariante4"/>
    <w:rsid w:val="00063EF1"/>
  </w:style>
  <w:style w:type="paragraph" w:customStyle="1" w:styleId="HUVariante1">
    <w:name w:val="HU Variante 1"/>
    <w:basedOn w:val="HVariante1"/>
    <w:next w:val="HVariante1"/>
    <w:rsid w:val="00063EF1"/>
  </w:style>
  <w:style w:type="paragraph" w:customStyle="1" w:styleId="HUVariante2">
    <w:name w:val="HU Variante 2"/>
    <w:basedOn w:val="HVariante2"/>
    <w:next w:val="HVariante2"/>
    <w:rsid w:val="00063EF1"/>
  </w:style>
  <w:style w:type="paragraph" w:customStyle="1" w:styleId="HUVariante3">
    <w:name w:val="HU Variante 3"/>
    <w:basedOn w:val="HVariante3"/>
    <w:next w:val="HVariante3"/>
    <w:rsid w:val="00063EF1"/>
  </w:style>
  <w:style w:type="paragraph" w:customStyle="1" w:styleId="HUVariante4">
    <w:name w:val="HU Variante 4"/>
    <w:basedOn w:val="HVariante4"/>
    <w:next w:val="HVariante4"/>
    <w:rsid w:val="00063EF1"/>
  </w:style>
  <w:style w:type="character" w:customStyle="1" w:styleId="Nachweis">
    <w:name w:val="Nachweis"/>
    <w:rsid w:val="00063EF1"/>
    <w:rPr>
      <w:sz w:val="18"/>
    </w:rPr>
  </w:style>
  <w:style w:type="paragraph" w:customStyle="1" w:styleId="NachweisPos">
    <w:name w:val="NachweisPos"/>
    <w:basedOn w:val="Standard"/>
    <w:rsid w:val="00063EF1"/>
    <w:rPr>
      <w:sz w:val="18"/>
    </w:rPr>
  </w:style>
  <w:style w:type="paragraph" w:customStyle="1" w:styleId="NachweisEndsumme">
    <w:name w:val="NachweisEndsumme"/>
    <w:basedOn w:val="NachweisPos"/>
    <w:rsid w:val="00063EF1"/>
    <w:rPr>
      <w:b/>
    </w:rPr>
  </w:style>
  <w:style w:type="paragraph" w:customStyle="1" w:styleId="NachweisSumme">
    <w:name w:val="NachweisSumme"/>
    <w:basedOn w:val="NachweisPos"/>
    <w:rsid w:val="00063EF1"/>
    <w:rPr>
      <w:b/>
    </w:rPr>
  </w:style>
  <w:style w:type="paragraph" w:customStyle="1" w:styleId="PVariante1">
    <w:name w:val="P Variante 1"/>
    <w:basedOn w:val="Standard"/>
    <w:rsid w:val="00063EF1"/>
    <w:rPr>
      <w:sz w:val="18"/>
    </w:rPr>
  </w:style>
  <w:style w:type="paragraph" w:customStyle="1" w:styleId="PVariante2">
    <w:name w:val="P Variante 2"/>
    <w:basedOn w:val="Standard"/>
    <w:rsid w:val="00063EF1"/>
    <w:rPr>
      <w:sz w:val="18"/>
    </w:rPr>
  </w:style>
  <w:style w:type="paragraph" w:customStyle="1" w:styleId="PVariante3">
    <w:name w:val="P Variante 3"/>
    <w:basedOn w:val="Standard"/>
    <w:rsid w:val="00063EF1"/>
    <w:rPr>
      <w:sz w:val="18"/>
    </w:rPr>
  </w:style>
  <w:style w:type="paragraph" w:customStyle="1" w:styleId="PVariante4">
    <w:name w:val="P Variante 4"/>
    <w:basedOn w:val="Standard"/>
    <w:rsid w:val="00063EF1"/>
    <w:rPr>
      <w:sz w:val="18"/>
    </w:rPr>
  </w:style>
  <w:style w:type="paragraph" w:customStyle="1" w:styleId="PDVariante1">
    <w:name w:val="PD Variante 1"/>
    <w:basedOn w:val="PVariante1"/>
    <w:next w:val="PVariante1"/>
    <w:rsid w:val="00063EF1"/>
  </w:style>
  <w:style w:type="paragraph" w:customStyle="1" w:styleId="PDVariante2">
    <w:name w:val="PD Variante 2"/>
    <w:basedOn w:val="PVariante2"/>
    <w:next w:val="PVariante2"/>
    <w:rsid w:val="00063EF1"/>
  </w:style>
  <w:style w:type="paragraph" w:customStyle="1" w:styleId="PDVariante3">
    <w:name w:val="PD Variante 3"/>
    <w:basedOn w:val="PVariante3"/>
    <w:next w:val="PVariante3"/>
    <w:rsid w:val="00063EF1"/>
  </w:style>
  <w:style w:type="paragraph" w:customStyle="1" w:styleId="PDVariante4">
    <w:name w:val="PD Variante 4"/>
    <w:basedOn w:val="PVariante4"/>
    <w:next w:val="PVariante4"/>
    <w:rsid w:val="00063EF1"/>
  </w:style>
  <w:style w:type="paragraph" w:customStyle="1" w:styleId="PUVariante1">
    <w:name w:val="PU Variante 1"/>
    <w:basedOn w:val="PVariante1"/>
    <w:next w:val="PVariante1"/>
    <w:rsid w:val="00063EF1"/>
  </w:style>
  <w:style w:type="paragraph" w:customStyle="1" w:styleId="PUVariante2">
    <w:name w:val="PU Variante 2"/>
    <w:basedOn w:val="PVariante2"/>
    <w:next w:val="PVariante2"/>
    <w:rsid w:val="00063EF1"/>
  </w:style>
  <w:style w:type="paragraph" w:customStyle="1" w:styleId="PUVariante3">
    <w:name w:val="PU Variante 3"/>
    <w:basedOn w:val="PVariante3"/>
    <w:next w:val="PVariante3"/>
    <w:rsid w:val="00063EF1"/>
  </w:style>
  <w:style w:type="paragraph" w:customStyle="1" w:styleId="PUVariante4">
    <w:name w:val="PU Variante 4"/>
    <w:basedOn w:val="PVariante4"/>
    <w:next w:val="PVariante4"/>
    <w:rsid w:val="00063EF1"/>
  </w:style>
  <w:style w:type="paragraph" w:customStyle="1" w:styleId="SVariante1">
    <w:name w:val="S Variante 1"/>
    <w:basedOn w:val="Standard"/>
    <w:rsid w:val="00063EF1"/>
    <w:pPr>
      <w:spacing w:before="60" w:after="60"/>
    </w:pPr>
    <w:rPr>
      <w:b/>
      <w:sz w:val="18"/>
    </w:rPr>
  </w:style>
  <w:style w:type="paragraph" w:customStyle="1" w:styleId="SVariante2">
    <w:name w:val="S Variante 2"/>
    <w:basedOn w:val="Standard"/>
    <w:rsid w:val="00063EF1"/>
    <w:pPr>
      <w:spacing w:before="120" w:after="120"/>
    </w:pPr>
    <w:rPr>
      <w:b/>
      <w:sz w:val="18"/>
    </w:rPr>
  </w:style>
  <w:style w:type="paragraph" w:customStyle="1" w:styleId="SVariante3">
    <w:name w:val="S Variante 3"/>
    <w:basedOn w:val="Standard"/>
    <w:rsid w:val="00063EF1"/>
    <w:pPr>
      <w:spacing w:before="120" w:after="120"/>
    </w:pPr>
    <w:rPr>
      <w:b/>
      <w:sz w:val="18"/>
    </w:rPr>
  </w:style>
  <w:style w:type="paragraph" w:customStyle="1" w:styleId="SVariante4">
    <w:name w:val="S Variante 4"/>
    <w:basedOn w:val="Standard"/>
    <w:rsid w:val="00063EF1"/>
    <w:pPr>
      <w:spacing w:before="120" w:after="120"/>
    </w:pPr>
    <w:rPr>
      <w:b/>
      <w:sz w:val="18"/>
    </w:rPr>
  </w:style>
  <w:style w:type="paragraph" w:customStyle="1" w:styleId="SDVariante1">
    <w:name w:val="SD Variante 1"/>
    <w:basedOn w:val="SVariante1"/>
    <w:next w:val="SVariante1"/>
    <w:rsid w:val="00063EF1"/>
  </w:style>
  <w:style w:type="paragraph" w:customStyle="1" w:styleId="SDVariante2">
    <w:name w:val="SD Variante 2"/>
    <w:basedOn w:val="SVariante2"/>
    <w:next w:val="SVariante2"/>
    <w:rsid w:val="00063EF1"/>
  </w:style>
  <w:style w:type="paragraph" w:customStyle="1" w:styleId="SDVariante3">
    <w:name w:val="SD Variante 3"/>
    <w:basedOn w:val="SVariante3"/>
    <w:next w:val="SVariante3"/>
    <w:rsid w:val="00063EF1"/>
  </w:style>
  <w:style w:type="paragraph" w:customStyle="1" w:styleId="SDVariante4">
    <w:name w:val="SD Variante 4"/>
    <w:basedOn w:val="SVariante4"/>
    <w:next w:val="SVariante4"/>
    <w:rsid w:val="00063EF1"/>
  </w:style>
  <w:style w:type="character" w:styleId="Seitenzahl">
    <w:name w:val="page number"/>
    <w:basedOn w:val="Absatz-Standardschriftart"/>
    <w:rsid w:val="00063EF1"/>
  </w:style>
  <w:style w:type="paragraph" w:customStyle="1" w:styleId="StandardOE">
    <w:name w:val="StandardOE"/>
    <w:basedOn w:val="Standard"/>
    <w:next w:val="Standard"/>
    <w:rsid w:val="00063EF1"/>
    <w:pPr>
      <w:jc w:val="both"/>
    </w:pPr>
  </w:style>
  <w:style w:type="paragraph" w:customStyle="1" w:styleId="Steuerung">
    <w:name w:val="Steuerung"/>
    <w:basedOn w:val="Standard"/>
    <w:rsid w:val="00063EF1"/>
    <w:rPr>
      <w:b/>
      <w:vanish/>
    </w:rPr>
  </w:style>
  <w:style w:type="paragraph" w:customStyle="1" w:styleId="SUVariante1">
    <w:name w:val="SU Variante 1"/>
    <w:basedOn w:val="SVariante1"/>
    <w:next w:val="SVariante1"/>
    <w:rsid w:val="00063EF1"/>
  </w:style>
  <w:style w:type="paragraph" w:customStyle="1" w:styleId="SUVariante2">
    <w:name w:val="SU Variante 2"/>
    <w:basedOn w:val="SVariante2"/>
    <w:next w:val="SVariante2"/>
    <w:rsid w:val="00063EF1"/>
  </w:style>
  <w:style w:type="paragraph" w:customStyle="1" w:styleId="SUVariante3">
    <w:name w:val="SU Variante 3"/>
    <w:basedOn w:val="SVariante3"/>
    <w:next w:val="SVariante3"/>
    <w:rsid w:val="00063EF1"/>
  </w:style>
  <w:style w:type="paragraph" w:customStyle="1" w:styleId="SUVariante4">
    <w:name w:val="SU Variante 4"/>
    <w:basedOn w:val="SVariante4"/>
    <w:next w:val="SVariante4"/>
    <w:rsid w:val="00063EF1"/>
  </w:style>
  <w:style w:type="paragraph" w:customStyle="1" w:styleId="UVariante1">
    <w:name w:val="U Variante 1"/>
    <w:basedOn w:val="Standard"/>
    <w:rsid w:val="00063EF1"/>
    <w:rPr>
      <w:b/>
      <w:sz w:val="18"/>
    </w:rPr>
  </w:style>
  <w:style w:type="paragraph" w:customStyle="1" w:styleId="UVariante2">
    <w:name w:val="U Variante 2"/>
    <w:basedOn w:val="Standard"/>
    <w:rsid w:val="00063EF1"/>
    <w:pPr>
      <w:spacing w:before="120" w:after="120"/>
    </w:pPr>
    <w:rPr>
      <w:b/>
      <w:sz w:val="18"/>
    </w:rPr>
  </w:style>
  <w:style w:type="paragraph" w:customStyle="1" w:styleId="UVariante3">
    <w:name w:val="U Variante 3"/>
    <w:basedOn w:val="Standard"/>
    <w:rsid w:val="00063EF1"/>
    <w:pPr>
      <w:spacing w:before="120" w:after="120"/>
    </w:pPr>
    <w:rPr>
      <w:b/>
      <w:sz w:val="18"/>
    </w:rPr>
  </w:style>
  <w:style w:type="paragraph" w:customStyle="1" w:styleId="UVariante4">
    <w:name w:val="U Variante 4"/>
    <w:basedOn w:val="Standard"/>
    <w:rsid w:val="00063EF1"/>
    <w:pPr>
      <w:spacing w:before="120" w:after="120"/>
    </w:pPr>
    <w:rPr>
      <w:b/>
      <w:sz w:val="18"/>
    </w:rPr>
  </w:style>
  <w:style w:type="paragraph" w:customStyle="1" w:styleId="berschriftTabelle">
    <w:name w:val="Überschrift Tabelle"/>
    <w:basedOn w:val="Standard"/>
    <w:rsid w:val="00063EF1"/>
    <w:rPr>
      <w:vanish/>
    </w:rPr>
  </w:style>
  <w:style w:type="paragraph" w:customStyle="1" w:styleId="UDVariante1">
    <w:name w:val="UD Variante 1"/>
    <w:basedOn w:val="UVariante1"/>
    <w:next w:val="UVariante1"/>
    <w:rsid w:val="00063EF1"/>
  </w:style>
  <w:style w:type="paragraph" w:customStyle="1" w:styleId="UDVariante2">
    <w:name w:val="UD Variante 2"/>
    <w:basedOn w:val="UVariante2"/>
    <w:next w:val="UVariante2"/>
    <w:rsid w:val="00063EF1"/>
  </w:style>
  <w:style w:type="paragraph" w:customStyle="1" w:styleId="UDVariante3">
    <w:name w:val="UD Variante 3"/>
    <w:basedOn w:val="UVariante3"/>
    <w:next w:val="UVariante3"/>
    <w:rsid w:val="00063EF1"/>
  </w:style>
  <w:style w:type="paragraph" w:customStyle="1" w:styleId="UDVariante4">
    <w:name w:val="UD Variante 4"/>
    <w:basedOn w:val="UVariante4"/>
    <w:next w:val="UVariante4"/>
    <w:rsid w:val="00063EF1"/>
  </w:style>
  <w:style w:type="paragraph" w:customStyle="1" w:styleId="UUVariante1">
    <w:name w:val="UU Variante 1"/>
    <w:basedOn w:val="UVariante1"/>
    <w:next w:val="UVariante1"/>
    <w:rsid w:val="00063EF1"/>
  </w:style>
  <w:style w:type="paragraph" w:customStyle="1" w:styleId="UUVariante2">
    <w:name w:val="UU Variante 2"/>
    <w:basedOn w:val="UVariante2"/>
    <w:next w:val="UVariante2"/>
    <w:rsid w:val="00063EF1"/>
  </w:style>
  <w:style w:type="paragraph" w:customStyle="1" w:styleId="UUVariante3">
    <w:name w:val="UU Variante 3"/>
    <w:basedOn w:val="UVariante3"/>
    <w:next w:val="UVariante3"/>
    <w:rsid w:val="00063EF1"/>
  </w:style>
  <w:style w:type="paragraph" w:customStyle="1" w:styleId="UUVariante4">
    <w:name w:val="UU Variante 4"/>
    <w:basedOn w:val="UVariante4"/>
    <w:next w:val="UVariante4"/>
    <w:rsid w:val="00063EF1"/>
  </w:style>
  <w:style w:type="paragraph" w:styleId="Verzeichnis3">
    <w:name w:val="toc 3"/>
    <w:basedOn w:val="Standard"/>
    <w:next w:val="Standard"/>
    <w:autoRedefine/>
    <w:semiHidden/>
    <w:rsid w:val="00063EF1"/>
    <w:pPr>
      <w:tabs>
        <w:tab w:val="right" w:leader="dot" w:pos="9071"/>
      </w:tabs>
      <w:ind w:left="567" w:right="851"/>
    </w:pPr>
  </w:style>
  <w:style w:type="paragraph" w:styleId="Verzeichnis4">
    <w:name w:val="toc 4"/>
    <w:basedOn w:val="Standard"/>
    <w:next w:val="Standard"/>
    <w:autoRedefine/>
    <w:semiHidden/>
    <w:rsid w:val="00063EF1"/>
    <w:pPr>
      <w:tabs>
        <w:tab w:val="right" w:leader="dot" w:pos="9071"/>
      </w:tabs>
      <w:ind w:left="600"/>
    </w:pPr>
  </w:style>
  <w:style w:type="paragraph" w:customStyle="1" w:styleId="VHVariante1">
    <w:name w:val="VH Variante 1"/>
    <w:basedOn w:val="HVariante1"/>
    <w:rsid w:val="00063EF1"/>
  </w:style>
  <w:style w:type="paragraph" w:customStyle="1" w:styleId="VUVariante1">
    <w:name w:val="VU Variante 1"/>
    <w:basedOn w:val="UVariante1"/>
    <w:rsid w:val="00063EF1"/>
    <w:pPr>
      <w:tabs>
        <w:tab w:val="left" w:pos="567"/>
      </w:tabs>
    </w:pPr>
  </w:style>
  <w:style w:type="paragraph" w:customStyle="1" w:styleId="VPVariante1">
    <w:name w:val="VP Variante 1"/>
    <w:basedOn w:val="PVariante1"/>
    <w:rsid w:val="00063EF1"/>
    <w:pPr>
      <w:tabs>
        <w:tab w:val="left" w:pos="851"/>
      </w:tabs>
    </w:pPr>
  </w:style>
  <w:style w:type="paragraph" w:customStyle="1" w:styleId="VSVariante1">
    <w:name w:val="VS Variante 1"/>
    <w:basedOn w:val="SVariante1"/>
    <w:rsid w:val="00063EF1"/>
    <w:pPr>
      <w:tabs>
        <w:tab w:val="left" w:pos="567"/>
        <w:tab w:val="left" w:pos="1134"/>
      </w:tabs>
      <w:spacing w:before="120" w:after="120"/>
    </w:pPr>
  </w:style>
  <w:style w:type="paragraph" w:customStyle="1" w:styleId="VSUVariante1">
    <w:name w:val="VSU Variante 1"/>
    <w:basedOn w:val="SUVariante1"/>
    <w:rsid w:val="00063EF1"/>
    <w:pPr>
      <w:tabs>
        <w:tab w:val="left" w:pos="851"/>
      </w:tabs>
    </w:pPr>
  </w:style>
  <w:style w:type="paragraph" w:customStyle="1" w:styleId="VSDVariante1">
    <w:name w:val="VSD Variante 1"/>
    <w:basedOn w:val="SDVariante1"/>
    <w:rsid w:val="00063EF1"/>
  </w:style>
  <w:style w:type="paragraph" w:customStyle="1" w:styleId="Liste1">
    <w:name w:val="Liste1"/>
    <w:basedOn w:val="Standard"/>
    <w:rsid w:val="00063EF1"/>
    <w:pPr>
      <w:spacing w:before="120" w:after="120"/>
    </w:pPr>
  </w:style>
  <w:style w:type="paragraph" w:customStyle="1" w:styleId="Liste2">
    <w:name w:val="Liste2"/>
    <w:basedOn w:val="Standard"/>
    <w:rsid w:val="00063EF1"/>
  </w:style>
  <w:style w:type="paragraph" w:customStyle="1" w:styleId="Liste3">
    <w:name w:val="Liste3"/>
    <w:basedOn w:val="Standard"/>
    <w:rsid w:val="00063EF1"/>
  </w:style>
  <w:style w:type="paragraph" w:customStyle="1" w:styleId="Liste4">
    <w:name w:val="Liste4"/>
    <w:basedOn w:val="Standard"/>
    <w:rsid w:val="00063EF1"/>
  </w:style>
  <w:style w:type="paragraph" w:customStyle="1" w:styleId="Liste5">
    <w:name w:val="Liste5"/>
    <w:basedOn w:val="Standard"/>
    <w:rsid w:val="00063EF1"/>
  </w:style>
  <w:style w:type="paragraph" w:customStyle="1" w:styleId="StandardErl">
    <w:name w:val="StandardErl"/>
    <w:basedOn w:val="Standard"/>
    <w:rsid w:val="00063EF1"/>
  </w:style>
  <w:style w:type="paragraph" w:customStyle="1" w:styleId="Standarderl1">
    <w:name w:val="Standarderl1"/>
    <w:basedOn w:val="StandardErl"/>
    <w:rsid w:val="00063EF1"/>
    <w:pPr>
      <w:ind w:left="1588"/>
    </w:pPr>
    <w:rPr>
      <w:color w:val="0000FF"/>
    </w:rPr>
  </w:style>
  <w:style w:type="paragraph" w:customStyle="1" w:styleId="Organigramm">
    <w:name w:val="Organigramm"/>
    <w:basedOn w:val="Standard"/>
    <w:rsid w:val="00063EF1"/>
    <w:pPr>
      <w:jc w:val="center"/>
    </w:pPr>
    <w:rPr>
      <w:b/>
      <w:sz w:val="22"/>
    </w:rPr>
  </w:style>
  <w:style w:type="paragraph" w:customStyle="1" w:styleId="ZeileHKapEntw">
    <w:name w:val="ZeileHKapEntw"/>
    <w:basedOn w:val="Standard"/>
    <w:rsid w:val="00063EF1"/>
    <w:pPr>
      <w:tabs>
        <w:tab w:val="left" w:pos="214"/>
        <w:tab w:val="left" w:pos="497"/>
      </w:tabs>
      <w:spacing w:before="60"/>
    </w:pPr>
    <w:rPr>
      <w:sz w:val="18"/>
    </w:rPr>
  </w:style>
  <w:style w:type="paragraph" w:customStyle="1" w:styleId="ZeileHKapVerw">
    <w:name w:val="ZeileHKapVerw"/>
    <w:basedOn w:val="Standard"/>
    <w:rsid w:val="00063EF1"/>
    <w:pPr>
      <w:tabs>
        <w:tab w:val="left" w:pos="214"/>
        <w:tab w:val="left" w:pos="497"/>
      </w:tabs>
      <w:spacing w:before="240" w:after="60"/>
    </w:pPr>
    <w:rPr>
      <w:sz w:val="18"/>
    </w:rPr>
  </w:style>
  <w:style w:type="paragraph" w:customStyle="1" w:styleId="ZeileUVKapEntw">
    <w:name w:val="ZeileUVKapEntw"/>
    <w:basedOn w:val="Standard"/>
    <w:rsid w:val="00063EF1"/>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063EF1"/>
    <w:pPr>
      <w:tabs>
        <w:tab w:val="left" w:pos="214"/>
        <w:tab w:val="left" w:pos="497"/>
      </w:tabs>
      <w:ind w:left="567"/>
    </w:pPr>
    <w:rPr>
      <w:sz w:val="18"/>
    </w:rPr>
  </w:style>
  <w:style w:type="paragraph" w:customStyle="1" w:styleId="VHUVariante1">
    <w:name w:val="VHU Variante 1"/>
    <w:basedOn w:val="HUVariante1"/>
    <w:rsid w:val="00063EF1"/>
  </w:style>
  <w:style w:type="paragraph" w:customStyle="1" w:styleId="Kennzahl1">
    <w:name w:val="Kennzahl1"/>
    <w:basedOn w:val="Standard"/>
    <w:rsid w:val="00063EF1"/>
    <w:pPr>
      <w:spacing w:before="60" w:after="120"/>
    </w:pPr>
    <w:rPr>
      <w:b/>
      <w:sz w:val="16"/>
    </w:rPr>
  </w:style>
  <w:style w:type="paragraph" w:customStyle="1" w:styleId="Kennzahl2">
    <w:name w:val="Kennzahl2"/>
    <w:basedOn w:val="Standard"/>
    <w:rsid w:val="00063EF1"/>
    <w:pPr>
      <w:jc w:val="center"/>
    </w:pPr>
    <w:rPr>
      <w:sz w:val="16"/>
      <w:u w:val="single"/>
    </w:rPr>
  </w:style>
  <w:style w:type="paragraph" w:customStyle="1" w:styleId="Kennzahl3">
    <w:name w:val="Kennzahl3"/>
    <w:basedOn w:val="Standard"/>
    <w:rsid w:val="00063EF1"/>
    <w:pPr>
      <w:jc w:val="center"/>
    </w:pPr>
    <w:rPr>
      <w:sz w:val="16"/>
    </w:rPr>
  </w:style>
  <w:style w:type="paragraph" w:styleId="Beschriftung">
    <w:name w:val="caption"/>
    <w:basedOn w:val="Standard"/>
    <w:next w:val="Standard"/>
    <w:qFormat/>
    <w:rsid w:val="00063EF1"/>
    <w:pPr>
      <w:spacing w:before="120" w:after="120"/>
    </w:pPr>
    <w:rPr>
      <w:b/>
    </w:rPr>
  </w:style>
  <w:style w:type="paragraph" w:customStyle="1" w:styleId="ERumpf">
    <w:name w:val="ERumpf"/>
    <w:basedOn w:val="Standard"/>
    <w:rsid w:val="00063EF1"/>
  </w:style>
  <w:style w:type="paragraph" w:styleId="E-Mail-Signatur">
    <w:name w:val="E-mail Signature"/>
    <w:basedOn w:val="Standard"/>
    <w:rsid w:val="00063EF1"/>
  </w:style>
  <w:style w:type="paragraph" w:customStyle="1" w:styleId="EKopf">
    <w:name w:val="EKopf"/>
    <w:basedOn w:val="Standard"/>
    <w:rsid w:val="00063EF1"/>
  </w:style>
  <w:style w:type="paragraph" w:customStyle="1" w:styleId="EZus">
    <w:name w:val="EZus"/>
    <w:basedOn w:val="ESumme"/>
    <w:next w:val="Standard"/>
    <w:rsid w:val="00063EF1"/>
    <w:rPr>
      <w:u w:val="single"/>
    </w:rPr>
  </w:style>
  <w:style w:type="paragraph" w:customStyle="1" w:styleId="ESumme">
    <w:name w:val="ESumme"/>
    <w:basedOn w:val="Standard"/>
    <w:rsid w:val="00063EF1"/>
  </w:style>
  <w:style w:type="paragraph" w:customStyle="1" w:styleId="EPoskopf">
    <w:name w:val="EPos kopf"/>
    <w:basedOn w:val="Standard"/>
    <w:rsid w:val="00063EF1"/>
    <w:rPr>
      <w:b/>
    </w:rPr>
  </w:style>
  <w:style w:type="paragraph" w:customStyle="1" w:styleId="EUPoskopf">
    <w:name w:val="EUPos kopf"/>
    <w:basedOn w:val="Standard"/>
    <w:rsid w:val="00063EF1"/>
    <w:rPr>
      <w:b/>
    </w:rPr>
  </w:style>
  <w:style w:type="paragraph" w:customStyle="1" w:styleId="EHPoskopf">
    <w:name w:val="EHPos kopf"/>
    <w:basedOn w:val="EPoskopf"/>
    <w:uiPriority w:val="99"/>
    <w:rsid w:val="00063EF1"/>
    <w:rPr>
      <w:sz w:val="22"/>
    </w:rPr>
  </w:style>
  <w:style w:type="paragraph" w:customStyle="1" w:styleId="ETPoskopf">
    <w:name w:val="ETPos kopf"/>
    <w:basedOn w:val="Standard"/>
    <w:rsid w:val="00063EF1"/>
    <w:rPr>
      <w:b/>
    </w:rPr>
  </w:style>
  <w:style w:type="paragraph" w:customStyle="1" w:styleId="EPosFuss">
    <w:name w:val="EPos Fuss"/>
    <w:basedOn w:val="Standard"/>
    <w:rsid w:val="00063EF1"/>
  </w:style>
  <w:style w:type="paragraph" w:customStyle="1" w:styleId="EGesamtSumme">
    <w:name w:val="EGesamtSumme"/>
    <w:basedOn w:val="Standard"/>
    <w:rsid w:val="00063EF1"/>
    <w:rPr>
      <w:b/>
    </w:rPr>
  </w:style>
  <w:style w:type="paragraph" w:customStyle="1" w:styleId="EAnlkopf">
    <w:name w:val="EAnl kopf"/>
    <w:basedOn w:val="Standard"/>
    <w:rsid w:val="00063EF1"/>
    <w:rPr>
      <w:b/>
    </w:rPr>
  </w:style>
  <w:style w:type="paragraph" w:customStyle="1" w:styleId="EAnl">
    <w:name w:val="EAnl"/>
    <w:basedOn w:val="Standard"/>
    <w:rsid w:val="00063EF1"/>
  </w:style>
  <w:style w:type="paragraph" w:customStyle="1" w:styleId="ERstkopf">
    <w:name w:val="ERst kopf"/>
    <w:basedOn w:val="EAnl"/>
    <w:rsid w:val="00063EF1"/>
    <w:rPr>
      <w:b/>
      <w:sz w:val="18"/>
    </w:rPr>
  </w:style>
  <w:style w:type="paragraph" w:customStyle="1" w:styleId="ERstrumpf">
    <w:name w:val="ERst rumpf"/>
    <w:basedOn w:val="Standard"/>
    <w:rsid w:val="00063EF1"/>
    <w:rPr>
      <w:sz w:val="18"/>
    </w:rPr>
  </w:style>
  <w:style w:type="paragraph" w:customStyle="1" w:styleId="ERstfuss">
    <w:name w:val="ERst fuss"/>
    <w:basedOn w:val="Standard"/>
    <w:rsid w:val="00063EF1"/>
    <w:rPr>
      <w:b/>
      <w:sz w:val="18"/>
    </w:rPr>
  </w:style>
  <w:style w:type="paragraph" w:customStyle="1" w:styleId="EVspiegelkopf">
    <w:name w:val="EVspiegel kopf"/>
    <w:basedOn w:val="Standard"/>
    <w:rsid w:val="00063EF1"/>
    <w:rPr>
      <w:b/>
      <w:sz w:val="18"/>
    </w:rPr>
  </w:style>
  <w:style w:type="paragraph" w:customStyle="1" w:styleId="EVspiegelrumpf">
    <w:name w:val="EVspiegel rumpf"/>
    <w:basedOn w:val="Standard"/>
    <w:rsid w:val="00063EF1"/>
    <w:rPr>
      <w:sz w:val="18"/>
    </w:rPr>
  </w:style>
  <w:style w:type="paragraph" w:customStyle="1" w:styleId="EVspiegelfuss">
    <w:name w:val="EVspiegel fuss"/>
    <w:basedOn w:val="EVspiegelkopf"/>
    <w:rsid w:val="00063EF1"/>
  </w:style>
  <w:style w:type="paragraph" w:customStyle="1" w:styleId="ETexte">
    <w:name w:val="ETexte"/>
    <w:basedOn w:val="Standard"/>
    <w:rsid w:val="00063EF1"/>
  </w:style>
  <w:style w:type="paragraph" w:customStyle="1" w:styleId="KennzahlBez">
    <w:name w:val="KennzahlBez"/>
    <w:basedOn w:val="Standard"/>
    <w:rsid w:val="00063EF1"/>
    <w:rPr>
      <w:rFonts w:cs="Arial"/>
      <w:b/>
      <w:bCs/>
    </w:rPr>
  </w:style>
  <w:style w:type="paragraph" w:customStyle="1" w:styleId="KennzahlenText">
    <w:name w:val="KennzahlenText"/>
    <w:basedOn w:val="Standard"/>
    <w:rsid w:val="00063EF1"/>
    <w:rPr>
      <w:rFonts w:cs="Arial"/>
      <w:sz w:val="16"/>
      <w:szCs w:val="16"/>
    </w:rPr>
  </w:style>
  <w:style w:type="paragraph" w:customStyle="1" w:styleId="KennzahlFormel">
    <w:name w:val="KennzahlFormel"/>
    <w:basedOn w:val="Standard"/>
    <w:rsid w:val="00063EF1"/>
    <w:pPr>
      <w:jc w:val="center"/>
    </w:pPr>
    <w:rPr>
      <w:rFonts w:cs="Arial"/>
      <w:sz w:val="14"/>
      <w:szCs w:val="14"/>
    </w:rPr>
  </w:style>
  <w:style w:type="paragraph" w:customStyle="1" w:styleId="KennzahlFormelU">
    <w:name w:val="KennzahlFormelU"/>
    <w:basedOn w:val="KennzahlFormel"/>
    <w:rsid w:val="00063EF1"/>
    <w:rPr>
      <w:u w:val="single"/>
    </w:rPr>
  </w:style>
  <w:style w:type="paragraph" w:customStyle="1" w:styleId="KennzahlWert">
    <w:name w:val="KennzahlWert"/>
    <w:basedOn w:val="Standard"/>
    <w:rsid w:val="00063EF1"/>
    <w:pPr>
      <w:widowControl w:val="0"/>
      <w:autoSpaceDE w:val="0"/>
      <w:autoSpaceDN w:val="0"/>
      <w:adjustRightInd w:val="0"/>
      <w:jc w:val="right"/>
    </w:pPr>
    <w:rPr>
      <w:rFonts w:cs="Arial"/>
      <w:b/>
      <w:bCs/>
    </w:rPr>
  </w:style>
  <w:style w:type="paragraph" w:customStyle="1" w:styleId="StbUPunkt1">
    <w:name w:val="Stb_UPunkt1"/>
    <w:basedOn w:val="Standard"/>
    <w:rsid w:val="00063EF1"/>
    <w:pPr>
      <w:ind w:left="511" w:hanging="227"/>
    </w:pPr>
    <w:rPr>
      <w:rFonts w:ascii="Times New Roman" w:hAnsi="Times New Roman"/>
      <w:sz w:val="16"/>
    </w:rPr>
  </w:style>
  <w:style w:type="paragraph" w:customStyle="1" w:styleId="StbHPunkt">
    <w:name w:val="Stb_HPunkt"/>
    <w:basedOn w:val="Standard"/>
    <w:next w:val="Standard"/>
    <w:rsid w:val="00063EF1"/>
    <w:pPr>
      <w:tabs>
        <w:tab w:val="left" w:pos="284"/>
      </w:tabs>
    </w:pPr>
    <w:rPr>
      <w:rFonts w:ascii="Times New Roman" w:hAnsi="Times New Roman"/>
      <w:b/>
      <w:sz w:val="16"/>
    </w:rPr>
  </w:style>
  <w:style w:type="paragraph" w:customStyle="1" w:styleId="ErlTexte">
    <w:name w:val="ErlTexte"/>
    <w:basedOn w:val="Standard"/>
    <w:rsid w:val="00063EF1"/>
    <w:pPr>
      <w:widowControl w:val="0"/>
      <w:autoSpaceDE w:val="0"/>
      <w:autoSpaceDN w:val="0"/>
      <w:adjustRightInd w:val="0"/>
      <w:ind w:left="1503"/>
    </w:pPr>
    <w:rPr>
      <w:rFonts w:cs="Arial"/>
    </w:rPr>
  </w:style>
  <w:style w:type="paragraph" w:customStyle="1" w:styleId="AGBSTBText">
    <w:name w:val="AGB_STB_Text"/>
    <w:basedOn w:val="Standard"/>
    <w:rsid w:val="00063EF1"/>
    <w:pPr>
      <w:jc w:val="both"/>
    </w:pPr>
    <w:rPr>
      <w:rFonts w:eastAsia="Arial Unicode MS"/>
      <w:sz w:val="14"/>
      <w:szCs w:val="14"/>
    </w:rPr>
  </w:style>
  <w:style w:type="paragraph" w:customStyle="1" w:styleId="AGBSTBGL1">
    <w:name w:val="AGB_STB_GL1"/>
    <w:basedOn w:val="Standard"/>
    <w:rsid w:val="00063EF1"/>
    <w:pPr>
      <w:spacing w:after="60"/>
      <w:ind w:left="357" w:hanging="357"/>
      <w:jc w:val="both"/>
    </w:pPr>
    <w:rPr>
      <w:rFonts w:eastAsia="Arial Unicode MS" w:cs="Arial"/>
      <w:b/>
      <w:bCs/>
      <w:sz w:val="14"/>
      <w:szCs w:val="14"/>
    </w:rPr>
  </w:style>
  <w:style w:type="paragraph" w:customStyle="1" w:styleId="AGBSTBGL2">
    <w:name w:val="AGB_STB_GL2"/>
    <w:basedOn w:val="Standard"/>
    <w:rsid w:val="00063EF1"/>
    <w:pPr>
      <w:numPr>
        <w:numId w:val="11"/>
      </w:numPr>
      <w:spacing w:after="60"/>
      <w:jc w:val="both"/>
    </w:pPr>
    <w:rPr>
      <w:rFonts w:eastAsia="Arial Unicode MS" w:cs="Arial"/>
      <w:sz w:val="14"/>
      <w:szCs w:val="14"/>
    </w:rPr>
  </w:style>
  <w:style w:type="paragraph" w:customStyle="1" w:styleId="AGBStBGl3">
    <w:name w:val="AGB_StB_Gl3"/>
    <w:basedOn w:val="Textkrper-Einzug2"/>
    <w:rsid w:val="00063EF1"/>
    <w:pPr>
      <w:spacing w:line="240" w:lineRule="auto"/>
      <w:ind w:left="357" w:hanging="357"/>
      <w:jc w:val="both"/>
    </w:pPr>
    <w:rPr>
      <w:rFonts w:eastAsia="Arial Unicode MS" w:cs="Arial"/>
      <w:sz w:val="14"/>
      <w:szCs w:val="14"/>
    </w:rPr>
  </w:style>
  <w:style w:type="paragraph" w:styleId="Textkrper-Einzug2">
    <w:name w:val="Body Text Indent 2"/>
    <w:basedOn w:val="Standard"/>
    <w:rsid w:val="00063EF1"/>
    <w:pPr>
      <w:spacing w:after="120" w:line="480" w:lineRule="auto"/>
      <w:ind w:left="283"/>
    </w:pPr>
  </w:style>
  <w:style w:type="paragraph" w:styleId="Abbildungsverzeichnis">
    <w:name w:val="table of figures"/>
    <w:basedOn w:val="Standard"/>
    <w:next w:val="Standard"/>
    <w:semiHidden/>
    <w:pPr>
      <w:ind w:left="400" w:hanging="400"/>
    </w:pPr>
  </w:style>
  <w:style w:type="paragraph" w:customStyle="1" w:styleId="DWKonto">
    <w:name w:val="DW_Konto"/>
    <w:basedOn w:val="Standard"/>
    <w:rsid w:val="00063EF1"/>
    <w:rPr>
      <w:sz w:val="16"/>
    </w:rPr>
  </w:style>
  <w:style w:type="paragraph" w:customStyle="1" w:styleId="DWSumme">
    <w:name w:val="DW_Summe"/>
    <w:basedOn w:val="Standard"/>
    <w:rsid w:val="00063EF1"/>
    <w:rPr>
      <w:b/>
      <w:sz w:val="16"/>
    </w:rPr>
  </w:style>
  <w:style w:type="paragraph" w:customStyle="1" w:styleId="DWKopf">
    <w:name w:val="DW_Kopf"/>
    <w:basedOn w:val="Standard"/>
    <w:rsid w:val="00063EF1"/>
    <w:rPr>
      <w:b/>
      <w:sz w:val="16"/>
    </w:rPr>
  </w:style>
  <w:style w:type="paragraph" w:customStyle="1" w:styleId="AGBTitel">
    <w:name w:val="AGBTitel"/>
    <w:basedOn w:val="Standard"/>
    <w:rsid w:val="00063EF1"/>
    <w:pPr>
      <w:tabs>
        <w:tab w:val="right" w:pos="6760"/>
      </w:tabs>
      <w:jc w:val="center"/>
    </w:pPr>
    <w:rPr>
      <w:b/>
      <w:sz w:val="22"/>
    </w:rPr>
  </w:style>
  <w:style w:type="paragraph" w:customStyle="1" w:styleId="AGBWPber1">
    <w:name w:val="AGBWP_Über1"/>
    <w:basedOn w:val="Standard"/>
    <w:rsid w:val="00063EF1"/>
    <w:rPr>
      <w:b/>
      <w:sz w:val="14"/>
    </w:rPr>
  </w:style>
  <w:style w:type="paragraph" w:customStyle="1" w:styleId="AGBWPText">
    <w:name w:val="AGBWP_Text"/>
    <w:basedOn w:val="Standard"/>
    <w:rsid w:val="00063EF1"/>
    <w:pPr>
      <w:jc w:val="both"/>
    </w:pPr>
    <w:rPr>
      <w:sz w:val="14"/>
    </w:rPr>
  </w:style>
  <w:style w:type="paragraph" w:customStyle="1" w:styleId="Formatvorlage1">
    <w:name w:val="Formatvorlage1"/>
    <w:basedOn w:val="berschrift3"/>
    <w:rsid w:val="00063EF1"/>
  </w:style>
  <w:style w:type="paragraph" w:customStyle="1" w:styleId="TextEinzug">
    <w:name w:val="TextEinzug"/>
    <w:basedOn w:val="Standard"/>
    <w:rsid w:val="00063EF1"/>
    <w:pPr>
      <w:spacing w:after="120"/>
      <w:ind w:left="709"/>
    </w:pPr>
  </w:style>
  <w:style w:type="paragraph" w:customStyle="1" w:styleId="AuflistTE">
    <w:name w:val="AuflistTE"/>
    <w:basedOn w:val="TextEinzug"/>
    <w:rsid w:val="00063EF1"/>
    <w:pPr>
      <w:numPr>
        <w:numId w:val="12"/>
      </w:numPr>
    </w:pPr>
  </w:style>
  <w:style w:type="paragraph" w:customStyle="1" w:styleId="DWEndsumme">
    <w:name w:val="DW_Endsumme"/>
    <w:basedOn w:val="DWSumme"/>
    <w:rsid w:val="00063EF1"/>
    <w:pPr>
      <w:spacing w:after="120"/>
    </w:pPr>
  </w:style>
  <w:style w:type="paragraph" w:customStyle="1" w:styleId="DWEndsummeGross">
    <w:name w:val="DW_Endsumme_Gross"/>
    <w:basedOn w:val="Standard"/>
    <w:rsid w:val="00063EF1"/>
    <w:pPr>
      <w:spacing w:after="120"/>
    </w:pPr>
    <w:rPr>
      <w:b/>
      <w:sz w:val="24"/>
    </w:rPr>
  </w:style>
  <w:style w:type="paragraph" w:customStyle="1" w:styleId="DWSummegross">
    <w:name w:val="DW_Summe_gross"/>
    <w:basedOn w:val="Standard"/>
    <w:rsid w:val="00063EF1"/>
    <w:rPr>
      <w:b/>
      <w:sz w:val="24"/>
    </w:rPr>
  </w:style>
  <w:style w:type="paragraph" w:customStyle="1" w:styleId="DWEndsummegross0">
    <w:name w:val="DW_Endsumme_gross"/>
    <w:basedOn w:val="DWSummegross"/>
    <w:rsid w:val="00063EF1"/>
    <w:pPr>
      <w:spacing w:after="120"/>
    </w:pPr>
  </w:style>
  <w:style w:type="paragraph" w:customStyle="1" w:styleId="DWSummeMittel">
    <w:name w:val="DW_Summe_Mittel"/>
    <w:basedOn w:val="Standard"/>
    <w:rsid w:val="00063EF1"/>
    <w:rPr>
      <w:b/>
    </w:rPr>
  </w:style>
  <w:style w:type="paragraph" w:customStyle="1" w:styleId="DWEndsummeMittel">
    <w:name w:val="DW_Endsumme_Mittel"/>
    <w:basedOn w:val="DWSummeMittel"/>
    <w:rsid w:val="00063EF1"/>
    <w:pPr>
      <w:spacing w:after="120"/>
    </w:pPr>
  </w:style>
  <w:style w:type="paragraph" w:customStyle="1" w:styleId="DWSummemittel0">
    <w:name w:val="DW_Summe_mittel"/>
    <w:basedOn w:val="Standard"/>
    <w:rsid w:val="00063EF1"/>
    <w:rPr>
      <w:b/>
    </w:rPr>
  </w:style>
  <w:style w:type="paragraph" w:customStyle="1" w:styleId="DWEndsummemittel0">
    <w:name w:val="DW_Endsumme_mittel"/>
    <w:basedOn w:val="DWSummemittel0"/>
    <w:rsid w:val="00063EF1"/>
    <w:pPr>
      <w:spacing w:after="120"/>
    </w:pPr>
  </w:style>
  <w:style w:type="paragraph" w:customStyle="1" w:styleId="DWHauptpunkt">
    <w:name w:val="DW_Hauptpunkt"/>
    <w:basedOn w:val="Standard"/>
    <w:rsid w:val="00063EF1"/>
    <w:rPr>
      <w:b/>
      <w:sz w:val="16"/>
    </w:rPr>
  </w:style>
  <w:style w:type="paragraph" w:customStyle="1" w:styleId="DWHauptpunktgross">
    <w:name w:val="DW_Hauptpunkt_gross"/>
    <w:basedOn w:val="Standard"/>
    <w:rsid w:val="00063EF1"/>
    <w:rPr>
      <w:b/>
      <w:sz w:val="24"/>
    </w:rPr>
  </w:style>
  <w:style w:type="paragraph" w:customStyle="1" w:styleId="DWHauptpunktmittel">
    <w:name w:val="DW_Hauptpunkt_mittel"/>
    <w:basedOn w:val="Standard"/>
    <w:rsid w:val="00063EF1"/>
    <w:rPr>
      <w:b/>
    </w:rPr>
  </w:style>
  <w:style w:type="paragraph" w:customStyle="1" w:styleId="DWKontoGross">
    <w:name w:val="DW_Konto_Gross"/>
    <w:basedOn w:val="Standard"/>
    <w:rsid w:val="00063EF1"/>
    <w:rPr>
      <w:sz w:val="24"/>
    </w:rPr>
  </w:style>
  <w:style w:type="paragraph" w:customStyle="1" w:styleId="DWKontogross0">
    <w:name w:val="DW_Konto_gross"/>
    <w:basedOn w:val="Standard"/>
    <w:rsid w:val="00063EF1"/>
    <w:rPr>
      <w:sz w:val="24"/>
    </w:rPr>
  </w:style>
  <w:style w:type="paragraph" w:customStyle="1" w:styleId="DWKontomittel">
    <w:name w:val="DW_Konto_mittel"/>
    <w:basedOn w:val="Standard"/>
    <w:rsid w:val="00063EF1"/>
  </w:style>
  <w:style w:type="paragraph" w:customStyle="1" w:styleId="DWKopfGross">
    <w:name w:val="DW_Kopf_Gross"/>
    <w:basedOn w:val="Standard"/>
    <w:rsid w:val="00063EF1"/>
    <w:rPr>
      <w:b/>
      <w:sz w:val="24"/>
    </w:rPr>
  </w:style>
  <w:style w:type="paragraph" w:customStyle="1" w:styleId="DWKopfgross0">
    <w:name w:val="DW_Kopf_gross"/>
    <w:basedOn w:val="Standard"/>
    <w:rsid w:val="00063EF1"/>
    <w:rPr>
      <w:b/>
      <w:sz w:val="24"/>
    </w:rPr>
  </w:style>
  <w:style w:type="paragraph" w:customStyle="1" w:styleId="DWKopfMittel">
    <w:name w:val="DW_Kopf_Mittel"/>
    <w:basedOn w:val="Standard"/>
    <w:rsid w:val="00063EF1"/>
    <w:rPr>
      <w:b/>
    </w:rPr>
  </w:style>
  <w:style w:type="paragraph" w:customStyle="1" w:styleId="DWKopfmittel0">
    <w:name w:val="DW_Kopf_mittel"/>
    <w:basedOn w:val="Standard"/>
    <w:rsid w:val="00063EF1"/>
    <w:rPr>
      <w:b/>
    </w:rPr>
  </w:style>
  <w:style w:type="paragraph" w:customStyle="1" w:styleId="DWPosition">
    <w:name w:val="DW_Position"/>
    <w:basedOn w:val="Standard"/>
    <w:rsid w:val="00063EF1"/>
    <w:rPr>
      <w:sz w:val="16"/>
    </w:rPr>
  </w:style>
  <w:style w:type="paragraph" w:customStyle="1" w:styleId="DWPositiongross">
    <w:name w:val="DW_Position_gross"/>
    <w:basedOn w:val="Standard"/>
    <w:rsid w:val="00063EF1"/>
    <w:rPr>
      <w:sz w:val="24"/>
    </w:rPr>
  </w:style>
  <w:style w:type="paragraph" w:customStyle="1" w:styleId="DWPositionmittel">
    <w:name w:val="DW_Position_mittel"/>
    <w:basedOn w:val="DWPosition"/>
    <w:rsid w:val="00063EF1"/>
    <w:rPr>
      <w:sz w:val="20"/>
    </w:rPr>
  </w:style>
  <w:style w:type="paragraph" w:customStyle="1" w:styleId="DWSummeGross0">
    <w:name w:val="DW_Summe_Gross"/>
    <w:basedOn w:val="Standard"/>
    <w:rsid w:val="00063EF1"/>
    <w:rPr>
      <w:b/>
      <w:sz w:val="24"/>
    </w:rPr>
  </w:style>
  <w:style w:type="paragraph" w:customStyle="1" w:styleId="DWUnterpunkt">
    <w:name w:val="DW_Unterpunkt"/>
    <w:basedOn w:val="Standard"/>
    <w:rsid w:val="00063EF1"/>
    <w:rPr>
      <w:b/>
      <w:sz w:val="16"/>
    </w:rPr>
  </w:style>
  <w:style w:type="paragraph" w:customStyle="1" w:styleId="DWUnterpunktgross">
    <w:name w:val="DW_Unterpunkt_gross"/>
    <w:basedOn w:val="Standard"/>
    <w:rsid w:val="00063EF1"/>
    <w:rPr>
      <w:b/>
      <w:sz w:val="24"/>
    </w:rPr>
  </w:style>
  <w:style w:type="paragraph" w:customStyle="1" w:styleId="DWUnterpunktmittel">
    <w:name w:val="DW_Unterpunkt_mittel"/>
    <w:basedOn w:val="Standard"/>
    <w:rsid w:val="00063EF1"/>
    <w:rPr>
      <w:b/>
    </w:rPr>
  </w:style>
  <w:style w:type="character" w:styleId="Endnotenzeichen">
    <w:name w:val="endnote reference"/>
    <w:semiHidden/>
    <w:rsid w:val="00063EF1"/>
    <w:rPr>
      <w:rFonts w:ascii="Arial" w:hAnsi="Arial"/>
      <w:vertAlign w:val="superscript"/>
    </w:rPr>
  </w:style>
  <w:style w:type="character" w:styleId="Funotenzeichen">
    <w:name w:val="footnote reference"/>
    <w:semiHidden/>
    <w:rsid w:val="00063EF1"/>
    <w:rPr>
      <w:rFonts w:ascii="Arial" w:hAnsi="Arial"/>
      <w:vertAlign w:val="superscript"/>
    </w:rPr>
  </w:style>
  <w:style w:type="paragraph" w:customStyle="1" w:styleId="GesellschKapEntw">
    <w:name w:val="GesellschKapEntw"/>
    <w:basedOn w:val="Standard"/>
    <w:rsid w:val="00063EF1"/>
    <w:pPr>
      <w:tabs>
        <w:tab w:val="left" w:pos="214"/>
        <w:tab w:val="left" w:pos="497"/>
      </w:tabs>
      <w:spacing w:before="240" w:after="120"/>
    </w:pPr>
    <w:rPr>
      <w:b/>
      <w:sz w:val="18"/>
    </w:rPr>
  </w:style>
  <w:style w:type="paragraph" w:customStyle="1" w:styleId="HauptpunktKapEntw">
    <w:name w:val="HauptpunktKapEntw"/>
    <w:basedOn w:val="Standard"/>
    <w:rsid w:val="00063EF1"/>
    <w:pPr>
      <w:tabs>
        <w:tab w:val="left" w:pos="214"/>
        <w:tab w:val="left" w:pos="497"/>
      </w:tabs>
      <w:spacing w:before="120" w:after="120"/>
    </w:pPr>
    <w:rPr>
      <w:b/>
      <w:sz w:val="18"/>
    </w:rPr>
  </w:style>
  <w:style w:type="paragraph" w:styleId="Index9">
    <w:name w:val="index 9"/>
    <w:basedOn w:val="Standard"/>
    <w:next w:val="Standard"/>
    <w:autoRedefine/>
    <w:semiHidden/>
    <w:rsid w:val="00063EF1"/>
    <w:pPr>
      <w:ind w:left="1800" w:hanging="200"/>
    </w:pPr>
  </w:style>
  <w:style w:type="paragraph" w:customStyle="1" w:styleId="Inhaltsverz">
    <w:name w:val="Inhaltsverz"/>
    <w:basedOn w:val="Standard"/>
    <w:rsid w:val="00063EF1"/>
    <w:rPr>
      <w:b/>
      <w:sz w:val="28"/>
    </w:rPr>
  </w:style>
  <w:style w:type="paragraph" w:styleId="Kommentartext">
    <w:name w:val="annotation text"/>
    <w:basedOn w:val="Standard"/>
    <w:semiHidden/>
    <w:rsid w:val="00063EF1"/>
  </w:style>
  <w:style w:type="character" w:styleId="Kommentarzeichen">
    <w:name w:val="annotation reference"/>
    <w:semiHidden/>
    <w:rsid w:val="00063EF1"/>
    <w:rPr>
      <w:rFonts w:ascii="Arial" w:hAnsi="Arial"/>
      <w:sz w:val="16"/>
    </w:rPr>
  </w:style>
  <w:style w:type="paragraph" w:styleId="Nachrichtenkopf">
    <w:name w:val="Message Header"/>
    <w:basedOn w:val="Standard"/>
    <w:rsid w:val="00063EF1"/>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063EF1"/>
    <w:pPr>
      <w:tabs>
        <w:tab w:val="left" w:pos="214"/>
        <w:tab w:val="left" w:pos="497"/>
      </w:tabs>
      <w:spacing w:before="480" w:after="60"/>
    </w:pPr>
    <w:rPr>
      <w:b/>
    </w:rPr>
  </w:style>
  <w:style w:type="paragraph" w:customStyle="1" w:styleId="Rahmen">
    <w:name w:val="Rahmen"/>
    <w:basedOn w:val="Standard"/>
    <w:rsid w:val="00063EF1"/>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063EF1"/>
    <w:pPr>
      <w:ind w:left="160" w:hanging="160"/>
    </w:pPr>
  </w:style>
  <w:style w:type="paragraph" w:styleId="RGV-berschrift">
    <w:name w:val="toa heading"/>
    <w:basedOn w:val="Standard"/>
    <w:next w:val="Standard"/>
    <w:semiHidden/>
    <w:rsid w:val="00063EF1"/>
    <w:pPr>
      <w:spacing w:before="120"/>
    </w:pPr>
    <w:rPr>
      <w:b/>
      <w:sz w:val="24"/>
    </w:rPr>
  </w:style>
  <w:style w:type="paragraph" w:customStyle="1" w:styleId="StandardCode">
    <w:name w:val="Standard Code"/>
    <w:basedOn w:val="Standard"/>
    <w:rsid w:val="00063EF1"/>
    <w:pPr>
      <w:ind w:left="284"/>
    </w:pPr>
    <w:rPr>
      <w:rFonts w:ascii="Courier New" w:hAnsi="Courier New"/>
      <w:sz w:val="18"/>
    </w:rPr>
  </w:style>
  <w:style w:type="paragraph" w:customStyle="1" w:styleId="SubDesc">
    <w:name w:val="SubDesc"/>
    <w:basedOn w:val="Standard"/>
    <w:rsid w:val="00063EF1"/>
    <w:rPr>
      <w:b/>
    </w:rPr>
  </w:style>
  <w:style w:type="paragraph" w:customStyle="1" w:styleId="SummeKapEntw">
    <w:name w:val="SummeKapEntw"/>
    <w:basedOn w:val="Standard"/>
    <w:rsid w:val="00063EF1"/>
    <w:pPr>
      <w:tabs>
        <w:tab w:val="left" w:pos="214"/>
        <w:tab w:val="left" w:pos="497"/>
      </w:tabs>
      <w:spacing w:before="240"/>
    </w:pPr>
    <w:rPr>
      <w:b/>
      <w:sz w:val="18"/>
    </w:rPr>
  </w:style>
  <w:style w:type="paragraph" w:customStyle="1" w:styleId="TextEinzugFett">
    <w:name w:val="TextEinzug Fett"/>
    <w:basedOn w:val="TextEinzug"/>
    <w:rsid w:val="00063EF1"/>
    <w:pPr>
      <w:ind w:left="0"/>
    </w:pPr>
    <w:rPr>
      <w:b/>
    </w:rPr>
  </w:style>
  <w:style w:type="paragraph" w:customStyle="1" w:styleId="TextEinzugAufz">
    <w:name w:val="TextEinzugAufz"/>
    <w:basedOn w:val="Standard"/>
    <w:rsid w:val="00063EF1"/>
    <w:pPr>
      <w:numPr>
        <w:numId w:val="13"/>
      </w:numPr>
    </w:pPr>
  </w:style>
  <w:style w:type="paragraph" w:styleId="Textkrper-Zeileneinzug">
    <w:name w:val="Body Text Indent"/>
    <w:basedOn w:val="Standard"/>
    <w:rsid w:val="00063EF1"/>
    <w:pPr>
      <w:ind w:left="567"/>
      <w:jc w:val="both"/>
    </w:pPr>
  </w:style>
  <w:style w:type="paragraph" w:customStyle="1" w:styleId="TitelDok">
    <w:name w:val="TitelDok"/>
    <w:basedOn w:val="Standard"/>
    <w:rsid w:val="00063EF1"/>
    <w:rPr>
      <w:b/>
      <w:sz w:val="96"/>
    </w:rPr>
  </w:style>
  <w:style w:type="paragraph" w:styleId="Verzeichnis5">
    <w:name w:val="toc 5"/>
    <w:basedOn w:val="Standard"/>
    <w:next w:val="Standard"/>
    <w:semiHidden/>
    <w:rsid w:val="00063EF1"/>
    <w:pPr>
      <w:tabs>
        <w:tab w:val="left" w:pos="1021"/>
        <w:tab w:val="right" w:pos="9071"/>
      </w:tabs>
      <w:spacing w:line="360" w:lineRule="auto"/>
      <w:ind w:left="482"/>
    </w:pPr>
  </w:style>
  <w:style w:type="paragraph" w:styleId="Verzeichnis6">
    <w:name w:val="toc 6"/>
    <w:basedOn w:val="Standard"/>
    <w:next w:val="Standard"/>
    <w:semiHidden/>
    <w:rsid w:val="00063EF1"/>
    <w:pPr>
      <w:tabs>
        <w:tab w:val="left" w:pos="1021"/>
        <w:tab w:val="right" w:pos="9071"/>
      </w:tabs>
      <w:spacing w:line="360" w:lineRule="auto"/>
      <w:ind w:left="641"/>
    </w:pPr>
  </w:style>
  <w:style w:type="paragraph" w:styleId="Verzeichnis7">
    <w:name w:val="toc 7"/>
    <w:basedOn w:val="Standard"/>
    <w:next w:val="Standard"/>
    <w:semiHidden/>
    <w:rsid w:val="00063EF1"/>
    <w:pPr>
      <w:tabs>
        <w:tab w:val="left" w:pos="1021"/>
        <w:tab w:val="right" w:pos="9071"/>
      </w:tabs>
      <w:spacing w:line="360" w:lineRule="auto"/>
      <w:ind w:left="799"/>
    </w:pPr>
  </w:style>
  <w:style w:type="paragraph" w:styleId="Verzeichnis8">
    <w:name w:val="toc 8"/>
    <w:basedOn w:val="Standard"/>
    <w:next w:val="Standard"/>
    <w:semiHidden/>
    <w:rsid w:val="00063EF1"/>
    <w:pPr>
      <w:tabs>
        <w:tab w:val="right" w:pos="9071"/>
      </w:tabs>
      <w:ind w:left="960"/>
    </w:pPr>
  </w:style>
  <w:style w:type="paragraph" w:styleId="Verzeichnis9">
    <w:name w:val="toc 9"/>
    <w:basedOn w:val="Standard"/>
    <w:next w:val="Standard"/>
    <w:semiHidden/>
    <w:rsid w:val="00063EF1"/>
    <w:pPr>
      <w:tabs>
        <w:tab w:val="right" w:pos="9071"/>
      </w:tabs>
      <w:ind w:left="1120"/>
    </w:pPr>
  </w:style>
  <w:style w:type="character" w:styleId="Zeilennummer">
    <w:name w:val="line number"/>
    <w:rsid w:val="00063EF1"/>
    <w:rPr>
      <w:rFonts w:ascii="Arial" w:hAnsi="Arial"/>
    </w:rPr>
  </w:style>
  <w:style w:type="paragraph" w:customStyle="1" w:styleId="ErlTexte1">
    <w:name w:val="ErlTexte1"/>
    <w:basedOn w:val="Standard"/>
    <w:rsid w:val="00063EF1"/>
    <w:pPr>
      <w:widowControl w:val="0"/>
      <w:autoSpaceDE w:val="0"/>
      <w:autoSpaceDN w:val="0"/>
      <w:adjustRightInd w:val="0"/>
      <w:ind w:left="737"/>
    </w:pPr>
    <w:rPr>
      <w:rFonts w:cs="Arial"/>
    </w:rPr>
  </w:style>
  <w:style w:type="paragraph" w:customStyle="1" w:styleId="VHVariante4">
    <w:name w:val="VH Variante 4"/>
    <w:basedOn w:val="Standard"/>
    <w:rsid w:val="00063EF1"/>
    <w:pPr>
      <w:spacing w:before="120" w:after="120"/>
    </w:pPr>
    <w:rPr>
      <w:b/>
      <w:sz w:val="18"/>
    </w:rPr>
  </w:style>
  <w:style w:type="paragraph" w:customStyle="1" w:styleId="VPVariante4">
    <w:name w:val="VP Variante 4"/>
    <w:basedOn w:val="Standard"/>
    <w:rsid w:val="00063EF1"/>
    <w:pPr>
      <w:tabs>
        <w:tab w:val="left" w:pos="851"/>
      </w:tabs>
    </w:pPr>
    <w:rPr>
      <w:b/>
      <w:sz w:val="18"/>
    </w:rPr>
  </w:style>
  <w:style w:type="paragraph" w:customStyle="1" w:styleId="VSVariante4">
    <w:name w:val="VS Variante 4"/>
    <w:basedOn w:val="Standard"/>
    <w:rsid w:val="00063EF1"/>
    <w:pPr>
      <w:tabs>
        <w:tab w:val="left" w:pos="567"/>
        <w:tab w:val="left" w:pos="1134"/>
      </w:tabs>
      <w:spacing w:before="120" w:after="120"/>
    </w:pPr>
    <w:rPr>
      <w:b/>
      <w:sz w:val="18"/>
    </w:rPr>
  </w:style>
  <w:style w:type="paragraph" w:customStyle="1" w:styleId="VSDVariante4">
    <w:name w:val="VSD Variante 4"/>
    <w:basedOn w:val="Standard"/>
    <w:rsid w:val="00063EF1"/>
    <w:pPr>
      <w:spacing w:before="60" w:after="60"/>
    </w:pPr>
    <w:rPr>
      <w:b/>
      <w:sz w:val="18"/>
    </w:rPr>
  </w:style>
  <w:style w:type="paragraph" w:customStyle="1" w:styleId="VSUVariante4">
    <w:name w:val="VSU Variante 4"/>
    <w:basedOn w:val="Standard"/>
    <w:rsid w:val="00063EF1"/>
    <w:pPr>
      <w:tabs>
        <w:tab w:val="left" w:pos="851"/>
      </w:tabs>
      <w:spacing w:before="60" w:after="60"/>
    </w:pPr>
    <w:rPr>
      <w:b/>
      <w:sz w:val="18"/>
    </w:rPr>
  </w:style>
  <w:style w:type="paragraph" w:customStyle="1" w:styleId="berschrift1PrB">
    <w:name w:val="Überschrift1_PrB"/>
    <w:basedOn w:val="Standard"/>
    <w:next w:val="Standard"/>
    <w:rsid w:val="00063EF1"/>
    <w:pPr>
      <w:numPr>
        <w:numId w:val="18"/>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063EF1"/>
    <w:pPr>
      <w:numPr>
        <w:ilvl w:val="1"/>
        <w:numId w:val="18"/>
      </w:numPr>
      <w:spacing w:before="240" w:after="60"/>
      <w:outlineLvl w:val="4"/>
    </w:pPr>
    <w:rPr>
      <w:b/>
      <w:sz w:val="24"/>
    </w:rPr>
  </w:style>
  <w:style w:type="paragraph" w:customStyle="1" w:styleId="berschrift3PrB">
    <w:name w:val="Überschrift3_PrB"/>
    <w:basedOn w:val="Standard"/>
    <w:next w:val="Standard"/>
    <w:rsid w:val="00063EF1"/>
    <w:pPr>
      <w:numPr>
        <w:ilvl w:val="2"/>
        <w:numId w:val="18"/>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063EF1"/>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063EF1"/>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063EF1"/>
    <w:pPr>
      <w:spacing w:before="80" w:after="80"/>
      <w:ind w:left="284" w:hanging="284"/>
    </w:pPr>
    <w:rPr>
      <w:b/>
      <w:bCs/>
      <w:sz w:val="14"/>
    </w:rPr>
  </w:style>
  <w:style w:type="paragraph" w:customStyle="1" w:styleId="HVariante1A4QuerLinks0cmHngend05cm2">
    <w:name w:val="H Variante 1 A4Quer + Links:  0 cm Hängend:  05 cm2"/>
    <w:basedOn w:val="Standard"/>
    <w:rsid w:val="00063EF1"/>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063EF1"/>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063EF1"/>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063EF1"/>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063EF1"/>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063EF1"/>
    <w:pPr>
      <w:spacing w:before="60" w:after="60"/>
      <w:ind w:left="567" w:hanging="283"/>
    </w:pPr>
    <w:rPr>
      <w:b/>
      <w:bCs/>
      <w:sz w:val="14"/>
      <w:szCs w:val="14"/>
    </w:rPr>
  </w:style>
  <w:style w:type="paragraph" w:customStyle="1" w:styleId="DWKopfF">
    <w:name w:val="DW_KopfF"/>
    <w:basedOn w:val="Standard"/>
    <w:rsid w:val="00063EF1"/>
    <w:rPr>
      <w:b/>
      <w:sz w:val="18"/>
      <w:szCs w:val="18"/>
    </w:rPr>
  </w:style>
  <w:style w:type="paragraph" w:customStyle="1" w:styleId="DWKopfFmittel">
    <w:name w:val="DW_KopfF_mittel"/>
    <w:basedOn w:val="Standard"/>
    <w:rsid w:val="00063EF1"/>
    <w:rPr>
      <w:b/>
    </w:rPr>
  </w:style>
  <w:style w:type="paragraph" w:customStyle="1" w:styleId="DWKopfFgross">
    <w:name w:val="DW_KopfF_gross"/>
    <w:basedOn w:val="Standard"/>
    <w:rsid w:val="00063EF1"/>
    <w:rPr>
      <w:b/>
      <w:sz w:val="24"/>
      <w:szCs w:val="24"/>
    </w:rPr>
  </w:style>
  <w:style w:type="paragraph" w:customStyle="1" w:styleId="DWKopfk">
    <w:name w:val="DW_Kopfk"/>
    <w:basedOn w:val="Standard"/>
    <w:rsid w:val="00063EF1"/>
    <w:rPr>
      <w:b/>
    </w:rPr>
  </w:style>
  <w:style w:type="paragraph" w:customStyle="1" w:styleId="DWKopfkgross">
    <w:name w:val="DW_Kopfk_gross"/>
    <w:basedOn w:val="Standard"/>
    <w:rsid w:val="00063EF1"/>
    <w:rPr>
      <w:b/>
    </w:rPr>
  </w:style>
  <w:style w:type="paragraph" w:customStyle="1" w:styleId="DWKopfKmittel">
    <w:name w:val="DW_KopfK_mittel"/>
    <w:basedOn w:val="Standard"/>
    <w:rsid w:val="00063EF1"/>
    <w:rPr>
      <w:i/>
    </w:rPr>
  </w:style>
  <w:style w:type="paragraph" w:customStyle="1" w:styleId="DWKopfU">
    <w:name w:val="DW_KopfU"/>
    <w:basedOn w:val="Standard"/>
    <w:rsid w:val="00063EF1"/>
    <w:rPr>
      <w:sz w:val="16"/>
      <w:szCs w:val="16"/>
      <w:u w:val="single"/>
    </w:rPr>
  </w:style>
  <w:style w:type="paragraph" w:customStyle="1" w:styleId="DWKopfUgross">
    <w:name w:val="DW_KopfU_gross"/>
    <w:basedOn w:val="Standard"/>
    <w:rsid w:val="00063EF1"/>
    <w:rPr>
      <w:sz w:val="24"/>
      <w:szCs w:val="24"/>
      <w:u w:val="single"/>
    </w:rPr>
  </w:style>
  <w:style w:type="paragraph" w:customStyle="1" w:styleId="DWKopfUmittel">
    <w:name w:val="DW_KopfU_mittel"/>
    <w:basedOn w:val="Standard"/>
    <w:rsid w:val="00063EF1"/>
    <w:rPr>
      <w:u w:val="single"/>
    </w:rPr>
  </w:style>
  <w:style w:type="paragraph" w:customStyle="1" w:styleId="DWKopfA">
    <w:name w:val="DW_KopfA"/>
    <w:basedOn w:val="Standard"/>
    <w:rsid w:val="00063EF1"/>
    <w:pPr>
      <w:spacing w:after="80"/>
    </w:pPr>
    <w:rPr>
      <w:sz w:val="16"/>
      <w:szCs w:val="16"/>
    </w:rPr>
  </w:style>
  <w:style w:type="paragraph" w:customStyle="1" w:styleId="DWKopfAgross">
    <w:name w:val="DW_KopfA_gross"/>
    <w:basedOn w:val="Standard"/>
    <w:rsid w:val="00063EF1"/>
    <w:pPr>
      <w:spacing w:after="120"/>
    </w:pPr>
    <w:rPr>
      <w:sz w:val="24"/>
      <w:szCs w:val="24"/>
    </w:rPr>
  </w:style>
  <w:style w:type="paragraph" w:customStyle="1" w:styleId="DWKopfAmittel">
    <w:name w:val="DW_KopfA_mittel"/>
    <w:basedOn w:val="Standard"/>
    <w:rsid w:val="00063EF1"/>
    <w:pPr>
      <w:spacing w:after="120"/>
    </w:pPr>
  </w:style>
  <w:style w:type="paragraph" w:customStyle="1" w:styleId="DWKopfFK">
    <w:name w:val="DW_KopfFK"/>
    <w:basedOn w:val="Standard"/>
    <w:rsid w:val="00063EF1"/>
    <w:rPr>
      <w:b/>
      <w:i/>
      <w:sz w:val="16"/>
      <w:szCs w:val="16"/>
    </w:rPr>
  </w:style>
  <w:style w:type="paragraph" w:customStyle="1" w:styleId="DWKopfFKgross">
    <w:name w:val="DW_KopfFK_gross"/>
    <w:basedOn w:val="Standard"/>
    <w:rsid w:val="00063EF1"/>
    <w:rPr>
      <w:b/>
      <w:i/>
      <w:sz w:val="24"/>
      <w:szCs w:val="24"/>
    </w:rPr>
  </w:style>
  <w:style w:type="paragraph" w:customStyle="1" w:styleId="DWKopfFKmittel">
    <w:name w:val="DW_KopfFK_mittel"/>
    <w:basedOn w:val="Standard"/>
    <w:rsid w:val="00063EF1"/>
    <w:rPr>
      <w:b/>
      <w:i/>
    </w:rPr>
  </w:style>
  <w:style w:type="paragraph" w:customStyle="1" w:styleId="DWKopfK0">
    <w:name w:val="DW_KopfK"/>
    <w:basedOn w:val="Standard"/>
    <w:rsid w:val="00063EF1"/>
    <w:rPr>
      <w:i/>
      <w:sz w:val="16"/>
      <w:szCs w:val="16"/>
    </w:rPr>
  </w:style>
  <w:style w:type="paragraph" w:customStyle="1" w:styleId="DWKopfKgross0">
    <w:name w:val="DW_KopfK_gross"/>
    <w:basedOn w:val="Standard"/>
    <w:rsid w:val="00063EF1"/>
    <w:rPr>
      <w:i/>
      <w:sz w:val="24"/>
      <w:szCs w:val="24"/>
    </w:rPr>
  </w:style>
  <w:style w:type="paragraph" w:customStyle="1" w:styleId="DWKopfFU">
    <w:name w:val="DW_KopfFU"/>
    <w:basedOn w:val="Standard"/>
    <w:rsid w:val="00063EF1"/>
    <w:rPr>
      <w:b/>
      <w:sz w:val="16"/>
      <w:szCs w:val="16"/>
      <w:u w:val="single"/>
    </w:rPr>
  </w:style>
  <w:style w:type="paragraph" w:customStyle="1" w:styleId="DWKopfFUmittel">
    <w:name w:val="DW_KopfFU_mittel"/>
    <w:basedOn w:val="Standard"/>
    <w:rsid w:val="00063EF1"/>
    <w:rPr>
      <w:b/>
      <w:u w:val="single"/>
    </w:rPr>
  </w:style>
  <w:style w:type="paragraph" w:customStyle="1" w:styleId="DWKopfFUgross">
    <w:name w:val="DW_KopfFU_gross"/>
    <w:basedOn w:val="Standard"/>
    <w:rsid w:val="00063EF1"/>
    <w:rPr>
      <w:b/>
      <w:sz w:val="24"/>
      <w:szCs w:val="24"/>
      <w:u w:val="single"/>
    </w:rPr>
  </w:style>
  <w:style w:type="paragraph" w:customStyle="1" w:styleId="DWKopfFA">
    <w:name w:val="DW_KopfFA"/>
    <w:basedOn w:val="Standard"/>
    <w:rsid w:val="00063EF1"/>
    <w:pPr>
      <w:spacing w:after="80"/>
    </w:pPr>
    <w:rPr>
      <w:sz w:val="16"/>
      <w:szCs w:val="16"/>
    </w:rPr>
  </w:style>
  <w:style w:type="paragraph" w:customStyle="1" w:styleId="DWKopfFAmittel">
    <w:name w:val="DW_KopfFA_mittel"/>
    <w:basedOn w:val="Standard"/>
    <w:rsid w:val="00063EF1"/>
    <w:pPr>
      <w:spacing w:after="100"/>
    </w:pPr>
  </w:style>
  <w:style w:type="paragraph" w:customStyle="1" w:styleId="DWKopfFAgross">
    <w:name w:val="DW_KopfFA_gross"/>
    <w:basedOn w:val="Standard"/>
    <w:rsid w:val="00063EF1"/>
    <w:pPr>
      <w:spacing w:after="120"/>
    </w:pPr>
    <w:rPr>
      <w:sz w:val="24"/>
      <w:szCs w:val="24"/>
    </w:rPr>
  </w:style>
  <w:style w:type="paragraph" w:customStyle="1" w:styleId="DWKopfKU">
    <w:name w:val="DW_KopfKU"/>
    <w:basedOn w:val="Standard"/>
    <w:rsid w:val="00063EF1"/>
    <w:rPr>
      <w:i/>
      <w:sz w:val="16"/>
      <w:szCs w:val="16"/>
      <w:u w:val="single"/>
    </w:rPr>
  </w:style>
  <w:style w:type="paragraph" w:customStyle="1" w:styleId="DWKopfKUmittel">
    <w:name w:val="DW_KopfKU_mittel"/>
    <w:basedOn w:val="Standard"/>
    <w:rsid w:val="00063EF1"/>
    <w:rPr>
      <w:i/>
      <w:u w:val="single"/>
    </w:rPr>
  </w:style>
  <w:style w:type="paragraph" w:customStyle="1" w:styleId="DWKopfKUAgross">
    <w:name w:val="DW_KopfKUA_gross"/>
    <w:basedOn w:val="Standard"/>
    <w:rsid w:val="00063EF1"/>
    <w:rPr>
      <w:i/>
      <w:sz w:val="24"/>
      <w:szCs w:val="24"/>
      <w:u w:val="single"/>
    </w:rPr>
  </w:style>
  <w:style w:type="paragraph" w:customStyle="1" w:styleId="DWKopfKA">
    <w:name w:val="DW_KopfKA"/>
    <w:basedOn w:val="Standard"/>
    <w:rsid w:val="00063EF1"/>
    <w:pPr>
      <w:spacing w:after="80"/>
    </w:pPr>
    <w:rPr>
      <w:i/>
      <w:sz w:val="16"/>
      <w:szCs w:val="16"/>
    </w:rPr>
  </w:style>
  <w:style w:type="paragraph" w:customStyle="1" w:styleId="DWKopfKAmittel">
    <w:name w:val="DW_KopfKA_mittel"/>
    <w:basedOn w:val="Standard"/>
    <w:rsid w:val="00063EF1"/>
    <w:pPr>
      <w:spacing w:after="100"/>
    </w:pPr>
    <w:rPr>
      <w:i/>
    </w:rPr>
  </w:style>
  <w:style w:type="paragraph" w:customStyle="1" w:styleId="DWKopfKAgross">
    <w:name w:val="DW_KopfKA_gross"/>
    <w:basedOn w:val="Standard"/>
    <w:rsid w:val="00063EF1"/>
    <w:pPr>
      <w:spacing w:after="120"/>
    </w:pPr>
    <w:rPr>
      <w:i/>
      <w:sz w:val="24"/>
      <w:szCs w:val="24"/>
    </w:rPr>
  </w:style>
  <w:style w:type="paragraph" w:customStyle="1" w:styleId="DWKopfUA">
    <w:name w:val="DW_KopfUA"/>
    <w:basedOn w:val="Standard"/>
    <w:rsid w:val="00063EF1"/>
    <w:pPr>
      <w:spacing w:after="80"/>
    </w:pPr>
    <w:rPr>
      <w:sz w:val="16"/>
      <w:szCs w:val="16"/>
      <w:u w:val="single"/>
    </w:rPr>
  </w:style>
  <w:style w:type="paragraph" w:customStyle="1" w:styleId="DWKopfUAmittel">
    <w:name w:val="DW_KopfUA_mittel"/>
    <w:basedOn w:val="Standard"/>
    <w:rsid w:val="00063EF1"/>
    <w:pPr>
      <w:spacing w:after="100"/>
    </w:pPr>
    <w:rPr>
      <w:u w:val="single"/>
    </w:rPr>
  </w:style>
  <w:style w:type="paragraph" w:customStyle="1" w:styleId="DWKopfFUAgross">
    <w:name w:val="DW_KopfFUA_gross"/>
    <w:basedOn w:val="Standard"/>
    <w:rsid w:val="00063EF1"/>
    <w:pPr>
      <w:spacing w:after="120"/>
    </w:pPr>
    <w:rPr>
      <w:sz w:val="24"/>
      <w:szCs w:val="24"/>
      <w:u w:val="single"/>
    </w:rPr>
  </w:style>
  <w:style w:type="paragraph" w:customStyle="1" w:styleId="DWKopfFKU">
    <w:name w:val="DW_KopfFKU"/>
    <w:basedOn w:val="Standard"/>
    <w:rsid w:val="00063EF1"/>
    <w:rPr>
      <w:b/>
      <w:i/>
      <w:sz w:val="16"/>
      <w:szCs w:val="16"/>
      <w:u w:val="single"/>
    </w:rPr>
  </w:style>
  <w:style w:type="paragraph" w:customStyle="1" w:styleId="DWKopfFKUmittel">
    <w:name w:val="DW_KopfFKU_mittel"/>
    <w:basedOn w:val="Standard"/>
    <w:rsid w:val="00063EF1"/>
    <w:rPr>
      <w:b/>
      <w:i/>
      <w:u w:val="single"/>
    </w:rPr>
  </w:style>
  <w:style w:type="paragraph" w:customStyle="1" w:styleId="DWKopfFKUgross">
    <w:name w:val="DW_KopfFKU_gross"/>
    <w:basedOn w:val="Standard"/>
    <w:rsid w:val="00063EF1"/>
    <w:rPr>
      <w:b/>
      <w:i/>
      <w:sz w:val="24"/>
      <w:szCs w:val="24"/>
      <w:u w:val="single"/>
    </w:rPr>
  </w:style>
  <w:style w:type="paragraph" w:customStyle="1" w:styleId="DWKopfFKA">
    <w:name w:val="DW_KopfFKA"/>
    <w:basedOn w:val="Standard"/>
    <w:rsid w:val="00063EF1"/>
    <w:pPr>
      <w:spacing w:after="80"/>
    </w:pPr>
    <w:rPr>
      <w:b/>
      <w:i/>
      <w:sz w:val="16"/>
      <w:szCs w:val="16"/>
    </w:rPr>
  </w:style>
  <w:style w:type="paragraph" w:customStyle="1" w:styleId="DWKopfFKAmittel">
    <w:name w:val="DW_KopfFKA_mittel"/>
    <w:basedOn w:val="Standard"/>
    <w:rsid w:val="00063EF1"/>
    <w:pPr>
      <w:spacing w:after="100"/>
    </w:pPr>
    <w:rPr>
      <w:b/>
      <w:i/>
    </w:rPr>
  </w:style>
  <w:style w:type="paragraph" w:customStyle="1" w:styleId="DWKopfFKAgross">
    <w:name w:val="DW_KopfFKA_gross"/>
    <w:basedOn w:val="Standard"/>
    <w:rsid w:val="00063EF1"/>
    <w:pPr>
      <w:spacing w:after="120"/>
    </w:pPr>
    <w:rPr>
      <w:b/>
      <w:i/>
      <w:sz w:val="24"/>
      <w:szCs w:val="24"/>
    </w:rPr>
  </w:style>
  <w:style w:type="paragraph" w:customStyle="1" w:styleId="DWKopfKUgross">
    <w:name w:val="DW_KopfKU_gross"/>
    <w:basedOn w:val="Standard"/>
    <w:rsid w:val="00063EF1"/>
    <w:rPr>
      <w:i/>
      <w:sz w:val="24"/>
      <w:szCs w:val="24"/>
      <w:u w:val="single"/>
    </w:rPr>
  </w:style>
  <w:style w:type="paragraph" w:customStyle="1" w:styleId="DWFormatkombination">
    <w:name w:val="DW_Formatkombination"/>
    <w:basedOn w:val="Standard"/>
    <w:rsid w:val="00063EF1"/>
    <w:rPr>
      <w:sz w:val="16"/>
      <w:szCs w:val="16"/>
    </w:rPr>
  </w:style>
  <w:style w:type="paragraph" w:customStyle="1" w:styleId="DWFormatkombinationmittel">
    <w:name w:val="DW_Formatkombination_mittel"/>
    <w:basedOn w:val="Standard"/>
    <w:rsid w:val="00063EF1"/>
  </w:style>
  <w:style w:type="paragraph" w:customStyle="1" w:styleId="DWFormatkombinationgross">
    <w:name w:val="DW_Formatkombination_gross"/>
    <w:basedOn w:val="Standard"/>
    <w:rsid w:val="00063EF1"/>
    <w:rPr>
      <w:sz w:val="24"/>
      <w:szCs w:val="24"/>
    </w:rPr>
  </w:style>
  <w:style w:type="paragraph" w:customStyle="1" w:styleId="DWFormatkombinationF">
    <w:name w:val="DW_FormatkombinationF"/>
    <w:basedOn w:val="Standard"/>
    <w:rsid w:val="00063EF1"/>
    <w:rPr>
      <w:b/>
      <w:sz w:val="16"/>
      <w:szCs w:val="16"/>
    </w:rPr>
  </w:style>
  <w:style w:type="paragraph" w:customStyle="1" w:styleId="DWFormatkombinationFmittel">
    <w:name w:val="DW_FormatkombinationF_mittel"/>
    <w:basedOn w:val="Standard"/>
    <w:rsid w:val="00063EF1"/>
    <w:rPr>
      <w:b/>
    </w:rPr>
  </w:style>
  <w:style w:type="paragraph" w:customStyle="1" w:styleId="DWFormatkombinationFgross">
    <w:name w:val="DW_FormatkombinationF_gross"/>
    <w:basedOn w:val="Standard"/>
    <w:rsid w:val="00063EF1"/>
    <w:rPr>
      <w:b/>
      <w:sz w:val="24"/>
      <w:szCs w:val="24"/>
    </w:rPr>
  </w:style>
  <w:style w:type="paragraph" w:customStyle="1" w:styleId="DWFormatkombinationK">
    <w:name w:val="DW_FormatkombinationK"/>
    <w:basedOn w:val="Standard"/>
    <w:rsid w:val="00063EF1"/>
    <w:rPr>
      <w:i/>
      <w:sz w:val="16"/>
      <w:szCs w:val="16"/>
    </w:rPr>
  </w:style>
  <w:style w:type="paragraph" w:customStyle="1" w:styleId="DWFormatkombinationKmittel">
    <w:name w:val="DW_FormatkombinationK_mittel"/>
    <w:basedOn w:val="Standard"/>
    <w:rsid w:val="00063EF1"/>
    <w:rPr>
      <w:i/>
    </w:rPr>
  </w:style>
  <w:style w:type="paragraph" w:customStyle="1" w:styleId="DWFormatkombinationKgross">
    <w:name w:val="DW_FormatkombinationK_gross"/>
    <w:basedOn w:val="Standard"/>
    <w:rsid w:val="00063EF1"/>
    <w:rPr>
      <w:i/>
      <w:sz w:val="24"/>
      <w:szCs w:val="24"/>
    </w:rPr>
  </w:style>
  <w:style w:type="paragraph" w:customStyle="1" w:styleId="DWFormatkombinationU">
    <w:name w:val="DW_FormatkombinationU"/>
    <w:basedOn w:val="Standard"/>
    <w:rsid w:val="00063EF1"/>
    <w:rPr>
      <w:sz w:val="16"/>
      <w:szCs w:val="16"/>
      <w:u w:val="single"/>
    </w:rPr>
  </w:style>
  <w:style w:type="paragraph" w:customStyle="1" w:styleId="DWFormatkombinationUmittel">
    <w:name w:val="DW_FormatkombinationU_mittel"/>
    <w:basedOn w:val="Standard"/>
    <w:rsid w:val="00063EF1"/>
    <w:rPr>
      <w:u w:val="single"/>
    </w:rPr>
  </w:style>
  <w:style w:type="paragraph" w:customStyle="1" w:styleId="DWFormatkombinationUgross">
    <w:name w:val="DW_FormatkombinationU_gross"/>
    <w:basedOn w:val="Standard"/>
    <w:rsid w:val="00063EF1"/>
    <w:rPr>
      <w:sz w:val="24"/>
      <w:szCs w:val="24"/>
      <w:u w:val="single"/>
    </w:rPr>
  </w:style>
  <w:style w:type="paragraph" w:customStyle="1" w:styleId="DWFormatkombinationA">
    <w:name w:val="DW_FormatkombinationA"/>
    <w:basedOn w:val="Standard"/>
    <w:rsid w:val="00063EF1"/>
    <w:pPr>
      <w:spacing w:after="80"/>
    </w:pPr>
    <w:rPr>
      <w:sz w:val="16"/>
      <w:szCs w:val="16"/>
    </w:rPr>
  </w:style>
  <w:style w:type="paragraph" w:customStyle="1" w:styleId="DWFormatkombinationAmittel">
    <w:name w:val="DW_FormatkombinationA_mittel"/>
    <w:basedOn w:val="Standard"/>
    <w:rsid w:val="00063EF1"/>
    <w:pPr>
      <w:spacing w:after="100"/>
    </w:pPr>
  </w:style>
  <w:style w:type="paragraph" w:customStyle="1" w:styleId="DWFormatkombinationAgross">
    <w:name w:val="DW_FormatkombinationA_gross"/>
    <w:basedOn w:val="Standard"/>
    <w:rsid w:val="00063EF1"/>
    <w:pPr>
      <w:spacing w:after="120"/>
    </w:pPr>
    <w:rPr>
      <w:sz w:val="24"/>
      <w:szCs w:val="24"/>
    </w:rPr>
  </w:style>
  <w:style w:type="paragraph" w:customStyle="1" w:styleId="DWFormatkombinationFK">
    <w:name w:val="DW_FormatkombinationFK"/>
    <w:basedOn w:val="Standard"/>
    <w:rsid w:val="00063EF1"/>
    <w:rPr>
      <w:b/>
      <w:i/>
      <w:sz w:val="16"/>
      <w:szCs w:val="16"/>
    </w:rPr>
  </w:style>
  <w:style w:type="paragraph" w:customStyle="1" w:styleId="DWFormatkombinationFKmittel">
    <w:name w:val="DW_FormatkombinationFK_mittel"/>
    <w:basedOn w:val="Standard"/>
    <w:rsid w:val="00063EF1"/>
    <w:rPr>
      <w:b/>
      <w:i/>
    </w:rPr>
  </w:style>
  <w:style w:type="paragraph" w:customStyle="1" w:styleId="DWFormatkombinationFKgross">
    <w:name w:val="DW_FormatkombinationFK_gross"/>
    <w:basedOn w:val="Standard"/>
    <w:rsid w:val="00063EF1"/>
    <w:rPr>
      <w:b/>
      <w:i/>
      <w:sz w:val="24"/>
      <w:szCs w:val="24"/>
    </w:rPr>
  </w:style>
  <w:style w:type="paragraph" w:customStyle="1" w:styleId="DWFormatkombinationFU">
    <w:name w:val="DW_FormatkombinationFU"/>
    <w:basedOn w:val="Standard"/>
    <w:rsid w:val="00063EF1"/>
    <w:rPr>
      <w:b/>
      <w:sz w:val="16"/>
      <w:szCs w:val="16"/>
      <w:u w:val="single"/>
    </w:rPr>
  </w:style>
  <w:style w:type="paragraph" w:customStyle="1" w:styleId="DWFormatkombinationFUmittel">
    <w:name w:val="DW_FormatkombinationFU_mittel"/>
    <w:basedOn w:val="Standard"/>
    <w:rsid w:val="00063EF1"/>
    <w:rPr>
      <w:b/>
      <w:u w:val="single"/>
    </w:rPr>
  </w:style>
  <w:style w:type="paragraph" w:customStyle="1" w:styleId="DWFormatkombinationFUgross">
    <w:name w:val="DW_FormatkombinationFU_gross"/>
    <w:basedOn w:val="Standard"/>
    <w:rsid w:val="00063EF1"/>
    <w:rPr>
      <w:b/>
      <w:sz w:val="24"/>
      <w:szCs w:val="24"/>
      <w:u w:val="single"/>
    </w:rPr>
  </w:style>
  <w:style w:type="paragraph" w:customStyle="1" w:styleId="DWFormatkombinationFA">
    <w:name w:val="DW_FormatkombinationFA"/>
    <w:basedOn w:val="Standard"/>
    <w:rsid w:val="00063EF1"/>
    <w:pPr>
      <w:spacing w:after="80"/>
    </w:pPr>
    <w:rPr>
      <w:b/>
      <w:sz w:val="16"/>
      <w:szCs w:val="16"/>
    </w:rPr>
  </w:style>
  <w:style w:type="paragraph" w:customStyle="1" w:styleId="DWFormatkombinationFAmittel">
    <w:name w:val="DW_FormatkombinationFA_mittel"/>
    <w:basedOn w:val="Standard"/>
    <w:rsid w:val="00063EF1"/>
    <w:pPr>
      <w:spacing w:after="100"/>
    </w:pPr>
    <w:rPr>
      <w:b/>
    </w:rPr>
  </w:style>
  <w:style w:type="paragraph" w:customStyle="1" w:styleId="DWFormatkombinationFAgross">
    <w:name w:val="DW_FormatkombinationFA_gross"/>
    <w:basedOn w:val="Standard"/>
    <w:rsid w:val="00063EF1"/>
    <w:pPr>
      <w:spacing w:after="120"/>
    </w:pPr>
    <w:rPr>
      <w:b/>
      <w:sz w:val="24"/>
      <w:szCs w:val="24"/>
    </w:rPr>
  </w:style>
  <w:style w:type="paragraph" w:customStyle="1" w:styleId="DWFormatkombinationKU">
    <w:name w:val="DW_FormatkombinationKU"/>
    <w:basedOn w:val="Standard"/>
    <w:rsid w:val="00063EF1"/>
    <w:rPr>
      <w:i/>
      <w:sz w:val="16"/>
      <w:szCs w:val="16"/>
      <w:u w:val="single"/>
    </w:rPr>
  </w:style>
  <w:style w:type="paragraph" w:customStyle="1" w:styleId="DWFormatkombinationKUmittel">
    <w:name w:val="DW_FormatkombinationKU_mittel"/>
    <w:basedOn w:val="Standard"/>
    <w:rsid w:val="00063EF1"/>
    <w:rPr>
      <w:i/>
      <w:u w:val="single"/>
    </w:rPr>
  </w:style>
  <w:style w:type="paragraph" w:customStyle="1" w:styleId="DWFormatkombinationKUgross">
    <w:name w:val="DW_FormatkombinationKU_gross"/>
    <w:basedOn w:val="Standard"/>
    <w:rsid w:val="00063EF1"/>
    <w:rPr>
      <w:i/>
      <w:sz w:val="24"/>
      <w:szCs w:val="24"/>
      <w:u w:val="single"/>
    </w:rPr>
  </w:style>
  <w:style w:type="paragraph" w:customStyle="1" w:styleId="DWFormatkombinationKA">
    <w:name w:val="DW_FormatkombinationKA"/>
    <w:basedOn w:val="Standard"/>
    <w:rsid w:val="00063EF1"/>
    <w:pPr>
      <w:spacing w:after="80"/>
    </w:pPr>
    <w:rPr>
      <w:i/>
      <w:sz w:val="16"/>
      <w:szCs w:val="16"/>
    </w:rPr>
  </w:style>
  <w:style w:type="paragraph" w:customStyle="1" w:styleId="DWFormatkombinationKAmittel">
    <w:name w:val="DW_FormatkombinationKA_mittel"/>
    <w:basedOn w:val="Standard"/>
    <w:rsid w:val="00063EF1"/>
    <w:pPr>
      <w:spacing w:after="100"/>
    </w:pPr>
    <w:rPr>
      <w:i/>
    </w:rPr>
  </w:style>
  <w:style w:type="paragraph" w:customStyle="1" w:styleId="DWFormatkombinationKAgross">
    <w:name w:val="DW_FormatkombinationKA_gross"/>
    <w:basedOn w:val="Standard"/>
    <w:rsid w:val="00063EF1"/>
    <w:pPr>
      <w:spacing w:after="120"/>
    </w:pPr>
    <w:rPr>
      <w:i/>
      <w:sz w:val="24"/>
      <w:szCs w:val="24"/>
    </w:rPr>
  </w:style>
  <w:style w:type="paragraph" w:customStyle="1" w:styleId="DWFormatkombinationUA">
    <w:name w:val="DW_FormatkombinationUA"/>
    <w:basedOn w:val="Standard"/>
    <w:rsid w:val="00063EF1"/>
    <w:pPr>
      <w:spacing w:after="80"/>
    </w:pPr>
    <w:rPr>
      <w:sz w:val="16"/>
      <w:szCs w:val="16"/>
      <w:u w:val="single"/>
    </w:rPr>
  </w:style>
  <w:style w:type="paragraph" w:customStyle="1" w:styleId="DWFormatkombinationUAmittel">
    <w:name w:val="DW_FormatkombinationUA_mittel"/>
    <w:basedOn w:val="Standard"/>
    <w:rsid w:val="00063EF1"/>
    <w:pPr>
      <w:spacing w:after="100"/>
    </w:pPr>
    <w:rPr>
      <w:u w:val="single"/>
    </w:rPr>
  </w:style>
  <w:style w:type="paragraph" w:customStyle="1" w:styleId="DWFormatkombinationUAgross">
    <w:name w:val="DW_FormatkombinationUA_gross"/>
    <w:basedOn w:val="Standard"/>
    <w:rsid w:val="00063EF1"/>
    <w:pPr>
      <w:spacing w:after="120"/>
    </w:pPr>
    <w:rPr>
      <w:sz w:val="24"/>
      <w:szCs w:val="24"/>
      <w:u w:val="single"/>
    </w:rPr>
  </w:style>
  <w:style w:type="paragraph" w:customStyle="1" w:styleId="DWFormatkombinationFKU">
    <w:name w:val="DW_FormatkombinationFKU"/>
    <w:basedOn w:val="Standard"/>
    <w:rsid w:val="00063EF1"/>
    <w:rPr>
      <w:b/>
      <w:i/>
      <w:sz w:val="16"/>
      <w:szCs w:val="16"/>
      <w:u w:val="single"/>
    </w:rPr>
  </w:style>
  <w:style w:type="paragraph" w:customStyle="1" w:styleId="DWFormatkombinationFKUmittel">
    <w:name w:val="DW_FormatkombinationFKU_mittel"/>
    <w:basedOn w:val="Standard"/>
    <w:rsid w:val="00063EF1"/>
    <w:rPr>
      <w:b/>
      <w:i/>
      <w:u w:val="single"/>
    </w:rPr>
  </w:style>
  <w:style w:type="paragraph" w:customStyle="1" w:styleId="DWFormatkombinationFKUgross">
    <w:name w:val="DW_FormatkombinationFKU_gross"/>
    <w:basedOn w:val="Standard"/>
    <w:rsid w:val="00063EF1"/>
    <w:rPr>
      <w:b/>
      <w:i/>
      <w:sz w:val="24"/>
      <w:szCs w:val="24"/>
      <w:u w:val="single"/>
    </w:rPr>
  </w:style>
  <w:style w:type="paragraph" w:customStyle="1" w:styleId="DWFormatkombinationFKA">
    <w:name w:val="DW_FormatkombinationFKA"/>
    <w:basedOn w:val="Standard"/>
    <w:rsid w:val="00063EF1"/>
    <w:pPr>
      <w:spacing w:after="80"/>
    </w:pPr>
    <w:rPr>
      <w:b/>
      <w:i/>
      <w:sz w:val="16"/>
      <w:szCs w:val="16"/>
    </w:rPr>
  </w:style>
  <w:style w:type="paragraph" w:customStyle="1" w:styleId="DWFormatkombinationFKAmittel">
    <w:name w:val="DW_FormatkombinationFKA_mittel"/>
    <w:basedOn w:val="Standard"/>
    <w:rsid w:val="00063EF1"/>
    <w:pPr>
      <w:spacing w:after="100"/>
    </w:pPr>
    <w:rPr>
      <w:b/>
      <w:i/>
    </w:rPr>
  </w:style>
  <w:style w:type="paragraph" w:customStyle="1" w:styleId="DWFormatkombinationFKAgross">
    <w:name w:val="DW_FormatkombinationFKA_gross"/>
    <w:basedOn w:val="Standard"/>
    <w:rsid w:val="00063EF1"/>
    <w:pPr>
      <w:spacing w:after="120"/>
    </w:pPr>
    <w:rPr>
      <w:b/>
      <w:i/>
      <w:sz w:val="24"/>
      <w:szCs w:val="24"/>
    </w:rPr>
  </w:style>
  <w:style w:type="paragraph" w:customStyle="1" w:styleId="DWFormatkombinationFUA">
    <w:name w:val="DW_FormatkombinationFUA"/>
    <w:basedOn w:val="Standard"/>
    <w:rsid w:val="00063EF1"/>
    <w:pPr>
      <w:spacing w:after="80"/>
    </w:pPr>
    <w:rPr>
      <w:b/>
      <w:sz w:val="16"/>
      <w:szCs w:val="16"/>
      <w:u w:val="single"/>
    </w:rPr>
  </w:style>
  <w:style w:type="paragraph" w:customStyle="1" w:styleId="DWFormatkombinationFUAmittel">
    <w:name w:val="DW_FormatkombinationFUA_mittel"/>
    <w:basedOn w:val="Standard"/>
    <w:rsid w:val="00063EF1"/>
    <w:pPr>
      <w:spacing w:after="100"/>
    </w:pPr>
    <w:rPr>
      <w:b/>
      <w:u w:val="single"/>
    </w:rPr>
  </w:style>
  <w:style w:type="paragraph" w:customStyle="1" w:styleId="DWFormatkombinationFUAgross">
    <w:name w:val="DW_FormatkombinationFUA_gross"/>
    <w:basedOn w:val="Standard"/>
    <w:rsid w:val="00063EF1"/>
    <w:pPr>
      <w:spacing w:after="120"/>
    </w:pPr>
    <w:rPr>
      <w:b/>
      <w:sz w:val="24"/>
      <w:szCs w:val="24"/>
      <w:u w:val="single"/>
    </w:rPr>
  </w:style>
  <w:style w:type="paragraph" w:customStyle="1" w:styleId="DWFormatkombinationKUA">
    <w:name w:val="DW_FormatkombinationKUA"/>
    <w:basedOn w:val="Standard"/>
    <w:rsid w:val="00063EF1"/>
    <w:pPr>
      <w:spacing w:after="80"/>
    </w:pPr>
    <w:rPr>
      <w:i/>
      <w:sz w:val="16"/>
      <w:szCs w:val="16"/>
      <w:u w:val="single"/>
    </w:rPr>
  </w:style>
  <w:style w:type="paragraph" w:customStyle="1" w:styleId="DWFormatkombinationKUAmittel">
    <w:name w:val="DW_FormatkombinationKUA_mittel"/>
    <w:basedOn w:val="Standard"/>
    <w:rsid w:val="00063EF1"/>
    <w:pPr>
      <w:spacing w:after="100"/>
    </w:pPr>
    <w:rPr>
      <w:i/>
      <w:u w:val="single"/>
    </w:rPr>
  </w:style>
  <w:style w:type="paragraph" w:customStyle="1" w:styleId="DWFormatkombinationKUAgross">
    <w:name w:val="DW_FormatkombinationKUA_gross"/>
    <w:basedOn w:val="Standard"/>
    <w:rsid w:val="00063EF1"/>
    <w:pPr>
      <w:spacing w:after="120"/>
    </w:pPr>
    <w:rPr>
      <w:i/>
      <w:sz w:val="24"/>
      <w:szCs w:val="24"/>
      <w:u w:val="single"/>
    </w:rPr>
  </w:style>
  <w:style w:type="paragraph" w:customStyle="1" w:styleId="DWFormatkombinationFKUA">
    <w:name w:val="DW_FormatkombinationFKUA"/>
    <w:basedOn w:val="Standard"/>
    <w:rsid w:val="00063EF1"/>
    <w:pPr>
      <w:spacing w:after="80"/>
    </w:pPr>
    <w:rPr>
      <w:b/>
      <w:i/>
      <w:sz w:val="16"/>
      <w:szCs w:val="16"/>
      <w:u w:val="single"/>
    </w:rPr>
  </w:style>
  <w:style w:type="paragraph" w:customStyle="1" w:styleId="DWFormatkombinationFKUAmittel">
    <w:name w:val="DW_FormatkombinationFKUA_mittel"/>
    <w:basedOn w:val="Standard"/>
    <w:rsid w:val="00063EF1"/>
    <w:pPr>
      <w:spacing w:after="100"/>
    </w:pPr>
    <w:rPr>
      <w:b/>
      <w:i/>
      <w:u w:val="single"/>
    </w:rPr>
  </w:style>
  <w:style w:type="paragraph" w:customStyle="1" w:styleId="DWFormatkombinationFKUAgross">
    <w:name w:val="DW_FormatkombinationFKUA_gross"/>
    <w:basedOn w:val="Standard"/>
    <w:rsid w:val="00063EF1"/>
    <w:pPr>
      <w:spacing w:after="120"/>
    </w:pPr>
    <w:rPr>
      <w:b/>
      <w:i/>
      <w:sz w:val="24"/>
      <w:szCs w:val="24"/>
      <w:u w:val="single"/>
    </w:rPr>
  </w:style>
  <w:style w:type="character" w:customStyle="1" w:styleId="berschrift1Zchn">
    <w:name w:val="Überschrift 1 Zchn"/>
    <w:link w:val="berschrift1"/>
    <w:rsid w:val="00DE04AE"/>
    <w:rPr>
      <w:rFonts w:ascii="Arial" w:hAnsi="Arial"/>
      <w:b/>
      <w:kern w:val="28"/>
      <w:sz w:val="24"/>
      <w:szCs w:val="24"/>
    </w:rPr>
  </w:style>
  <w:style w:type="character" w:customStyle="1" w:styleId="berschrift3Zchn">
    <w:name w:val="Überschrift 3 Zchn"/>
    <w:link w:val="berschrift3"/>
    <w:rsid w:val="00DE04AE"/>
    <w:rPr>
      <w:rFonts w:ascii="Arial" w:hAnsi="Arial"/>
      <w:b/>
      <w:kern w:val="28"/>
      <w:sz w:val="22"/>
      <w:szCs w:val="24"/>
    </w:rPr>
  </w:style>
  <w:style w:type="paragraph" w:customStyle="1" w:styleId="Standard12ptFett">
    <w:name w:val="Standard+12pt+Fett"/>
    <w:basedOn w:val="Standard"/>
    <w:rsid w:val="00063EF1"/>
    <w:rPr>
      <w:b/>
      <w:sz w:val="24"/>
    </w:rPr>
  </w:style>
  <w:style w:type="paragraph" w:customStyle="1" w:styleId="Formatvorlageberschrift1Zentriert">
    <w:name w:val="Formatvorlage Überschrift 1 + Zentriert"/>
    <w:basedOn w:val="berschrift1"/>
    <w:rsid w:val="00063EF1"/>
    <w:pPr>
      <w:jc w:val="center"/>
    </w:pPr>
    <w:rPr>
      <w:bCs/>
      <w:szCs w:val="20"/>
    </w:rPr>
  </w:style>
  <w:style w:type="paragraph" w:customStyle="1" w:styleId="Formatvorlageberschrift1Zentriert1">
    <w:name w:val="Formatvorlage Überschrift 1 + Zentriert1"/>
    <w:basedOn w:val="berschrift1"/>
    <w:rsid w:val="00063EF1"/>
    <w:pPr>
      <w:jc w:val="center"/>
    </w:pPr>
    <w:rPr>
      <w:bCs/>
      <w:szCs w:val="20"/>
    </w:rPr>
  </w:style>
  <w:style w:type="paragraph" w:customStyle="1" w:styleId="berschrift1Zentriert1">
    <w:name w:val="Überschrift 1 + Zentriert1"/>
    <w:basedOn w:val="berschrift1"/>
    <w:rsid w:val="00063EF1"/>
    <w:pPr>
      <w:jc w:val="center"/>
    </w:pPr>
    <w:rPr>
      <w:bCs/>
      <w:szCs w:val="20"/>
    </w:rPr>
  </w:style>
  <w:style w:type="paragraph" w:customStyle="1" w:styleId="DWKontoAbstandmittel">
    <w:name w:val="DW_KontoAbstand_mittel"/>
    <w:basedOn w:val="DWPositionmittel"/>
    <w:next w:val="Standard"/>
    <w:rsid w:val="00063EF1"/>
    <w:pPr>
      <w:spacing w:after="180"/>
    </w:pPr>
  </w:style>
  <w:style w:type="paragraph" w:customStyle="1" w:styleId="DWKontoAbstand">
    <w:name w:val="DW_KontoAbstand"/>
    <w:basedOn w:val="DWKontoAbstandmittel"/>
    <w:rsid w:val="00063EF1"/>
    <w:rPr>
      <w:sz w:val="16"/>
    </w:rPr>
  </w:style>
  <w:style w:type="paragraph" w:customStyle="1" w:styleId="DWKontoAbstandgross">
    <w:name w:val="DW_KontoAbstand_gross"/>
    <w:basedOn w:val="DWKontoAbstandmittel"/>
    <w:rsid w:val="00063EF1"/>
    <w:rPr>
      <w:sz w:val="24"/>
    </w:rPr>
  </w:style>
  <w:style w:type="paragraph" w:customStyle="1" w:styleId="AnlAnlagennachweisKonto">
    <w:name w:val="Anl_Anlagennachweis_Konto"/>
    <w:basedOn w:val="Standard"/>
    <w:rsid w:val="00063EF1"/>
    <w:rPr>
      <w:sz w:val="14"/>
      <w:szCs w:val="14"/>
    </w:rPr>
  </w:style>
  <w:style w:type="paragraph" w:customStyle="1" w:styleId="AnlAnlagennachweisBilPos">
    <w:name w:val="Anl_Anlagennachweis_BilPos"/>
    <w:basedOn w:val="Standard"/>
    <w:rsid w:val="00063EF1"/>
    <w:rPr>
      <w:sz w:val="14"/>
    </w:rPr>
  </w:style>
  <w:style w:type="paragraph" w:customStyle="1" w:styleId="AnlAnlagennachweisKopf">
    <w:name w:val="Anl_Anlagennachweis_Kopf"/>
    <w:basedOn w:val="Standard"/>
    <w:rsid w:val="00063EF1"/>
    <w:rPr>
      <w:b/>
      <w:sz w:val="14"/>
      <w:szCs w:val="14"/>
    </w:rPr>
  </w:style>
  <w:style w:type="paragraph" w:customStyle="1" w:styleId="AnlAnlagennachweisHauptpunkt">
    <w:name w:val="Anl_Anlagennachweis_Hauptpunkt"/>
    <w:basedOn w:val="Standard"/>
    <w:rsid w:val="00063EF1"/>
    <w:rPr>
      <w:b/>
      <w:sz w:val="14"/>
      <w:szCs w:val="14"/>
    </w:rPr>
  </w:style>
  <w:style w:type="paragraph" w:customStyle="1" w:styleId="AnlAnlagennachweisUnterpunkt">
    <w:name w:val="Anl_Anlagennachweis_Unterpunkt"/>
    <w:basedOn w:val="Standard"/>
    <w:rsid w:val="00063EF1"/>
    <w:rPr>
      <w:b/>
      <w:sz w:val="14"/>
    </w:rPr>
  </w:style>
  <w:style w:type="paragraph" w:customStyle="1" w:styleId="AnlAnlagennachweisPosition">
    <w:name w:val="Anl_Anlagennachweis_Position"/>
    <w:basedOn w:val="Standard"/>
    <w:rsid w:val="00063EF1"/>
    <w:rPr>
      <w:b/>
      <w:sz w:val="14"/>
      <w:szCs w:val="14"/>
    </w:rPr>
  </w:style>
  <w:style w:type="paragraph" w:customStyle="1" w:styleId="AnlAnlagennachweisWirtschaftsgut">
    <w:name w:val="Anl_Anlagennachweis_Wirtschaftsgut"/>
    <w:basedOn w:val="Standard"/>
    <w:rsid w:val="00063EF1"/>
    <w:rPr>
      <w:sz w:val="14"/>
      <w:szCs w:val="14"/>
    </w:rPr>
  </w:style>
  <w:style w:type="paragraph" w:customStyle="1" w:styleId="AnlAnlagennachweisSummeKonto">
    <w:name w:val="Anl_Anlagennachweis_Summe_Konto"/>
    <w:basedOn w:val="Standard"/>
    <w:rsid w:val="00063EF1"/>
    <w:rPr>
      <w:b/>
      <w:sz w:val="14"/>
      <w:szCs w:val="14"/>
    </w:rPr>
  </w:style>
  <w:style w:type="paragraph" w:customStyle="1" w:styleId="AnlAnlagennachweisSummeBilPos">
    <w:name w:val="Anl_Anlagennachweis_Summe_BilPos"/>
    <w:basedOn w:val="Standard"/>
    <w:rsid w:val="00063EF1"/>
    <w:rPr>
      <w:b/>
      <w:sz w:val="14"/>
    </w:rPr>
  </w:style>
  <w:style w:type="paragraph" w:customStyle="1" w:styleId="AnlFrdernachweisKonto">
    <w:name w:val="Anl_Fördernachweis_Konto"/>
    <w:basedOn w:val="Standard"/>
    <w:rsid w:val="00063EF1"/>
    <w:rPr>
      <w:sz w:val="14"/>
    </w:rPr>
  </w:style>
  <w:style w:type="paragraph" w:customStyle="1" w:styleId="AnlFrdernachweisBilPos">
    <w:name w:val="Anl_Fördernachweis_BilPos"/>
    <w:basedOn w:val="Standard"/>
    <w:rsid w:val="00063EF1"/>
    <w:rPr>
      <w:sz w:val="14"/>
      <w:szCs w:val="14"/>
    </w:rPr>
  </w:style>
  <w:style w:type="paragraph" w:customStyle="1" w:styleId="AnlFrdernachweisWirtschaftsgut">
    <w:name w:val="Anl_Fördernachweis_Wirtschaftsgut"/>
    <w:basedOn w:val="Standard"/>
    <w:rsid w:val="00063EF1"/>
    <w:rPr>
      <w:sz w:val="14"/>
      <w:szCs w:val="14"/>
    </w:rPr>
  </w:style>
  <w:style w:type="paragraph" w:customStyle="1" w:styleId="AnlFrdernachweisKopf">
    <w:name w:val="Anl_Fördernachweis_Kopf"/>
    <w:basedOn w:val="Standard"/>
    <w:rsid w:val="00063EF1"/>
    <w:rPr>
      <w:b/>
      <w:sz w:val="14"/>
    </w:rPr>
  </w:style>
  <w:style w:type="paragraph" w:customStyle="1" w:styleId="AnlFrdernachweisHauptpunkt">
    <w:name w:val="Anl_Fördernachweis_Hauptpunkt"/>
    <w:basedOn w:val="Standard"/>
    <w:rsid w:val="00063EF1"/>
    <w:rPr>
      <w:b/>
      <w:sz w:val="14"/>
    </w:rPr>
  </w:style>
  <w:style w:type="paragraph" w:customStyle="1" w:styleId="AnlFrdernachweisUnterpunkt">
    <w:name w:val="Anl_Fördernachweis_Unterpunkt"/>
    <w:basedOn w:val="Standard"/>
    <w:rsid w:val="00063EF1"/>
    <w:rPr>
      <w:b/>
      <w:sz w:val="14"/>
    </w:rPr>
  </w:style>
  <w:style w:type="paragraph" w:customStyle="1" w:styleId="AnlFrdernachweisPosition">
    <w:name w:val="Anl_Fördernachweis_Position"/>
    <w:basedOn w:val="Standard"/>
    <w:rsid w:val="00063EF1"/>
    <w:rPr>
      <w:b/>
      <w:sz w:val="14"/>
    </w:rPr>
  </w:style>
  <w:style w:type="paragraph" w:customStyle="1" w:styleId="AnlFrdernachweisSummeKonto">
    <w:name w:val="Anl_Fördernachweis_Summe_Konto"/>
    <w:basedOn w:val="Standard"/>
    <w:rsid w:val="00063EF1"/>
    <w:rPr>
      <w:b/>
      <w:sz w:val="14"/>
    </w:rPr>
  </w:style>
  <w:style w:type="paragraph" w:customStyle="1" w:styleId="AnlFrdernachweisSummeBilPos">
    <w:name w:val="Anl_Fördernachweis_Summe_BilPos"/>
    <w:basedOn w:val="Standard"/>
    <w:rsid w:val="00063EF1"/>
    <w:rPr>
      <w:b/>
      <w:sz w:val="14"/>
    </w:rPr>
  </w:style>
  <w:style w:type="paragraph" w:customStyle="1" w:styleId="FormatvorlageSUVariante1A4QuerLinks05cmHngend05cm">
    <w:name w:val="Formatvorlage SU Variante 1 A4Quer + Links:  05 cm Hängend:  05 cm"/>
    <w:basedOn w:val="Standard"/>
    <w:rsid w:val="00063EF1"/>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063EF1"/>
    <w:pPr>
      <w:ind w:left="567" w:hanging="283"/>
    </w:pPr>
    <w:rPr>
      <w:rFonts w:cs="Times New Roman"/>
      <w:bCs/>
    </w:rPr>
  </w:style>
  <w:style w:type="paragraph" w:customStyle="1" w:styleId="AGBWPGL1">
    <w:name w:val="AGB_WP_GL1"/>
    <w:basedOn w:val="AGBWPText"/>
    <w:rsid w:val="00063EF1"/>
    <w:pPr>
      <w:tabs>
        <w:tab w:val="left" w:pos="284"/>
      </w:tabs>
      <w:ind w:left="284" w:hanging="284"/>
    </w:pPr>
  </w:style>
  <w:style w:type="paragraph" w:customStyle="1" w:styleId="AnlAnlEntwA3Kopf">
    <w:name w:val="Anl_AnlEntwA3_Kopf"/>
    <w:basedOn w:val="Standard"/>
    <w:rsid w:val="00063EF1"/>
    <w:rPr>
      <w:rFonts w:cs="Arial"/>
      <w:sz w:val="16"/>
    </w:rPr>
  </w:style>
  <w:style w:type="paragraph" w:customStyle="1" w:styleId="AnlAnlEntwA3Hauptpunkt">
    <w:name w:val="Anl_AnlEntwA3_Hauptpunkt"/>
    <w:basedOn w:val="Standard"/>
    <w:rsid w:val="00063EF1"/>
    <w:rPr>
      <w:rFonts w:cs="Arial"/>
      <w:b/>
      <w:sz w:val="16"/>
    </w:rPr>
  </w:style>
  <w:style w:type="paragraph" w:customStyle="1" w:styleId="AnlAnlEntwA3Unterpunkt">
    <w:name w:val="Anl_AnlEntwA3_Unterpunkt"/>
    <w:basedOn w:val="Standard"/>
    <w:rsid w:val="00063EF1"/>
    <w:rPr>
      <w:rFonts w:cs="Arial"/>
      <w:b/>
      <w:sz w:val="16"/>
    </w:rPr>
  </w:style>
  <w:style w:type="paragraph" w:customStyle="1" w:styleId="AnlAnlEntwA3Position">
    <w:name w:val="Anl_AnlEntwA3_Position"/>
    <w:basedOn w:val="Standard"/>
    <w:rsid w:val="00063EF1"/>
    <w:rPr>
      <w:rFonts w:cs="Arial"/>
      <w:b/>
      <w:sz w:val="16"/>
    </w:rPr>
  </w:style>
  <w:style w:type="paragraph" w:customStyle="1" w:styleId="AnlAnlEntwA3Konto">
    <w:name w:val="Anl_AnlEntwA3_Konto"/>
    <w:basedOn w:val="Standard"/>
    <w:rsid w:val="00063EF1"/>
    <w:rPr>
      <w:rFonts w:cs="Arial"/>
      <w:b/>
      <w:sz w:val="16"/>
    </w:rPr>
  </w:style>
  <w:style w:type="paragraph" w:customStyle="1" w:styleId="AnlAnlEntwA3Wirtschaftsgut">
    <w:name w:val="Anl_AnlEntwA3_Wirtschaftsgut"/>
    <w:basedOn w:val="Standard"/>
    <w:rsid w:val="00063EF1"/>
    <w:rPr>
      <w:rFonts w:cs="Arial"/>
      <w:sz w:val="14"/>
    </w:rPr>
  </w:style>
  <w:style w:type="paragraph" w:customStyle="1" w:styleId="AnlAnlEntwA3Kontoverdichtet">
    <w:name w:val="Anl_AnlEntwA3_Konto_verdichtet"/>
    <w:basedOn w:val="Standard"/>
    <w:rsid w:val="00063EF1"/>
    <w:rPr>
      <w:rFonts w:cs="Arial"/>
      <w:sz w:val="16"/>
    </w:rPr>
  </w:style>
  <w:style w:type="paragraph" w:customStyle="1" w:styleId="AnlAnlEntwA3BilPosverdichtet">
    <w:name w:val="Anl_AnlEntwA3_BilPos_verdichtet"/>
    <w:basedOn w:val="Standard"/>
    <w:rsid w:val="00063EF1"/>
    <w:rPr>
      <w:rFonts w:cs="Arial"/>
      <w:sz w:val="16"/>
    </w:rPr>
  </w:style>
  <w:style w:type="paragraph" w:customStyle="1" w:styleId="AnlAnlEntwA3SummeKonto">
    <w:name w:val="Anl_AnlEntwA3_Summe_Konto"/>
    <w:basedOn w:val="Standard"/>
    <w:rsid w:val="00063EF1"/>
    <w:rPr>
      <w:rFonts w:cs="Arial"/>
      <w:b/>
      <w:sz w:val="16"/>
    </w:rPr>
  </w:style>
  <w:style w:type="paragraph" w:customStyle="1" w:styleId="Formatvorlage2">
    <w:name w:val="Formatvorlage2"/>
    <w:basedOn w:val="Standard"/>
    <w:rsid w:val="00063EF1"/>
    <w:pPr>
      <w:spacing w:before="100" w:beforeAutospacing="1" w:after="100" w:afterAutospacing="1"/>
    </w:pPr>
    <w:rPr>
      <w:b/>
      <w:sz w:val="16"/>
    </w:rPr>
  </w:style>
  <w:style w:type="paragraph" w:customStyle="1" w:styleId="AnlAnlEntwA3SummeBilPos">
    <w:name w:val="Anl_AnlEntwA3_Summe_BilPos"/>
    <w:basedOn w:val="Standard"/>
    <w:rsid w:val="00063EF1"/>
    <w:rPr>
      <w:b/>
      <w:sz w:val="16"/>
    </w:rPr>
  </w:style>
  <w:style w:type="paragraph" w:customStyle="1" w:styleId="berschriftPrBohneNummerierung">
    <w:name w:val="Überschrift_PrB_ohneNummerierung"/>
    <w:basedOn w:val="Standard"/>
    <w:rsid w:val="00063EF1"/>
    <w:pPr>
      <w:outlineLvl w:val="6"/>
    </w:pPr>
    <w:rPr>
      <w:b/>
      <w:sz w:val="22"/>
      <w:szCs w:val="22"/>
    </w:rPr>
  </w:style>
  <w:style w:type="paragraph" w:customStyle="1" w:styleId="StandardMEkursiv">
    <w:name w:val="StandardME_kursiv"/>
    <w:basedOn w:val="StandardME"/>
    <w:autoRedefine/>
    <w:rsid w:val="00063EF1"/>
    <w:rPr>
      <w:i/>
    </w:rPr>
  </w:style>
  <w:style w:type="paragraph" w:customStyle="1" w:styleId="VerzeichnisPrf">
    <w:name w:val="Verzeichnis_Prf"/>
    <w:basedOn w:val="Verzeichnis1"/>
    <w:autoRedefine/>
    <w:rsid w:val="00063EF1"/>
    <w:pPr>
      <w:spacing w:line="360" w:lineRule="auto"/>
    </w:pPr>
    <w:rPr>
      <w:noProof/>
    </w:rPr>
  </w:style>
  <w:style w:type="character" w:customStyle="1" w:styleId="AnlAnlagennachweisKontoZchn">
    <w:name w:val="Anl_Anlagennachweis_Konto Zchn"/>
    <w:rsid w:val="00063EF1"/>
    <w:rPr>
      <w:rFonts w:ascii="Arial" w:hAnsi="Arial"/>
      <w:sz w:val="14"/>
      <w:szCs w:val="14"/>
      <w:lang w:val="de-DE" w:eastAsia="de-DE" w:bidi="ar-SA"/>
    </w:rPr>
  </w:style>
  <w:style w:type="character" w:customStyle="1" w:styleId="AnlAnlagennachweisSummeBilPosZchn">
    <w:name w:val="Anl_Anlagennachweis_Summe_BilPos Zchn"/>
    <w:rsid w:val="00063EF1"/>
    <w:rPr>
      <w:rFonts w:ascii="Arial" w:hAnsi="Arial"/>
      <w:b/>
      <w:sz w:val="14"/>
      <w:lang w:val="de-DE" w:eastAsia="de-DE" w:bidi="ar-SA"/>
    </w:rPr>
  </w:style>
  <w:style w:type="character" w:styleId="Fett">
    <w:name w:val="Strong"/>
    <w:qFormat/>
    <w:rsid w:val="00063EF1"/>
    <w:rPr>
      <w:b/>
      <w:bCs/>
    </w:rPr>
  </w:style>
  <w:style w:type="table" w:styleId="Tabellenraster">
    <w:name w:val="Table Grid"/>
    <w:basedOn w:val="NormaleTabelle"/>
    <w:rsid w:val="00B903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0450">
      <w:bodyDiv w:val="1"/>
      <w:marLeft w:val="0"/>
      <w:marRight w:val="0"/>
      <w:marTop w:val="0"/>
      <w:marBottom w:val="0"/>
      <w:divBdr>
        <w:top w:val="none" w:sz="0" w:space="0" w:color="auto"/>
        <w:left w:val="none" w:sz="0" w:space="0" w:color="auto"/>
        <w:bottom w:val="none" w:sz="0" w:space="0" w:color="auto"/>
        <w:right w:val="none" w:sz="0" w:space="0" w:color="auto"/>
      </w:divBdr>
    </w:div>
    <w:div w:id="323822304">
      <w:bodyDiv w:val="1"/>
      <w:marLeft w:val="0"/>
      <w:marRight w:val="0"/>
      <w:marTop w:val="0"/>
      <w:marBottom w:val="0"/>
      <w:divBdr>
        <w:top w:val="none" w:sz="0" w:space="0" w:color="auto"/>
        <w:left w:val="none" w:sz="0" w:space="0" w:color="auto"/>
        <w:bottom w:val="none" w:sz="0" w:space="0" w:color="auto"/>
        <w:right w:val="none" w:sz="0" w:space="0" w:color="auto"/>
      </w:divBdr>
    </w:div>
    <w:div w:id="878005200">
      <w:bodyDiv w:val="1"/>
      <w:marLeft w:val="0"/>
      <w:marRight w:val="0"/>
      <w:marTop w:val="0"/>
      <w:marBottom w:val="0"/>
      <w:divBdr>
        <w:top w:val="none" w:sz="0" w:space="0" w:color="auto"/>
        <w:left w:val="none" w:sz="0" w:space="0" w:color="auto"/>
        <w:bottom w:val="none" w:sz="0" w:space="0" w:color="auto"/>
        <w:right w:val="none" w:sz="0" w:space="0" w:color="auto"/>
      </w:divBdr>
    </w:div>
    <w:div w:id="1474442249">
      <w:bodyDiv w:val="1"/>
      <w:marLeft w:val="0"/>
      <w:marRight w:val="0"/>
      <w:marTop w:val="0"/>
      <w:marBottom w:val="0"/>
      <w:divBdr>
        <w:top w:val="none" w:sz="0" w:space="0" w:color="auto"/>
        <w:left w:val="none" w:sz="0" w:space="0" w:color="auto"/>
        <w:bottom w:val="none" w:sz="0" w:space="0" w:color="auto"/>
        <w:right w:val="none" w:sz="0" w:space="0" w:color="auto"/>
      </w:divBdr>
    </w:div>
    <w:div w:id="1538078640">
      <w:bodyDiv w:val="1"/>
      <w:marLeft w:val="0"/>
      <w:marRight w:val="0"/>
      <w:marTop w:val="0"/>
      <w:marBottom w:val="0"/>
      <w:divBdr>
        <w:top w:val="none" w:sz="0" w:space="0" w:color="auto"/>
        <w:left w:val="none" w:sz="0" w:space="0" w:color="auto"/>
        <w:bottom w:val="none" w:sz="0" w:space="0" w:color="auto"/>
        <w:right w:val="none" w:sz="0" w:space="0" w:color="auto"/>
      </w:divBdr>
    </w:div>
    <w:div w:id="192317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20R2\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10</Pages>
  <Words>2813</Words>
  <Characters>17723</Characters>
  <Application>Microsoft Office Word</Application>
  <DocSecurity>0</DocSecurity>
  <Lines>147</Lines>
  <Paragraphs>40</Paragraphs>
  <ScaleCrop>false</ScaleCrop>
  <HeadingPairs>
    <vt:vector size="2" baseType="variant">
      <vt:variant>
        <vt:lpstr>Titel</vt:lpstr>
      </vt:variant>
      <vt:variant>
        <vt:i4>1</vt:i4>
      </vt:variant>
    </vt:vector>
  </HeadingPairs>
  <TitlesOfParts>
    <vt:vector size="1" baseType="lpstr">
      <vt:lpstr>Textelemente_Anhang KapCoRiLiG</vt:lpstr>
    </vt:vector>
  </TitlesOfParts>
  <Company>Wolters Kluwer Tax &amp; Accounting Deutschland GmbH</Company>
  <LinksUpToDate>false</LinksUpToDate>
  <CharactersWithSpaces>20496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Textelemente_Anhang KapCoRiLiG</dc:title>
  <dc:subject/>
  <dc:creator>Wolters Kluwer Tax &amp; Accounting Deutschland GmbH</dc:creator>
  <cp:keywords/>
  <cp:lastModifiedBy>Albrecht, Stefan</cp:lastModifiedBy>
  <cp:revision>16</cp:revision>
  <cp:lastPrinted>2003-08-25T09:07:00Z</cp:lastPrinted>
  <dcterms:created xsi:type="dcterms:W3CDTF">2020-06-26T14:54:00Z</dcterms:created>
  <dcterms:modified xsi:type="dcterms:W3CDTF">2025-01-23T09:26:00Z</dcterms:modified>
</cp:coreProperties>
</file>