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7FBF" w14:textId="77777777" w:rsidR="00E67787" w:rsidRDefault="00E67787"/>
    <w:p w14:paraId="2058B70D" w14:textId="77777777" w:rsidR="00E67787" w:rsidRPr="00FB0FF4" w:rsidRDefault="00E67787" w:rsidP="00FB0FF4">
      <w:pPr>
        <w:pStyle w:val="berschrift2"/>
      </w:pPr>
      <w:r w:rsidRPr="00FB0FF4">
        <w:t>Rechtliche Verhältnisse / Wirtschaftliche Grundlagen</w:t>
      </w:r>
    </w:p>
    <w:p w14:paraId="06734073" w14:textId="77777777" w:rsidR="00E67787" w:rsidRDefault="00E67787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93"/>
        <w:gridCol w:w="2738"/>
        <w:gridCol w:w="4973"/>
      </w:tblGrid>
      <w:tr w:rsidR="00FB0FF4" w14:paraId="54902134" w14:textId="77777777" w:rsidTr="00FB0FF4">
        <w:trPr>
          <w:cantSplit/>
        </w:trPr>
        <w:tc>
          <w:tcPr>
            <w:tcW w:w="1293" w:type="dxa"/>
          </w:tcPr>
          <w:p w14:paraId="0E7C1D46" w14:textId="77777777" w:rsidR="00FB0FF4" w:rsidRDefault="00FB0FF4" w:rsidP="00FB0FF4"/>
        </w:tc>
        <w:tc>
          <w:tcPr>
            <w:tcW w:w="2738" w:type="dxa"/>
          </w:tcPr>
          <w:p w14:paraId="4A7BC153" w14:textId="77777777" w:rsidR="00FB0FF4" w:rsidRDefault="00FB0FF4" w:rsidP="00FB0FF4">
            <w:r>
              <w:t>Firma:</w:t>
            </w:r>
          </w:p>
        </w:tc>
        <w:tc>
          <w:tcPr>
            <w:tcW w:w="4973" w:type="dxa"/>
          </w:tcPr>
          <w:p w14:paraId="08B45E27" w14:textId="77777777" w:rsidR="00FB0FF4" w:rsidRDefault="00FB0FF4" w:rsidP="00FB0FF4">
            <w:r>
              <w:rPr>
                <w:vanish/>
              </w:rPr>
              <w:t>[Firmenbezeichnung.:</w:t>
            </w:r>
            <w:r w:rsidRPr="005C4D8E">
              <w:t>@</w:t>
            </w:r>
            <w:r>
              <w:t>Firmenbezeichnung@</w:t>
            </w:r>
            <w:r>
              <w:rPr>
                <w:vanish/>
              </w:rPr>
              <w:t>]</w:t>
            </w:r>
            <w:r>
              <w:t xml:space="preserve"> </w:t>
            </w:r>
          </w:p>
          <w:p w14:paraId="0A8CBF36" w14:textId="77777777" w:rsidR="00FB0FF4" w:rsidRDefault="00FB0FF4" w:rsidP="00FB0FF4">
            <w:r>
              <w:rPr>
                <w:vanish/>
              </w:rPr>
              <w:t>[Firmenbezeichnung2.:</w:t>
            </w:r>
            <w:r w:rsidRPr="009F0E1F">
              <w:t>@</w:t>
            </w:r>
            <w:r>
              <w:t>Firmenbezeichnung2@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4784E4D3" w14:textId="77777777" w:rsidTr="00FB0FF4">
        <w:trPr>
          <w:cantSplit/>
        </w:trPr>
        <w:tc>
          <w:tcPr>
            <w:tcW w:w="1293" w:type="dxa"/>
          </w:tcPr>
          <w:p w14:paraId="3856B6A3" w14:textId="77777777" w:rsidR="00FB0FF4" w:rsidRDefault="00FB0FF4" w:rsidP="00FB0FF4"/>
        </w:tc>
        <w:tc>
          <w:tcPr>
            <w:tcW w:w="2738" w:type="dxa"/>
          </w:tcPr>
          <w:p w14:paraId="71A95085" w14:textId="77777777" w:rsidR="00FB0FF4" w:rsidRDefault="00FB0FF4" w:rsidP="00FB0FF4"/>
        </w:tc>
        <w:tc>
          <w:tcPr>
            <w:tcW w:w="4973" w:type="dxa"/>
          </w:tcPr>
          <w:p w14:paraId="0782FF32" w14:textId="77777777" w:rsidR="00FB0FF4" w:rsidRDefault="00FB0FF4" w:rsidP="00FB0FF4"/>
        </w:tc>
      </w:tr>
      <w:tr w:rsidR="00FB0FF4" w14:paraId="53899C4A" w14:textId="77777777" w:rsidTr="00FB0FF4">
        <w:trPr>
          <w:cantSplit/>
        </w:trPr>
        <w:tc>
          <w:tcPr>
            <w:tcW w:w="1293" w:type="dxa"/>
          </w:tcPr>
          <w:p w14:paraId="504B4D51" w14:textId="77777777" w:rsidR="00FB0FF4" w:rsidRDefault="00FB0FF4" w:rsidP="00FB0FF4"/>
        </w:tc>
        <w:tc>
          <w:tcPr>
            <w:tcW w:w="2738" w:type="dxa"/>
          </w:tcPr>
          <w:p w14:paraId="73E1EE05" w14:textId="77777777" w:rsidR="00FB0FF4" w:rsidRDefault="00FB0FF4" w:rsidP="00FB0FF4">
            <w:r>
              <w:t>Rechtsform:</w:t>
            </w:r>
          </w:p>
        </w:tc>
        <w:tc>
          <w:tcPr>
            <w:tcW w:w="4973" w:type="dxa"/>
          </w:tcPr>
          <w:p w14:paraId="3D752E9A" w14:textId="77777777" w:rsidR="00FB0FF4" w:rsidRDefault="00FB0FF4" w:rsidP="00FB0FF4">
            <w:r>
              <w:rPr>
                <w:vanish/>
              </w:rPr>
              <w:t>[Rechtsform.:</w:t>
            </w:r>
            <w:r w:rsidRPr="009F0E1F">
              <w:t>@</w:t>
            </w:r>
            <w:r>
              <w:t>Rechtsform@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5364C3E5" w14:textId="77777777" w:rsidTr="00FB0FF4">
        <w:trPr>
          <w:cantSplit/>
        </w:trPr>
        <w:tc>
          <w:tcPr>
            <w:tcW w:w="1293" w:type="dxa"/>
          </w:tcPr>
          <w:p w14:paraId="613DB49F" w14:textId="77777777" w:rsidR="00FB0FF4" w:rsidRDefault="00FB0FF4" w:rsidP="00FB0FF4"/>
        </w:tc>
        <w:tc>
          <w:tcPr>
            <w:tcW w:w="2738" w:type="dxa"/>
          </w:tcPr>
          <w:p w14:paraId="17472DA0" w14:textId="77777777" w:rsidR="00FB0FF4" w:rsidRDefault="00FB0FF4" w:rsidP="00FB0FF4"/>
        </w:tc>
        <w:tc>
          <w:tcPr>
            <w:tcW w:w="4973" w:type="dxa"/>
          </w:tcPr>
          <w:p w14:paraId="20AE2240" w14:textId="77777777" w:rsidR="00FB0FF4" w:rsidRDefault="00FB0FF4" w:rsidP="00FB0FF4">
            <w:r>
              <w:t xml:space="preserve"> </w:t>
            </w:r>
          </w:p>
        </w:tc>
      </w:tr>
      <w:tr w:rsidR="00FB0FF4" w14:paraId="5D639A0D" w14:textId="77777777" w:rsidTr="00FB0FF4">
        <w:trPr>
          <w:cantSplit/>
        </w:trPr>
        <w:tc>
          <w:tcPr>
            <w:tcW w:w="1293" w:type="dxa"/>
          </w:tcPr>
          <w:p w14:paraId="5BBC0F71" w14:textId="77777777" w:rsidR="00FB0FF4" w:rsidRDefault="00FB0FF4" w:rsidP="00FB0FF4"/>
        </w:tc>
        <w:tc>
          <w:tcPr>
            <w:tcW w:w="2738" w:type="dxa"/>
          </w:tcPr>
          <w:p w14:paraId="58A9476D" w14:textId="77777777" w:rsidR="00FB0FF4" w:rsidRDefault="00FB0FF4" w:rsidP="00FB0FF4">
            <w:r>
              <w:t>Sitz:</w:t>
            </w:r>
          </w:p>
        </w:tc>
        <w:tc>
          <w:tcPr>
            <w:tcW w:w="4973" w:type="dxa"/>
          </w:tcPr>
          <w:p w14:paraId="71261795" w14:textId="77777777" w:rsidR="00FB0FF4" w:rsidRDefault="00FB0FF4" w:rsidP="00FB0FF4">
            <w:r>
              <w:rPr>
                <w:vanish/>
              </w:rPr>
              <w:t>[Firma_Ort.:</w:t>
            </w:r>
            <w:r w:rsidRPr="009F0E1F">
              <w:t>@</w:t>
            </w:r>
            <w:r>
              <w:t>Firma Ort@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303F0980" w14:textId="77777777" w:rsidTr="00FB0FF4">
        <w:trPr>
          <w:cantSplit/>
        </w:trPr>
        <w:tc>
          <w:tcPr>
            <w:tcW w:w="1293" w:type="dxa"/>
          </w:tcPr>
          <w:p w14:paraId="5119C65A" w14:textId="77777777" w:rsidR="00FB0FF4" w:rsidRDefault="00FB0FF4" w:rsidP="00FB0FF4"/>
        </w:tc>
        <w:tc>
          <w:tcPr>
            <w:tcW w:w="2738" w:type="dxa"/>
          </w:tcPr>
          <w:p w14:paraId="64DB5E88" w14:textId="77777777" w:rsidR="00FB0FF4" w:rsidRDefault="00FB0FF4" w:rsidP="00FB0FF4"/>
        </w:tc>
        <w:tc>
          <w:tcPr>
            <w:tcW w:w="4973" w:type="dxa"/>
          </w:tcPr>
          <w:p w14:paraId="4EC68091" w14:textId="77777777" w:rsidR="00FB0FF4" w:rsidRDefault="00FB0FF4" w:rsidP="00FB0FF4"/>
        </w:tc>
      </w:tr>
      <w:tr w:rsidR="00FB0FF4" w14:paraId="493F3EF6" w14:textId="77777777" w:rsidTr="00FB0FF4">
        <w:trPr>
          <w:cantSplit/>
        </w:trPr>
        <w:tc>
          <w:tcPr>
            <w:tcW w:w="1293" w:type="dxa"/>
          </w:tcPr>
          <w:p w14:paraId="7D5C50A2" w14:textId="77777777" w:rsidR="00FB0FF4" w:rsidRDefault="00FB0FF4" w:rsidP="00FB0FF4"/>
        </w:tc>
        <w:tc>
          <w:tcPr>
            <w:tcW w:w="2738" w:type="dxa"/>
          </w:tcPr>
          <w:p w14:paraId="598E4E96" w14:textId="77777777" w:rsidR="00FB0FF4" w:rsidRDefault="00FB0FF4" w:rsidP="00FB0FF4">
            <w:r>
              <w:t>Ort der Geschäftsleitung:</w:t>
            </w:r>
          </w:p>
        </w:tc>
        <w:tc>
          <w:tcPr>
            <w:tcW w:w="4973" w:type="dxa"/>
          </w:tcPr>
          <w:p w14:paraId="4369B486" w14:textId="77777777" w:rsidR="00FB0FF4" w:rsidRDefault="00FB0FF4" w:rsidP="00FB0FF4">
            <w:r>
              <w:rPr>
                <w:vanish/>
              </w:rPr>
              <w:t>[Firma_Strasse.:</w:t>
            </w:r>
            <w:r w:rsidRPr="009F0E1F">
              <w:t>@</w:t>
            </w:r>
            <w:r>
              <w:t>Firma Strasse@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305E9CF9" w14:textId="77777777" w:rsidTr="00FB0FF4">
        <w:trPr>
          <w:cantSplit/>
        </w:trPr>
        <w:tc>
          <w:tcPr>
            <w:tcW w:w="1293" w:type="dxa"/>
          </w:tcPr>
          <w:p w14:paraId="1A5F4BBF" w14:textId="77777777" w:rsidR="00FB0FF4" w:rsidRDefault="00FB0FF4" w:rsidP="00FB0FF4"/>
        </w:tc>
        <w:tc>
          <w:tcPr>
            <w:tcW w:w="2738" w:type="dxa"/>
          </w:tcPr>
          <w:p w14:paraId="54E992D6" w14:textId="77777777" w:rsidR="00FB0FF4" w:rsidRDefault="00FB0FF4" w:rsidP="00FB0FF4"/>
        </w:tc>
        <w:tc>
          <w:tcPr>
            <w:tcW w:w="4973" w:type="dxa"/>
          </w:tcPr>
          <w:p w14:paraId="1FB2FB47" w14:textId="77777777" w:rsidR="00FB0FF4" w:rsidRDefault="00FB0FF4" w:rsidP="00FB0FF4">
            <w:r>
              <w:rPr>
                <w:vanish/>
              </w:rPr>
              <w:t>[Firma_Land_PLZ.:</w:t>
            </w:r>
            <w:r>
              <w:t>@Firma Land + PLZ@</w:t>
            </w:r>
            <w:r>
              <w:rPr>
                <w:vanish/>
              </w:rPr>
              <w:t>]</w:t>
            </w:r>
            <w:r>
              <w:t xml:space="preserve"> </w:t>
            </w:r>
            <w:r>
              <w:rPr>
                <w:vanish/>
              </w:rPr>
              <w:t>[Firma_Ort.:</w:t>
            </w:r>
            <w:r w:rsidRPr="009F0E1F">
              <w:t>@</w:t>
            </w:r>
            <w:r>
              <w:t>Firma Ort@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610498D5" w14:textId="77777777" w:rsidTr="00FB0FF4">
        <w:trPr>
          <w:cantSplit/>
        </w:trPr>
        <w:tc>
          <w:tcPr>
            <w:tcW w:w="1293" w:type="dxa"/>
          </w:tcPr>
          <w:p w14:paraId="38B8CF8E" w14:textId="77777777" w:rsidR="00FB0FF4" w:rsidRDefault="00FB0FF4" w:rsidP="00FB0FF4"/>
        </w:tc>
        <w:tc>
          <w:tcPr>
            <w:tcW w:w="2738" w:type="dxa"/>
          </w:tcPr>
          <w:p w14:paraId="24FF3EEC" w14:textId="77777777" w:rsidR="00FB0FF4" w:rsidRDefault="00FB0FF4" w:rsidP="00FB0FF4"/>
        </w:tc>
        <w:tc>
          <w:tcPr>
            <w:tcW w:w="4973" w:type="dxa"/>
          </w:tcPr>
          <w:p w14:paraId="6F1DB062" w14:textId="77777777" w:rsidR="00FB0FF4" w:rsidRDefault="00FB0FF4" w:rsidP="00FB0FF4"/>
        </w:tc>
      </w:tr>
      <w:tr w:rsidR="00FB0FF4" w14:paraId="00510AF8" w14:textId="77777777" w:rsidTr="00FB0FF4">
        <w:trPr>
          <w:cantSplit/>
        </w:trPr>
        <w:tc>
          <w:tcPr>
            <w:tcW w:w="1293" w:type="dxa"/>
          </w:tcPr>
          <w:p w14:paraId="08681FB0" w14:textId="77777777" w:rsidR="00FB0FF4" w:rsidRDefault="00FB0FF4" w:rsidP="00FB0FF4"/>
        </w:tc>
        <w:tc>
          <w:tcPr>
            <w:tcW w:w="2738" w:type="dxa"/>
          </w:tcPr>
          <w:p w14:paraId="1D946387" w14:textId="77777777" w:rsidR="00FB0FF4" w:rsidRDefault="00FB0FF4" w:rsidP="00FB0FF4">
            <w:r>
              <w:t>Gründung und Gesellschaftsvertrag:</w:t>
            </w:r>
          </w:p>
        </w:tc>
        <w:tc>
          <w:tcPr>
            <w:tcW w:w="4973" w:type="dxa"/>
          </w:tcPr>
          <w:p w14:paraId="60BAFB8C" w14:textId="77777777" w:rsidR="00FB0FF4" w:rsidRDefault="00FB0FF4" w:rsidP="00FB0FF4">
            <w:r w:rsidRPr="005E7352">
              <w:t xml:space="preserve">Die Gesellschaft wurde mit Gesellschaftsvertrag vom </w:t>
            </w:r>
            <w:r w:rsidRPr="005E7352">
              <w:rPr>
                <w:vanish/>
              </w:rPr>
              <w:t>[Mandanten-Firmenmandant-ZusatzGemeinde-m_Gesellschaftsvertragvom..:</w:t>
            </w:r>
            <w:r w:rsidRPr="005E7352">
              <w:t>@Gesellschaftsvertrag vom@</w:t>
            </w:r>
            <w:r w:rsidRPr="005E7352">
              <w:rPr>
                <w:vanish/>
              </w:rPr>
              <w:t>]</w:t>
            </w:r>
            <w:r w:rsidRPr="005E7352">
              <w:t>, UR Nr.</w:t>
            </w:r>
            <w:r w:rsidRPr="005E7352">
              <w:rPr>
                <w:vanish/>
              </w:rPr>
              <w:t>[Mandanten-Firmenmandant-ZusatzGemeinde-m_Urkundennummer..:</w:t>
            </w:r>
            <w:r w:rsidRPr="005E7352">
              <w:t>@Urkundennr.@</w:t>
            </w:r>
            <w:r w:rsidRPr="005E7352">
              <w:rPr>
                <w:vanish/>
              </w:rPr>
              <w:t>]</w:t>
            </w:r>
            <w:r w:rsidRPr="005E7352">
              <w:t xml:space="preserve"> des Notars </w:t>
            </w:r>
            <w:r w:rsidRPr="005E7352">
              <w:rPr>
                <w:vanish/>
              </w:rPr>
              <w:t>[Mandanten-Firmenmandant-ZusatzGemeinde-m_Notar..:</w:t>
            </w:r>
            <w:r w:rsidRPr="005E7352">
              <w:t>@Notar@</w:t>
            </w:r>
            <w:r w:rsidRPr="005E7352">
              <w:rPr>
                <w:vanish/>
              </w:rPr>
              <w:t>]</w:t>
            </w:r>
            <w:r w:rsidRPr="005E7352">
              <w:t>, errichtet.</w:t>
            </w:r>
          </w:p>
        </w:tc>
      </w:tr>
      <w:tr w:rsidR="00FB0FF4" w14:paraId="17EEDAE0" w14:textId="77777777" w:rsidTr="00FB0FF4">
        <w:trPr>
          <w:cantSplit/>
        </w:trPr>
        <w:tc>
          <w:tcPr>
            <w:tcW w:w="1293" w:type="dxa"/>
          </w:tcPr>
          <w:p w14:paraId="401E8F28" w14:textId="77777777" w:rsidR="00FB0FF4" w:rsidRDefault="00FB0FF4" w:rsidP="00FB0FF4"/>
        </w:tc>
        <w:tc>
          <w:tcPr>
            <w:tcW w:w="2738" w:type="dxa"/>
          </w:tcPr>
          <w:p w14:paraId="6F66BACF" w14:textId="77777777" w:rsidR="00FB0FF4" w:rsidRDefault="00FB0FF4" w:rsidP="00FB0FF4"/>
        </w:tc>
        <w:tc>
          <w:tcPr>
            <w:tcW w:w="4973" w:type="dxa"/>
          </w:tcPr>
          <w:p w14:paraId="53199826" w14:textId="77777777" w:rsidR="00FB0FF4" w:rsidRDefault="00FB0FF4" w:rsidP="00FB0FF4"/>
        </w:tc>
      </w:tr>
      <w:tr w:rsidR="00FB0FF4" w14:paraId="00DE37CC" w14:textId="77777777" w:rsidTr="00FB0FF4">
        <w:trPr>
          <w:cantSplit/>
        </w:trPr>
        <w:tc>
          <w:tcPr>
            <w:tcW w:w="1293" w:type="dxa"/>
          </w:tcPr>
          <w:p w14:paraId="414F7A86" w14:textId="77777777" w:rsidR="00FB0FF4" w:rsidRDefault="00FB0FF4" w:rsidP="00FB0FF4"/>
        </w:tc>
        <w:tc>
          <w:tcPr>
            <w:tcW w:w="2738" w:type="dxa"/>
          </w:tcPr>
          <w:p w14:paraId="211C3488" w14:textId="77777777" w:rsidR="00FB0FF4" w:rsidRDefault="00FB0FF4" w:rsidP="00FB0FF4">
            <w:r>
              <w:t xml:space="preserve">Eintrag in das </w:t>
            </w:r>
            <w:r>
              <w:br/>
              <w:t>Handelsregister:</w:t>
            </w:r>
          </w:p>
        </w:tc>
        <w:tc>
          <w:tcPr>
            <w:tcW w:w="4973" w:type="dxa"/>
          </w:tcPr>
          <w:p w14:paraId="521814AE" w14:textId="77777777" w:rsidR="00FB0FF4" w:rsidRDefault="00FB0FF4" w:rsidP="00FB0FF4">
            <w:r>
              <w:t xml:space="preserve">Amtsgericht </w:t>
            </w:r>
            <w:r>
              <w:rPr>
                <w:vanish/>
              </w:rPr>
              <w:t>[HandRegOrt.:</w:t>
            </w:r>
            <w:r w:rsidRPr="009F0E1F">
              <w:t>@</w:t>
            </w:r>
            <w:r>
              <w:t>Ort@</w:t>
            </w:r>
            <w:r>
              <w:rPr>
                <w:vanish/>
              </w:rPr>
              <w:t>]</w:t>
            </w:r>
            <w:r>
              <w:t xml:space="preserve">  </w:t>
            </w:r>
            <w:r>
              <w:rPr>
                <w:vanish/>
              </w:rPr>
              <w:t>[HandRegNummer.:</w:t>
            </w:r>
            <w:r w:rsidRPr="009F0E1F">
              <w:t>@</w:t>
            </w:r>
            <w:r>
              <w:t>Handelsregister Nummer@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71DA18BB" w14:textId="77777777" w:rsidTr="00FB0FF4">
        <w:trPr>
          <w:cantSplit/>
        </w:trPr>
        <w:tc>
          <w:tcPr>
            <w:tcW w:w="1293" w:type="dxa"/>
          </w:tcPr>
          <w:p w14:paraId="680F45C1" w14:textId="77777777" w:rsidR="00FB0FF4" w:rsidRDefault="00FB0FF4" w:rsidP="00FB0FF4"/>
        </w:tc>
        <w:tc>
          <w:tcPr>
            <w:tcW w:w="2738" w:type="dxa"/>
          </w:tcPr>
          <w:p w14:paraId="2CF3E33E" w14:textId="77777777" w:rsidR="00FB0FF4" w:rsidRDefault="00FB0FF4" w:rsidP="00FB0FF4"/>
        </w:tc>
        <w:tc>
          <w:tcPr>
            <w:tcW w:w="4973" w:type="dxa"/>
          </w:tcPr>
          <w:p w14:paraId="23619692" w14:textId="77777777" w:rsidR="00FB0FF4" w:rsidRDefault="00DE3133" w:rsidP="00DE3133">
            <w:r>
              <w:t>(</w:t>
            </w:r>
            <w:r w:rsidR="00FB0FF4" w:rsidRPr="005E7352">
              <w:t xml:space="preserve">Eintragung am </w:t>
            </w:r>
            <w:r w:rsidR="00FB0FF4" w:rsidRPr="005E7352">
              <w:rPr>
                <w:vanish/>
              </w:rPr>
              <w:t>[Mandanten-Firmenmandant-ZusatzGemeinde-m_Registereintragam..:</w:t>
            </w:r>
            <w:r w:rsidR="00FB0FF4" w:rsidRPr="005E7352">
              <w:t>@Registereintrag am@</w:t>
            </w:r>
            <w:bookmarkStart w:id="0" w:name="CurrentPosition"/>
            <w:bookmarkEnd w:id="0"/>
            <w:r w:rsidR="00FB0FF4" w:rsidRPr="005E7352">
              <w:rPr>
                <w:vanish/>
              </w:rPr>
              <w:t>]</w:t>
            </w:r>
            <w:r w:rsidR="00FB0FF4" w:rsidRPr="005E7352">
              <w:t>)</w:t>
            </w:r>
          </w:p>
        </w:tc>
      </w:tr>
      <w:tr w:rsidR="00FB0FF4" w14:paraId="57BCC5FB" w14:textId="77777777" w:rsidTr="00FB0FF4">
        <w:trPr>
          <w:cantSplit/>
        </w:trPr>
        <w:tc>
          <w:tcPr>
            <w:tcW w:w="1293" w:type="dxa"/>
          </w:tcPr>
          <w:p w14:paraId="56F3B8E4" w14:textId="77777777" w:rsidR="00FB0FF4" w:rsidRDefault="00FB0FF4" w:rsidP="00FB0FF4"/>
        </w:tc>
        <w:tc>
          <w:tcPr>
            <w:tcW w:w="2738" w:type="dxa"/>
          </w:tcPr>
          <w:p w14:paraId="5F08DF83" w14:textId="77777777" w:rsidR="00FB0FF4" w:rsidRDefault="00FB0FF4" w:rsidP="00FB0FF4"/>
        </w:tc>
        <w:tc>
          <w:tcPr>
            <w:tcW w:w="4973" w:type="dxa"/>
          </w:tcPr>
          <w:p w14:paraId="727398E0" w14:textId="77777777" w:rsidR="00FB0FF4" w:rsidRDefault="00FB0FF4" w:rsidP="00FB0FF4"/>
        </w:tc>
      </w:tr>
      <w:tr w:rsidR="00FB0FF4" w14:paraId="583368E1" w14:textId="77777777" w:rsidTr="00FB0FF4">
        <w:trPr>
          <w:cantSplit/>
        </w:trPr>
        <w:tc>
          <w:tcPr>
            <w:tcW w:w="1293" w:type="dxa"/>
          </w:tcPr>
          <w:p w14:paraId="00040AB9" w14:textId="77777777" w:rsidR="00FB0FF4" w:rsidRDefault="00FB0FF4" w:rsidP="00FB0FF4"/>
        </w:tc>
        <w:tc>
          <w:tcPr>
            <w:tcW w:w="2738" w:type="dxa"/>
          </w:tcPr>
          <w:p w14:paraId="361C1B32" w14:textId="77777777" w:rsidR="00FB0FF4" w:rsidRDefault="00FB0FF4" w:rsidP="00FB0FF4">
            <w:r>
              <w:t xml:space="preserve">Gegenstand des Unternehmens: </w:t>
            </w:r>
          </w:p>
        </w:tc>
        <w:tc>
          <w:tcPr>
            <w:tcW w:w="4973" w:type="dxa"/>
          </w:tcPr>
          <w:p w14:paraId="6F4C2BA6" w14:textId="77777777" w:rsidR="00FB0FF4" w:rsidRDefault="00FB0FF4" w:rsidP="00FB0FF4">
            <w:r>
              <w:rPr>
                <w:vanish/>
              </w:rPr>
              <w:t>[Unternehmensgegenstand.:</w:t>
            </w:r>
            <w:r w:rsidRPr="009F0E1F">
              <w:t>@</w:t>
            </w:r>
            <w:r>
              <w:t>Unternehmensgegenstand@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6D7AF498" w14:textId="77777777" w:rsidTr="00FB0FF4">
        <w:trPr>
          <w:cantSplit/>
        </w:trPr>
        <w:tc>
          <w:tcPr>
            <w:tcW w:w="1293" w:type="dxa"/>
          </w:tcPr>
          <w:p w14:paraId="474B5708" w14:textId="77777777" w:rsidR="00FB0FF4" w:rsidRDefault="00FB0FF4" w:rsidP="00FB0FF4"/>
        </w:tc>
        <w:tc>
          <w:tcPr>
            <w:tcW w:w="2738" w:type="dxa"/>
          </w:tcPr>
          <w:p w14:paraId="305698D6" w14:textId="77777777" w:rsidR="00FB0FF4" w:rsidRDefault="00FB0FF4" w:rsidP="00FB0FF4"/>
        </w:tc>
        <w:tc>
          <w:tcPr>
            <w:tcW w:w="4973" w:type="dxa"/>
          </w:tcPr>
          <w:p w14:paraId="053215CC" w14:textId="77777777" w:rsidR="00FB0FF4" w:rsidRDefault="00FB0FF4" w:rsidP="00FB0FF4"/>
        </w:tc>
      </w:tr>
      <w:tr w:rsidR="00FB0FF4" w14:paraId="67F4A50D" w14:textId="77777777" w:rsidTr="00FB0FF4">
        <w:trPr>
          <w:cantSplit/>
        </w:trPr>
        <w:tc>
          <w:tcPr>
            <w:tcW w:w="1293" w:type="dxa"/>
          </w:tcPr>
          <w:p w14:paraId="210661FB" w14:textId="77777777" w:rsidR="00FB0FF4" w:rsidRDefault="00FB0FF4" w:rsidP="00FB0FF4"/>
        </w:tc>
        <w:tc>
          <w:tcPr>
            <w:tcW w:w="2738" w:type="dxa"/>
          </w:tcPr>
          <w:p w14:paraId="0CE9B048" w14:textId="77777777" w:rsidR="00FB0FF4" w:rsidRDefault="00FB0FF4" w:rsidP="00FB0FF4"/>
        </w:tc>
        <w:tc>
          <w:tcPr>
            <w:tcW w:w="4973" w:type="dxa"/>
          </w:tcPr>
          <w:p w14:paraId="7C1C6251" w14:textId="77777777" w:rsidR="00FB0FF4" w:rsidRDefault="00FB0FF4" w:rsidP="00FB0FF4">
            <w:r>
              <w:t>Die Gesellschaft darf alle mit dem Gesellschaftszweck im Zusammenhang stehenden Geschäfte betreiben.</w:t>
            </w:r>
          </w:p>
        </w:tc>
      </w:tr>
      <w:tr w:rsidR="00FB0FF4" w14:paraId="19474564" w14:textId="77777777" w:rsidTr="00FB0FF4">
        <w:trPr>
          <w:cantSplit/>
        </w:trPr>
        <w:tc>
          <w:tcPr>
            <w:tcW w:w="1293" w:type="dxa"/>
          </w:tcPr>
          <w:p w14:paraId="2F6CC5A8" w14:textId="77777777" w:rsidR="00FB0FF4" w:rsidRDefault="00FB0FF4" w:rsidP="00FB0FF4"/>
        </w:tc>
        <w:tc>
          <w:tcPr>
            <w:tcW w:w="2738" w:type="dxa"/>
          </w:tcPr>
          <w:p w14:paraId="7AE78104" w14:textId="77777777" w:rsidR="00FB0FF4" w:rsidRDefault="00FB0FF4" w:rsidP="00FB0FF4"/>
        </w:tc>
        <w:tc>
          <w:tcPr>
            <w:tcW w:w="4973" w:type="dxa"/>
          </w:tcPr>
          <w:p w14:paraId="1E4D5F21" w14:textId="77777777" w:rsidR="00FB0FF4" w:rsidRDefault="00FB0FF4" w:rsidP="00FB0FF4"/>
        </w:tc>
      </w:tr>
      <w:tr w:rsidR="00FB0FF4" w14:paraId="5598F548" w14:textId="77777777" w:rsidTr="00FB0FF4">
        <w:trPr>
          <w:cantSplit/>
        </w:trPr>
        <w:tc>
          <w:tcPr>
            <w:tcW w:w="1293" w:type="dxa"/>
          </w:tcPr>
          <w:p w14:paraId="5E3DBCFB" w14:textId="77777777" w:rsidR="00FB0FF4" w:rsidRDefault="00FB0FF4" w:rsidP="00FB0FF4"/>
        </w:tc>
        <w:tc>
          <w:tcPr>
            <w:tcW w:w="2738" w:type="dxa"/>
          </w:tcPr>
          <w:p w14:paraId="0187D71C" w14:textId="77777777" w:rsidR="00FB0FF4" w:rsidRDefault="00FB0FF4" w:rsidP="00FB0FF4"/>
        </w:tc>
        <w:tc>
          <w:tcPr>
            <w:tcW w:w="4973" w:type="dxa"/>
          </w:tcPr>
          <w:p w14:paraId="5353EC31" w14:textId="77777777" w:rsidR="00FB0FF4" w:rsidRDefault="00FB0FF4" w:rsidP="00FB0FF4">
            <w:r>
              <w:t>Die Gesellschaft darf andere Unternehmen gleicher oder ähnlicher Art übernehmen, vertreten und sich an solchen Unternehmen beteiligen, auch unter Übernahme der persönlichen Haftung.</w:t>
            </w:r>
          </w:p>
        </w:tc>
      </w:tr>
      <w:tr w:rsidR="00FB0FF4" w14:paraId="0CFD0C41" w14:textId="77777777" w:rsidTr="00FB0FF4">
        <w:trPr>
          <w:cantSplit/>
        </w:trPr>
        <w:tc>
          <w:tcPr>
            <w:tcW w:w="1293" w:type="dxa"/>
          </w:tcPr>
          <w:p w14:paraId="6806BC85" w14:textId="77777777" w:rsidR="00FB0FF4" w:rsidRDefault="00FB0FF4" w:rsidP="00FB0FF4"/>
        </w:tc>
        <w:tc>
          <w:tcPr>
            <w:tcW w:w="2738" w:type="dxa"/>
          </w:tcPr>
          <w:p w14:paraId="657B33B3" w14:textId="77777777" w:rsidR="00FB0FF4" w:rsidRDefault="00FB0FF4" w:rsidP="00FB0FF4"/>
        </w:tc>
        <w:tc>
          <w:tcPr>
            <w:tcW w:w="4973" w:type="dxa"/>
          </w:tcPr>
          <w:p w14:paraId="427B3DC2" w14:textId="77777777" w:rsidR="00FB0FF4" w:rsidRDefault="00FB0FF4" w:rsidP="00FB0FF4"/>
        </w:tc>
      </w:tr>
      <w:tr w:rsidR="00FB0FF4" w14:paraId="5720812D" w14:textId="77777777" w:rsidTr="00FB0FF4">
        <w:trPr>
          <w:cantSplit/>
        </w:trPr>
        <w:tc>
          <w:tcPr>
            <w:tcW w:w="1293" w:type="dxa"/>
          </w:tcPr>
          <w:p w14:paraId="62CBC5BF" w14:textId="77777777" w:rsidR="00FB0FF4" w:rsidRDefault="00FB0FF4" w:rsidP="00FB0FF4"/>
        </w:tc>
        <w:tc>
          <w:tcPr>
            <w:tcW w:w="2738" w:type="dxa"/>
          </w:tcPr>
          <w:p w14:paraId="3E6E09B4" w14:textId="77777777" w:rsidR="00FB0FF4" w:rsidRDefault="00FB0FF4" w:rsidP="00FB0FF4"/>
        </w:tc>
        <w:tc>
          <w:tcPr>
            <w:tcW w:w="4973" w:type="dxa"/>
          </w:tcPr>
          <w:p w14:paraId="1E7705A6" w14:textId="77777777" w:rsidR="00FB0FF4" w:rsidRDefault="00FB0FF4" w:rsidP="00FB0FF4">
            <w:r>
              <w:t>Sie darf auch Zweigniederlassungen errichten.</w:t>
            </w:r>
          </w:p>
        </w:tc>
      </w:tr>
      <w:tr w:rsidR="00FB0FF4" w14:paraId="5771E6D4" w14:textId="77777777" w:rsidTr="00FB0FF4">
        <w:trPr>
          <w:cantSplit/>
        </w:trPr>
        <w:tc>
          <w:tcPr>
            <w:tcW w:w="1293" w:type="dxa"/>
          </w:tcPr>
          <w:p w14:paraId="15088D51" w14:textId="77777777" w:rsidR="00FB0FF4" w:rsidRDefault="00FB0FF4" w:rsidP="00FB0FF4"/>
        </w:tc>
        <w:tc>
          <w:tcPr>
            <w:tcW w:w="2738" w:type="dxa"/>
          </w:tcPr>
          <w:p w14:paraId="04221A78" w14:textId="77777777" w:rsidR="00FB0FF4" w:rsidRDefault="00FB0FF4" w:rsidP="00FB0FF4"/>
        </w:tc>
        <w:tc>
          <w:tcPr>
            <w:tcW w:w="4973" w:type="dxa"/>
          </w:tcPr>
          <w:p w14:paraId="2B5E305B" w14:textId="77777777" w:rsidR="00FB0FF4" w:rsidRDefault="00FB0FF4" w:rsidP="00FB0FF4"/>
        </w:tc>
      </w:tr>
      <w:tr w:rsidR="00FB0FF4" w14:paraId="61831BA8" w14:textId="77777777" w:rsidTr="00FB0FF4">
        <w:trPr>
          <w:cantSplit/>
        </w:trPr>
        <w:tc>
          <w:tcPr>
            <w:tcW w:w="1293" w:type="dxa"/>
          </w:tcPr>
          <w:p w14:paraId="47B12FB4" w14:textId="77777777" w:rsidR="00FB0FF4" w:rsidRDefault="00FB0FF4" w:rsidP="00FB0FF4"/>
        </w:tc>
        <w:tc>
          <w:tcPr>
            <w:tcW w:w="2738" w:type="dxa"/>
          </w:tcPr>
          <w:p w14:paraId="737FDA50" w14:textId="77777777" w:rsidR="00FB0FF4" w:rsidRDefault="00FB0FF4" w:rsidP="00FB0FF4">
            <w:r>
              <w:t>Geschäftsjahr:</w:t>
            </w:r>
            <w:r>
              <w:tab/>
            </w:r>
          </w:p>
        </w:tc>
        <w:tc>
          <w:tcPr>
            <w:tcW w:w="4973" w:type="dxa"/>
          </w:tcPr>
          <w:p w14:paraId="0AE72BAC" w14:textId="77777777" w:rsidR="00FB0FF4" w:rsidRDefault="00FB0FF4" w:rsidP="00FB0FF4">
            <w:r>
              <w:rPr>
                <w:vanish/>
              </w:rPr>
              <w:t>[DtBiljahr_von.:</w:t>
            </w:r>
            <w:r w:rsidRPr="009F0E1F">
              <w:t>@</w:t>
            </w:r>
            <w:r>
              <w:t>Datum@</w:t>
            </w:r>
            <w:r>
              <w:rPr>
                <w:vanish/>
              </w:rPr>
              <w:t>]</w:t>
            </w:r>
            <w:r>
              <w:t xml:space="preserve"> bis </w:t>
            </w:r>
            <w:r>
              <w:rPr>
                <w:vanish/>
              </w:rPr>
              <w:t>[DtBiljahr_bis.:</w:t>
            </w:r>
            <w:r>
              <w:t>@Datum@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</w:tr>
      <w:tr w:rsidR="00FB0FF4" w14:paraId="13C7D2B1" w14:textId="77777777" w:rsidTr="00FB0FF4">
        <w:trPr>
          <w:cantSplit/>
        </w:trPr>
        <w:tc>
          <w:tcPr>
            <w:tcW w:w="1293" w:type="dxa"/>
          </w:tcPr>
          <w:p w14:paraId="7DC8E261" w14:textId="77777777" w:rsidR="00FB0FF4" w:rsidRDefault="00FB0FF4" w:rsidP="00FB0FF4"/>
        </w:tc>
        <w:tc>
          <w:tcPr>
            <w:tcW w:w="2738" w:type="dxa"/>
          </w:tcPr>
          <w:p w14:paraId="1EA1A817" w14:textId="77777777" w:rsidR="00FB0FF4" w:rsidRDefault="00FB0FF4" w:rsidP="00FB0FF4"/>
        </w:tc>
        <w:tc>
          <w:tcPr>
            <w:tcW w:w="4973" w:type="dxa"/>
          </w:tcPr>
          <w:p w14:paraId="3ABA2FC8" w14:textId="77777777" w:rsidR="00FB0FF4" w:rsidRDefault="00FB0FF4" w:rsidP="00FB0FF4"/>
        </w:tc>
      </w:tr>
      <w:tr w:rsidR="00FB0FF4" w14:paraId="0B8F5A82" w14:textId="77777777" w:rsidTr="00FB0FF4">
        <w:trPr>
          <w:cantSplit/>
        </w:trPr>
        <w:tc>
          <w:tcPr>
            <w:tcW w:w="1293" w:type="dxa"/>
          </w:tcPr>
          <w:p w14:paraId="73EA8B44" w14:textId="77777777" w:rsidR="00FB0FF4" w:rsidRDefault="00FB0FF4" w:rsidP="00FB0FF4"/>
        </w:tc>
        <w:tc>
          <w:tcPr>
            <w:tcW w:w="2738" w:type="dxa"/>
          </w:tcPr>
          <w:p w14:paraId="07EDAE09" w14:textId="77777777" w:rsidR="00FB0FF4" w:rsidRDefault="00FB0FF4" w:rsidP="00FB0FF4">
            <w:r>
              <w:t>Dauer der Gesellschaft:</w:t>
            </w:r>
          </w:p>
        </w:tc>
        <w:tc>
          <w:tcPr>
            <w:tcW w:w="4973" w:type="dxa"/>
          </w:tcPr>
          <w:p w14:paraId="443A4C56" w14:textId="77777777" w:rsidR="00FB0FF4" w:rsidRDefault="00FB0FF4" w:rsidP="00FB0FF4">
            <w:r>
              <w:t>Die Gesellschaft ist auf unbestimmte Zeit geschlossen.</w:t>
            </w:r>
          </w:p>
        </w:tc>
      </w:tr>
      <w:tr w:rsidR="00FB0FF4" w14:paraId="604377DA" w14:textId="77777777" w:rsidTr="00FB0FF4">
        <w:trPr>
          <w:cantSplit/>
        </w:trPr>
        <w:tc>
          <w:tcPr>
            <w:tcW w:w="1293" w:type="dxa"/>
          </w:tcPr>
          <w:p w14:paraId="158FE9D9" w14:textId="77777777" w:rsidR="00FB0FF4" w:rsidRDefault="00FB0FF4" w:rsidP="00FB0FF4"/>
        </w:tc>
        <w:tc>
          <w:tcPr>
            <w:tcW w:w="2738" w:type="dxa"/>
          </w:tcPr>
          <w:p w14:paraId="4D0ADB49" w14:textId="77777777" w:rsidR="00FB0FF4" w:rsidRDefault="00FB0FF4" w:rsidP="00FB0FF4"/>
        </w:tc>
        <w:tc>
          <w:tcPr>
            <w:tcW w:w="4973" w:type="dxa"/>
          </w:tcPr>
          <w:p w14:paraId="348B54DD" w14:textId="77777777" w:rsidR="00FB0FF4" w:rsidRDefault="00FB0FF4" w:rsidP="00FB0FF4"/>
        </w:tc>
      </w:tr>
      <w:tr w:rsidR="00FB0FF4" w14:paraId="6A8BDF88" w14:textId="77777777" w:rsidTr="00FB0FF4">
        <w:trPr>
          <w:cantSplit/>
        </w:trPr>
        <w:tc>
          <w:tcPr>
            <w:tcW w:w="1293" w:type="dxa"/>
          </w:tcPr>
          <w:p w14:paraId="1759D0AC" w14:textId="77777777" w:rsidR="00FB0FF4" w:rsidRDefault="00FB0FF4" w:rsidP="00FB0FF4"/>
        </w:tc>
        <w:tc>
          <w:tcPr>
            <w:tcW w:w="2738" w:type="dxa"/>
          </w:tcPr>
          <w:p w14:paraId="6BA70E3B" w14:textId="77777777" w:rsidR="00FB0FF4" w:rsidRDefault="00FB0FF4" w:rsidP="00FB0FF4">
            <w:r>
              <w:t>Gesellschafter:</w:t>
            </w:r>
          </w:p>
        </w:tc>
        <w:tc>
          <w:tcPr>
            <w:tcW w:w="4973" w:type="dxa"/>
          </w:tcPr>
          <w:p w14:paraId="02D9CCAC" w14:textId="77777777" w:rsidR="00FB0FF4" w:rsidRDefault="00FB0FF4" w:rsidP="00FB0FF4">
            <w:r>
              <w:t>Persönlich haftende Gesellschafterin:</w:t>
            </w:r>
          </w:p>
          <w:p w14:paraId="788D90DD" w14:textId="77777777" w:rsidR="00FB0FF4" w:rsidRPr="00E40C8A" w:rsidRDefault="00FB0FF4" w:rsidP="00FB0FF4">
            <w:pPr>
              <w:spacing w:before="120"/>
            </w:pPr>
            <w:r w:rsidRPr="00E40C8A">
              <w:rPr>
                <w:vanish/>
              </w:rPr>
              <w:t>[UserVariable.Gesellschafter1:</w:t>
            </w:r>
            <w:r>
              <w:t>#</w:t>
            </w:r>
            <w:r w:rsidRPr="00E40C8A">
              <w:t>Gesellschafter1</w:t>
            </w:r>
            <w:r>
              <w:t>#</w:t>
            </w:r>
            <w:r w:rsidRPr="00E40C8A">
              <w:rPr>
                <w:vanish/>
              </w:rPr>
              <w:t>]</w:t>
            </w:r>
          </w:p>
          <w:p w14:paraId="69FB58D5" w14:textId="77777777" w:rsidR="00FB0FF4" w:rsidRDefault="00FB0FF4" w:rsidP="00FB0FF4">
            <w:r w:rsidRPr="00E40C8A">
              <w:t xml:space="preserve">Anteil: </w:t>
            </w:r>
            <w:r w:rsidRPr="00E40C8A">
              <w:rPr>
                <w:vanish/>
              </w:rPr>
              <w:t>[UserVariable.Anteil Gesellschafter1 in %:</w:t>
            </w:r>
            <w:r>
              <w:t>#</w:t>
            </w:r>
            <w:r w:rsidRPr="00E40C8A">
              <w:t>Anteil</w:t>
            </w:r>
            <w:r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FB0FF4" w14:paraId="344CA06B" w14:textId="77777777" w:rsidTr="00FB0FF4">
        <w:trPr>
          <w:cantSplit/>
        </w:trPr>
        <w:tc>
          <w:tcPr>
            <w:tcW w:w="1293" w:type="dxa"/>
          </w:tcPr>
          <w:p w14:paraId="130B63CA" w14:textId="77777777" w:rsidR="00FB0FF4" w:rsidRDefault="00FB0FF4" w:rsidP="00FB0FF4"/>
        </w:tc>
        <w:tc>
          <w:tcPr>
            <w:tcW w:w="2738" w:type="dxa"/>
          </w:tcPr>
          <w:p w14:paraId="36FFE7C4" w14:textId="77777777" w:rsidR="00FB0FF4" w:rsidRDefault="00FB0FF4" w:rsidP="00FB0FF4"/>
        </w:tc>
        <w:tc>
          <w:tcPr>
            <w:tcW w:w="4973" w:type="dxa"/>
          </w:tcPr>
          <w:p w14:paraId="126B2A90" w14:textId="77777777" w:rsidR="00FB0FF4" w:rsidRDefault="00FB0FF4" w:rsidP="00FB0FF4"/>
        </w:tc>
      </w:tr>
      <w:tr w:rsidR="00FB0FF4" w14:paraId="3AF99BE6" w14:textId="77777777" w:rsidTr="00FB0FF4">
        <w:trPr>
          <w:cantSplit/>
        </w:trPr>
        <w:tc>
          <w:tcPr>
            <w:tcW w:w="1293" w:type="dxa"/>
          </w:tcPr>
          <w:p w14:paraId="7AB2F4FF" w14:textId="77777777" w:rsidR="00FB0FF4" w:rsidRDefault="00FB0FF4" w:rsidP="00FB0FF4"/>
        </w:tc>
        <w:tc>
          <w:tcPr>
            <w:tcW w:w="2738" w:type="dxa"/>
          </w:tcPr>
          <w:p w14:paraId="3E6DC975" w14:textId="77777777" w:rsidR="00FB0FF4" w:rsidRDefault="00FB0FF4" w:rsidP="00FB0FF4"/>
        </w:tc>
        <w:tc>
          <w:tcPr>
            <w:tcW w:w="4973" w:type="dxa"/>
          </w:tcPr>
          <w:p w14:paraId="14D659DC" w14:textId="77777777" w:rsidR="00FB0FF4" w:rsidRDefault="00FB0FF4" w:rsidP="00FB0FF4">
            <w:r>
              <w:t>Kommanditisten:</w:t>
            </w:r>
          </w:p>
          <w:p w14:paraId="7E4203EA" w14:textId="77777777" w:rsidR="00FB0FF4" w:rsidRPr="00E40C8A" w:rsidRDefault="00FB0FF4" w:rsidP="00FB0FF4">
            <w:pPr>
              <w:spacing w:before="120"/>
            </w:pPr>
            <w:r>
              <w:rPr>
                <w:vanish/>
              </w:rPr>
              <w:t>[UserVariable.Gesellschafter2</w:t>
            </w:r>
            <w:r w:rsidRPr="00E40C8A">
              <w:rPr>
                <w:vanish/>
              </w:rPr>
              <w:t>:</w:t>
            </w:r>
            <w:r>
              <w:t>#Gesellschafter2#</w:t>
            </w:r>
            <w:r w:rsidRPr="00E40C8A">
              <w:rPr>
                <w:vanish/>
              </w:rPr>
              <w:t>]</w:t>
            </w:r>
          </w:p>
          <w:p w14:paraId="459D34A6" w14:textId="77777777" w:rsidR="00FB0FF4" w:rsidRDefault="00FB0FF4" w:rsidP="00FB0FF4">
            <w:r w:rsidRPr="00E40C8A">
              <w:t xml:space="preserve">Anteil: </w:t>
            </w:r>
            <w:r w:rsidRPr="00E40C8A">
              <w:rPr>
                <w:vanish/>
              </w:rPr>
              <w:t>[UserVariable.Anteil Gesellschafter</w:t>
            </w:r>
            <w:r>
              <w:rPr>
                <w:vanish/>
              </w:rPr>
              <w:t>2</w:t>
            </w:r>
            <w:r w:rsidRPr="00E40C8A">
              <w:rPr>
                <w:vanish/>
              </w:rPr>
              <w:t xml:space="preserve"> in %:</w:t>
            </w:r>
            <w:r>
              <w:t>#</w:t>
            </w:r>
            <w:r w:rsidRPr="00E40C8A">
              <w:t>Anteil</w:t>
            </w:r>
            <w:r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FB0FF4" w14:paraId="2CC0B211" w14:textId="77777777" w:rsidTr="00FB0FF4">
        <w:trPr>
          <w:cantSplit/>
        </w:trPr>
        <w:tc>
          <w:tcPr>
            <w:tcW w:w="1293" w:type="dxa"/>
          </w:tcPr>
          <w:p w14:paraId="14DE86FF" w14:textId="77777777" w:rsidR="00FB0FF4" w:rsidRDefault="00FB0FF4" w:rsidP="00FB0FF4"/>
        </w:tc>
        <w:tc>
          <w:tcPr>
            <w:tcW w:w="2738" w:type="dxa"/>
          </w:tcPr>
          <w:p w14:paraId="37EDA035" w14:textId="77777777" w:rsidR="00FB0FF4" w:rsidRDefault="00FB0FF4" w:rsidP="00FB0FF4"/>
        </w:tc>
        <w:tc>
          <w:tcPr>
            <w:tcW w:w="4973" w:type="dxa"/>
          </w:tcPr>
          <w:p w14:paraId="3227D43E" w14:textId="77777777" w:rsidR="00FB0FF4" w:rsidRPr="00E40C8A" w:rsidRDefault="00FB0FF4" w:rsidP="00FB0FF4">
            <w:pPr>
              <w:spacing w:before="120"/>
            </w:pPr>
            <w:r>
              <w:rPr>
                <w:vanish/>
              </w:rPr>
              <w:t>[UserVariable.Gesellschafter3</w:t>
            </w:r>
            <w:r w:rsidRPr="00E40C8A">
              <w:rPr>
                <w:vanish/>
              </w:rPr>
              <w:t>:</w:t>
            </w:r>
            <w:r>
              <w:t>#Gesellschafter3#</w:t>
            </w:r>
            <w:r w:rsidRPr="00E40C8A">
              <w:rPr>
                <w:vanish/>
              </w:rPr>
              <w:t>]</w:t>
            </w:r>
          </w:p>
          <w:p w14:paraId="3D0610D6" w14:textId="77777777" w:rsidR="00FB0FF4" w:rsidRDefault="00FB0FF4" w:rsidP="00FB0FF4">
            <w:r w:rsidRPr="00E40C8A">
              <w:t xml:space="preserve">Anteil: </w:t>
            </w:r>
            <w:r w:rsidRPr="00E40C8A">
              <w:rPr>
                <w:vanish/>
              </w:rPr>
              <w:t>[UserVariable.Anteil Gesellschafter</w:t>
            </w:r>
            <w:r>
              <w:rPr>
                <w:vanish/>
              </w:rPr>
              <w:t>3</w:t>
            </w:r>
            <w:r w:rsidRPr="00E40C8A">
              <w:rPr>
                <w:vanish/>
              </w:rPr>
              <w:t xml:space="preserve"> in %:</w:t>
            </w:r>
            <w:r>
              <w:t>#</w:t>
            </w:r>
            <w:r w:rsidRPr="00E40C8A">
              <w:t>Anteil</w:t>
            </w:r>
            <w:r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FB0FF4" w14:paraId="1BA58C7C" w14:textId="77777777" w:rsidTr="00FB0FF4">
        <w:trPr>
          <w:cantSplit/>
        </w:trPr>
        <w:tc>
          <w:tcPr>
            <w:tcW w:w="1293" w:type="dxa"/>
          </w:tcPr>
          <w:p w14:paraId="777C0539" w14:textId="77777777" w:rsidR="00FB0FF4" w:rsidRDefault="00FB0FF4" w:rsidP="00FB0FF4"/>
        </w:tc>
        <w:tc>
          <w:tcPr>
            <w:tcW w:w="2738" w:type="dxa"/>
          </w:tcPr>
          <w:p w14:paraId="6BE14DBF" w14:textId="77777777" w:rsidR="00FB0FF4" w:rsidRDefault="00FB0FF4" w:rsidP="00FB0FF4"/>
        </w:tc>
        <w:tc>
          <w:tcPr>
            <w:tcW w:w="4973" w:type="dxa"/>
          </w:tcPr>
          <w:p w14:paraId="3D7083E9" w14:textId="77777777" w:rsidR="00FB0FF4" w:rsidRPr="00E40C8A" w:rsidRDefault="00FB0FF4" w:rsidP="00FB0FF4">
            <w:pPr>
              <w:spacing w:before="120"/>
            </w:pPr>
            <w:r>
              <w:rPr>
                <w:vanish/>
              </w:rPr>
              <w:t>[UserVariable.Gesellschafter4</w:t>
            </w:r>
            <w:r w:rsidRPr="00E40C8A">
              <w:rPr>
                <w:vanish/>
              </w:rPr>
              <w:t>:</w:t>
            </w:r>
            <w:r w:rsidRPr="00E40C8A">
              <w:t>@</w:t>
            </w:r>
            <w:r>
              <w:t>Gesellschafter4</w:t>
            </w:r>
            <w:r w:rsidRPr="00E40C8A">
              <w:t>@</w:t>
            </w:r>
            <w:r w:rsidRPr="00E40C8A">
              <w:rPr>
                <w:vanish/>
              </w:rPr>
              <w:t>]</w:t>
            </w:r>
          </w:p>
          <w:p w14:paraId="20814E4C" w14:textId="77777777" w:rsidR="00FB0FF4" w:rsidRDefault="00FB0FF4" w:rsidP="00FB0FF4">
            <w:r w:rsidRPr="00E40C8A">
              <w:t xml:space="preserve">Anteil: </w:t>
            </w:r>
            <w:r w:rsidRPr="00E40C8A">
              <w:rPr>
                <w:vanish/>
              </w:rPr>
              <w:t>[UserVariable.Anteil Gesellschafter</w:t>
            </w:r>
            <w:r>
              <w:rPr>
                <w:vanish/>
              </w:rPr>
              <w:t>4</w:t>
            </w:r>
            <w:r w:rsidRPr="00E40C8A">
              <w:rPr>
                <w:vanish/>
              </w:rPr>
              <w:t xml:space="preserve"> in %:</w:t>
            </w:r>
            <w:r>
              <w:t>#</w:t>
            </w:r>
            <w:r w:rsidRPr="00E40C8A">
              <w:t>Anteil</w:t>
            </w:r>
            <w:r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FB0FF4" w14:paraId="2BF47C1E" w14:textId="77777777" w:rsidTr="00FB0FF4">
        <w:trPr>
          <w:cantSplit/>
        </w:trPr>
        <w:tc>
          <w:tcPr>
            <w:tcW w:w="1293" w:type="dxa"/>
          </w:tcPr>
          <w:p w14:paraId="390B207A" w14:textId="77777777" w:rsidR="00FB0FF4" w:rsidRDefault="00FB0FF4" w:rsidP="00FB0FF4"/>
        </w:tc>
        <w:tc>
          <w:tcPr>
            <w:tcW w:w="2738" w:type="dxa"/>
          </w:tcPr>
          <w:p w14:paraId="7AE9C155" w14:textId="77777777" w:rsidR="00FB0FF4" w:rsidRDefault="00FB0FF4" w:rsidP="00FB0FF4"/>
        </w:tc>
        <w:tc>
          <w:tcPr>
            <w:tcW w:w="4973" w:type="dxa"/>
          </w:tcPr>
          <w:p w14:paraId="74AAD1FC" w14:textId="77777777" w:rsidR="00FB0FF4" w:rsidRPr="00E40C8A" w:rsidRDefault="00FB0FF4" w:rsidP="00FB0FF4">
            <w:pPr>
              <w:spacing w:before="120"/>
            </w:pPr>
            <w:r>
              <w:rPr>
                <w:vanish/>
              </w:rPr>
              <w:t>[UserVariable.Gesellschafter5</w:t>
            </w:r>
            <w:r w:rsidRPr="00E40C8A">
              <w:rPr>
                <w:vanish/>
              </w:rPr>
              <w:t>:</w:t>
            </w:r>
            <w:r w:rsidRPr="00E40C8A">
              <w:t>@</w:t>
            </w:r>
            <w:r>
              <w:t>Gesellschafter5</w:t>
            </w:r>
            <w:r w:rsidRPr="00E40C8A">
              <w:t>@</w:t>
            </w:r>
            <w:r w:rsidRPr="00E40C8A">
              <w:rPr>
                <w:vanish/>
              </w:rPr>
              <w:t>]</w:t>
            </w:r>
          </w:p>
          <w:p w14:paraId="5846B757" w14:textId="77777777" w:rsidR="00FB0FF4" w:rsidRDefault="00FB0FF4" w:rsidP="00FB0FF4">
            <w:r w:rsidRPr="00E40C8A">
              <w:t xml:space="preserve">Anteil: </w:t>
            </w:r>
            <w:r w:rsidRPr="00E40C8A">
              <w:rPr>
                <w:vanish/>
              </w:rPr>
              <w:t>[UserVariable.Anteil Gesellschafter</w:t>
            </w:r>
            <w:r>
              <w:rPr>
                <w:vanish/>
              </w:rPr>
              <w:t>5</w:t>
            </w:r>
            <w:r w:rsidRPr="00E40C8A">
              <w:rPr>
                <w:vanish/>
              </w:rPr>
              <w:t xml:space="preserve"> in %:</w:t>
            </w:r>
            <w:r>
              <w:t>#</w:t>
            </w:r>
            <w:r w:rsidRPr="00E40C8A">
              <w:t>Anteil</w:t>
            </w:r>
            <w:r>
              <w:t>#</w:t>
            </w:r>
            <w:r w:rsidRPr="00E40C8A">
              <w:rPr>
                <w:vanish/>
              </w:rPr>
              <w:t>]</w:t>
            </w:r>
            <w:r w:rsidRPr="00E40C8A">
              <w:t xml:space="preserve"> %</w:t>
            </w:r>
          </w:p>
        </w:tc>
      </w:tr>
      <w:tr w:rsidR="00FB0FF4" w14:paraId="4CE26DE4" w14:textId="77777777" w:rsidTr="00FB0FF4">
        <w:trPr>
          <w:cantSplit/>
        </w:trPr>
        <w:tc>
          <w:tcPr>
            <w:tcW w:w="1293" w:type="dxa"/>
          </w:tcPr>
          <w:p w14:paraId="5D4A59DF" w14:textId="77777777" w:rsidR="00FB0FF4" w:rsidRDefault="00FB0FF4" w:rsidP="00FB0FF4"/>
        </w:tc>
        <w:tc>
          <w:tcPr>
            <w:tcW w:w="2738" w:type="dxa"/>
          </w:tcPr>
          <w:p w14:paraId="0866AB17" w14:textId="77777777" w:rsidR="00FB0FF4" w:rsidRDefault="00FB0FF4" w:rsidP="00FB0FF4"/>
        </w:tc>
        <w:tc>
          <w:tcPr>
            <w:tcW w:w="4973" w:type="dxa"/>
          </w:tcPr>
          <w:p w14:paraId="65BE341F" w14:textId="77777777" w:rsidR="00FB0FF4" w:rsidRDefault="00FB0FF4" w:rsidP="00FB0FF4"/>
        </w:tc>
      </w:tr>
      <w:tr w:rsidR="00FB0FF4" w14:paraId="15BFD210" w14:textId="77777777" w:rsidTr="00FB0FF4">
        <w:trPr>
          <w:cantSplit/>
        </w:trPr>
        <w:tc>
          <w:tcPr>
            <w:tcW w:w="1293" w:type="dxa"/>
          </w:tcPr>
          <w:p w14:paraId="259E9B7F" w14:textId="77777777" w:rsidR="00FB0FF4" w:rsidRDefault="00FB0FF4" w:rsidP="00FB0FF4"/>
        </w:tc>
        <w:tc>
          <w:tcPr>
            <w:tcW w:w="2738" w:type="dxa"/>
          </w:tcPr>
          <w:p w14:paraId="50C01E8B" w14:textId="77777777" w:rsidR="00FB0FF4" w:rsidRDefault="00FB0FF4" w:rsidP="00FB0FF4">
            <w:r>
              <w:t>Geschäftsführung:</w:t>
            </w:r>
          </w:p>
        </w:tc>
        <w:tc>
          <w:tcPr>
            <w:tcW w:w="4973" w:type="dxa"/>
          </w:tcPr>
          <w:p w14:paraId="7560984E" w14:textId="4662893B" w:rsidR="00FB0FF4" w:rsidRDefault="00FB0FF4" w:rsidP="00FB0FF4">
            <w:r>
              <w:t xml:space="preserve">Die </w:t>
            </w:r>
            <w:r w:rsidRPr="00E40C8A">
              <w:t>Geschäftsführung und Vertretung</w:t>
            </w:r>
            <w:r>
              <w:t xml:space="preserve"> obliegt der persönlich haftenden Gesellschafterin, die als Gesellschaft mit beschränkter Haftung durch ihre satzungsgemäß bestellten und im </w:t>
            </w:r>
            <w:r w:rsidR="00FE3F95">
              <w:t>Handelsregister</w:t>
            </w:r>
            <w:r>
              <w:t xml:space="preserve"> eingetragenen Organe handelt.</w:t>
            </w:r>
          </w:p>
        </w:tc>
      </w:tr>
      <w:tr w:rsidR="00FB0FF4" w14:paraId="1DA65A9C" w14:textId="77777777" w:rsidTr="00FB0FF4">
        <w:trPr>
          <w:cantSplit/>
        </w:trPr>
        <w:tc>
          <w:tcPr>
            <w:tcW w:w="1293" w:type="dxa"/>
          </w:tcPr>
          <w:p w14:paraId="7AEA6EAD" w14:textId="77777777" w:rsidR="00FB0FF4" w:rsidRDefault="00FB0FF4" w:rsidP="00FB0FF4"/>
        </w:tc>
        <w:tc>
          <w:tcPr>
            <w:tcW w:w="2738" w:type="dxa"/>
          </w:tcPr>
          <w:p w14:paraId="0EA4CBE7" w14:textId="77777777" w:rsidR="00FB0FF4" w:rsidRDefault="00FB0FF4" w:rsidP="00FB0FF4"/>
        </w:tc>
        <w:tc>
          <w:tcPr>
            <w:tcW w:w="4973" w:type="dxa"/>
          </w:tcPr>
          <w:p w14:paraId="632F0381" w14:textId="77777777" w:rsidR="00FB0FF4" w:rsidRDefault="00FB0FF4" w:rsidP="00FB0FF4"/>
        </w:tc>
      </w:tr>
      <w:tr w:rsidR="00FB0FF4" w14:paraId="73D381EA" w14:textId="77777777" w:rsidTr="00FB0FF4">
        <w:trPr>
          <w:cantSplit/>
        </w:trPr>
        <w:tc>
          <w:tcPr>
            <w:tcW w:w="1293" w:type="dxa"/>
          </w:tcPr>
          <w:p w14:paraId="11EED7FC" w14:textId="77777777" w:rsidR="00FB0FF4" w:rsidRDefault="00FB0FF4" w:rsidP="00FB0FF4"/>
        </w:tc>
        <w:tc>
          <w:tcPr>
            <w:tcW w:w="2738" w:type="dxa"/>
          </w:tcPr>
          <w:p w14:paraId="12E092B3" w14:textId="77777777" w:rsidR="00FB0FF4" w:rsidRDefault="00FB0FF4" w:rsidP="00FB0FF4">
            <w:r>
              <w:t>Prokura:</w:t>
            </w:r>
          </w:p>
        </w:tc>
        <w:tc>
          <w:tcPr>
            <w:tcW w:w="4973" w:type="dxa"/>
          </w:tcPr>
          <w:p w14:paraId="4C68A0B0" w14:textId="77777777" w:rsidR="00FB0FF4" w:rsidRPr="009F0E1F" w:rsidRDefault="00FB0FF4" w:rsidP="00FB0FF4">
            <w:r w:rsidRPr="009F0E1F">
              <w:rPr>
                <w:vanish/>
              </w:rPr>
              <w:t>[UserVariable.Prokura:</w:t>
            </w:r>
            <w:r>
              <w:t>#</w:t>
            </w:r>
            <w:r w:rsidRPr="009F0E1F">
              <w:t>Prokura</w:t>
            </w:r>
            <w:r>
              <w:t>#</w:t>
            </w:r>
            <w:r w:rsidRPr="009F0E1F">
              <w:rPr>
                <w:vanish/>
              </w:rPr>
              <w:t>]</w:t>
            </w:r>
          </w:p>
          <w:p w14:paraId="64E95A99" w14:textId="77777777" w:rsidR="00FB0FF4" w:rsidRDefault="00FB0FF4" w:rsidP="00FB0FF4">
            <w:r>
              <w:t>Allein-, Gesamtvertretung,</w:t>
            </w:r>
          </w:p>
          <w:p w14:paraId="6745978A" w14:textId="77777777" w:rsidR="00FB0FF4" w:rsidRDefault="00FB0FF4" w:rsidP="00FB0FF4">
            <w:r>
              <w:t>Befreiung von § 181 BGB</w:t>
            </w:r>
          </w:p>
        </w:tc>
      </w:tr>
      <w:tr w:rsidR="00FB0FF4" w14:paraId="101C286C" w14:textId="77777777" w:rsidTr="00FB0FF4">
        <w:trPr>
          <w:cantSplit/>
        </w:trPr>
        <w:tc>
          <w:tcPr>
            <w:tcW w:w="1293" w:type="dxa"/>
          </w:tcPr>
          <w:p w14:paraId="142BE6B8" w14:textId="77777777" w:rsidR="00FB0FF4" w:rsidRDefault="00FB0FF4" w:rsidP="00FB0FF4"/>
        </w:tc>
        <w:tc>
          <w:tcPr>
            <w:tcW w:w="2738" w:type="dxa"/>
          </w:tcPr>
          <w:p w14:paraId="733EEC4B" w14:textId="77777777" w:rsidR="00FB0FF4" w:rsidRDefault="00FB0FF4" w:rsidP="00FB0FF4"/>
        </w:tc>
        <w:tc>
          <w:tcPr>
            <w:tcW w:w="4973" w:type="dxa"/>
          </w:tcPr>
          <w:p w14:paraId="4FFBF613" w14:textId="77777777" w:rsidR="00FB0FF4" w:rsidRDefault="00FB0FF4" w:rsidP="00FB0FF4"/>
        </w:tc>
      </w:tr>
      <w:tr w:rsidR="00FB0FF4" w14:paraId="0744446C" w14:textId="77777777" w:rsidTr="00FB0FF4">
        <w:trPr>
          <w:cantSplit/>
        </w:trPr>
        <w:tc>
          <w:tcPr>
            <w:tcW w:w="1293" w:type="dxa"/>
          </w:tcPr>
          <w:p w14:paraId="234771D5" w14:textId="77777777" w:rsidR="00FB0FF4" w:rsidRDefault="00FB0FF4" w:rsidP="00FB0FF4"/>
        </w:tc>
        <w:tc>
          <w:tcPr>
            <w:tcW w:w="2738" w:type="dxa"/>
          </w:tcPr>
          <w:p w14:paraId="06E6AD82" w14:textId="77777777" w:rsidR="00FB0FF4" w:rsidRDefault="00FB0FF4" w:rsidP="00FB0FF4">
            <w:r>
              <w:t>Betriebsrat:</w:t>
            </w:r>
          </w:p>
        </w:tc>
        <w:tc>
          <w:tcPr>
            <w:tcW w:w="4973" w:type="dxa"/>
          </w:tcPr>
          <w:p w14:paraId="5A9AFF62" w14:textId="77777777" w:rsidR="00FB0FF4" w:rsidRDefault="00FB0FF4" w:rsidP="00FB0FF4">
            <w:r>
              <w:t>ja / nein</w:t>
            </w:r>
          </w:p>
        </w:tc>
      </w:tr>
      <w:tr w:rsidR="00FB0FF4" w14:paraId="248B4408" w14:textId="77777777" w:rsidTr="00FB0FF4">
        <w:trPr>
          <w:cantSplit/>
        </w:trPr>
        <w:tc>
          <w:tcPr>
            <w:tcW w:w="1293" w:type="dxa"/>
          </w:tcPr>
          <w:p w14:paraId="61019356" w14:textId="77777777" w:rsidR="00FB0FF4" w:rsidRDefault="00FB0FF4" w:rsidP="00FB0FF4"/>
        </w:tc>
        <w:tc>
          <w:tcPr>
            <w:tcW w:w="2738" w:type="dxa"/>
          </w:tcPr>
          <w:p w14:paraId="147E3B9D" w14:textId="77777777" w:rsidR="00FB0FF4" w:rsidRDefault="00FB0FF4" w:rsidP="00FB0FF4"/>
        </w:tc>
        <w:tc>
          <w:tcPr>
            <w:tcW w:w="4973" w:type="dxa"/>
          </w:tcPr>
          <w:p w14:paraId="49C1A2B1" w14:textId="77777777" w:rsidR="00FB0FF4" w:rsidRDefault="00FB0FF4" w:rsidP="00FB0FF4"/>
        </w:tc>
      </w:tr>
      <w:tr w:rsidR="00FB0FF4" w14:paraId="38100A26" w14:textId="77777777" w:rsidTr="00FB0FF4">
        <w:trPr>
          <w:cantSplit/>
        </w:trPr>
        <w:tc>
          <w:tcPr>
            <w:tcW w:w="1293" w:type="dxa"/>
          </w:tcPr>
          <w:p w14:paraId="0DBDB7AF" w14:textId="77777777" w:rsidR="00FB0FF4" w:rsidRDefault="00FB0FF4" w:rsidP="00FB0FF4"/>
        </w:tc>
        <w:tc>
          <w:tcPr>
            <w:tcW w:w="2738" w:type="dxa"/>
          </w:tcPr>
          <w:p w14:paraId="423C60B5" w14:textId="77777777" w:rsidR="00FB0FF4" w:rsidRDefault="00FB0FF4" w:rsidP="00FB0FF4">
            <w:r>
              <w:t>Regularien:</w:t>
            </w:r>
          </w:p>
        </w:tc>
        <w:tc>
          <w:tcPr>
            <w:tcW w:w="4973" w:type="dxa"/>
          </w:tcPr>
          <w:p w14:paraId="2156D912" w14:textId="77777777" w:rsidR="00FB0FF4" w:rsidRDefault="00FB0FF4" w:rsidP="00FB0FF4">
            <w:r>
              <w:t xml:space="preserve">Der Vorjahresabschluss wurde durch die Gesellschafterversammlung vom </w:t>
            </w:r>
            <w:r w:rsidRPr="009F0E1F">
              <w:rPr>
                <w:vanish/>
              </w:rPr>
              <w:t>[UserVariable.Datum Ges-Versammlung:</w:t>
            </w:r>
            <w:r>
              <w:t>#</w:t>
            </w:r>
            <w:r w:rsidRPr="009F0E1F">
              <w:t>Datum</w:t>
            </w:r>
            <w:r>
              <w:t>#</w:t>
            </w:r>
            <w:r w:rsidRPr="009F0E1F">
              <w:rPr>
                <w:vanish/>
              </w:rPr>
              <w:t>]</w:t>
            </w:r>
            <w:r>
              <w:t xml:space="preserve"> festgestellt.</w:t>
            </w:r>
          </w:p>
          <w:p w14:paraId="1BD24ECC" w14:textId="77777777" w:rsidR="00FB0FF4" w:rsidRDefault="00FB0FF4" w:rsidP="00FB0FF4"/>
          <w:p w14:paraId="6E25B7FB" w14:textId="77777777" w:rsidR="00FB0FF4" w:rsidRDefault="00FB0FF4" w:rsidP="00FB0FF4">
            <w:r>
              <w:t>Der Geschäftsführung wurde Entlastung erteilt.</w:t>
            </w:r>
          </w:p>
        </w:tc>
      </w:tr>
      <w:tr w:rsidR="00FB0FF4" w14:paraId="7D14849D" w14:textId="77777777" w:rsidTr="00FB0FF4">
        <w:trPr>
          <w:cantSplit/>
        </w:trPr>
        <w:tc>
          <w:tcPr>
            <w:tcW w:w="1293" w:type="dxa"/>
          </w:tcPr>
          <w:p w14:paraId="5A623848" w14:textId="77777777" w:rsidR="00FB0FF4" w:rsidRDefault="00FB0FF4" w:rsidP="00FB0FF4"/>
        </w:tc>
        <w:tc>
          <w:tcPr>
            <w:tcW w:w="2738" w:type="dxa"/>
          </w:tcPr>
          <w:p w14:paraId="05161241" w14:textId="77777777" w:rsidR="00FB0FF4" w:rsidRDefault="00FB0FF4" w:rsidP="00FB0FF4"/>
        </w:tc>
        <w:tc>
          <w:tcPr>
            <w:tcW w:w="4973" w:type="dxa"/>
          </w:tcPr>
          <w:p w14:paraId="3AC6F0E6" w14:textId="77777777" w:rsidR="00FB0FF4" w:rsidRDefault="00FB0FF4" w:rsidP="00FB0FF4"/>
        </w:tc>
      </w:tr>
      <w:tr w:rsidR="00FB0FF4" w14:paraId="608C2BE9" w14:textId="77777777" w:rsidTr="00FB0FF4">
        <w:trPr>
          <w:cantSplit/>
        </w:trPr>
        <w:tc>
          <w:tcPr>
            <w:tcW w:w="1293" w:type="dxa"/>
          </w:tcPr>
          <w:p w14:paraId="17306BCE" w14:textId="77777777" w:rsidR="00FB0FF4" w:rsidRDefault="00FB0FF4" w:rsidP="00FB0FF4"/>
        </w:tc>
        <w:tc>
          <w:tcPr>
            <w:tcW w:w="2738" w:type="dxa"/>
          </w:tcPr>
          <w:p w14:paraId="37A47F8D" w14:textId="77777777" w:rsidR="00FB0FF4" w:rsidRDefault="00FB0FF4" w:rsidP="00FB0FF4">
            <w:r>
              <w:t>Gesellschafterversammlung:</w:t>
            </w:r>
          </w:p>
        </w:tc>
        <w:tc>
          <w:tcPr>
            <w:tcW w:w="4973" w:type="dxa"/>
          </w:tcPr>
          <w:p w14:paraId="3CBE032A" w14:textId="77777777" w:rsidR="00FB0FF4" w:rsidRDefault="00FB0FF4" w:rsidP="00FB0FF4">
            <w:r>
              <w:t>Im Berichtsjahr wurden die folgenden Gesellschafter-beschlüsse gefasst:</w:t>
            </w:r>
          </w:p>
        </w:tc>
      </w:tr>
      <w:tr w:rsidR="00FB0FF4" w14:paraId="2EEC965A" w14:textId="77777777" w:rsidTr="00FB0FF4">
        <w:trPr>
          <w:cantSplit/>
        </w:trPr>
        <w:tc>
          <w:tcPr>
            <w:tcW w:w="1293" w:type="dxa"/>
          </w:tcPr>
          <w:p w14:paraId="7C7D78AF" w14:textId="77777777" w:rsidR="00FB0FF4" w:rsidRDefault="00FB0FF4" w:rsidP="00FB0FF4"/>
        </w:tc>
        <w:tc>
          <w:tcPr>
            <w:tcW w:w="2738" w:type="dxa"/>
          </w:tcPr>
          <w:p w14:paraId="748BD91E" w14:textId="77777777" w:rsidR="00FB0FF4" w:rsidRDefault="00FB0FF4" w:rsidP="00FB0FF4"/>
        </w:tc>
        <w:tc>
          <w:tcPr>
            <w:tcW w:w="4973" w:type="dxa"/>
          </w:tcPr>
          <w:p w14:paraId="3415445E" w14:textId="77777777" w:rsidR="00FB0FF4" w:rsidRDefault="00FB0FF4" w:rsidP="00FB0FF4"/>
        </w:tc>
      </w:tr>
    </w:tbl>
    <w:p w14:paraId="4550CA1F" w14:textId="77777777" w:rsidR="00E67787" w:rsidRDefault="00E67787"/>
    <w:p w14:paraId="4766CF6B" w14:textId="77777777" w:rsidR="00E67787" w:rsidRDefault="00E67787"/>
    <w:sectPr w:rsidR="00E6778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007445537">
    <w:abstractNumId w:val="9"/>
  </w:num>
  <w:num w:numId="2" w16cid:durableId="1812554187">
    <w:abstractNumId w:val="7"/>
  </w:num>
  <w:num w:numId="3" w16cid:durableId="793325031">
    <w:abstractNumId w:val="6"/>
  </w:num>
  <w:num w:numId="4" w16cid:durableId="646514223">
    <w:abstractNumId w:val="5"/>
  </w:num>
  <w:num w:numId="5" w16cid:durableId="31656366">
    <w:abstractNumId w:val="4"/>
  </w:num>
  <w:num w:numId="6" w16cid:durableId="1306274622">
    <w:abstractNumId w:val="8"/>
  </w:num>
  <w:num w:numId="7" w16cid:durableId="873813013">
    <w:abstractNumId w:val="3"/>
  </w:num>
  <w:num w:numId="8" w16cid:durableId="652098755">
    <w:abstractNumId w:val="2"/>
  </w:num>
  <w:num w:numId="9" w16cid:durableId="856504005">
    <w:abstractNumId w:val="1"/>
  </w:num>
  <w:num w:numId="10" w16cid:durableId="1287658552">
    <w:abstractNumId w:val="0"/>
  </w:num>
  <w:num w:numId="11" w16cid:durableId="376855305">
    <w:abstractNumId w:val="12"/>
  </w:num>
  <w:num w:numId="12" w16cid:durableId="218366566">
    <w:abstractNumId w:val="14"/>
  </w:num>
  <w:num w:numId="13" w16cid:durableId="1660577855">
    <w:abstractNumId w:val="11"/>
  </w:num>
  <w:num w:numId="14" w16cid:durableId="1639384222">
    <w:abstractNumId w:val="10"/>
  </w:num>
  <w:num w:numId="15" w16cid:durableId="4288887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7787"/>
    <w:rsid w:val="0031136A"/>
    <w:rsid w:val="003507C6"/>
    <w:rsid w:val="0074187F"/>
    <w:rsid w:val="00963BDF"/>
    <w:rsid w:val="009F0E1F"/>
    <w:rsid w:val="00D216B9"/>
    <w:rsid w:val="00D23FC5"/>
    <w:rsid w:val="00DD5693"/>
    <w:rsid w:val="00DE3133"/>
    <w:rsid w:val="00E12AE2"/>
    <w:rsid w:val="00E67787"/>
    <w:rsid w:val="00F75D1A"/>
    <w:rsid w:val="00FB0FF4"/>
    <w:rsid w:val="00FE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7DE18"/>
  <w15:chartTrackingRefBased/>
  <w15:docId w15:val="{FF5ECE61-8A5D-48F3-89B4-EBC6016B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BD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963BD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963BDF"/>
    <w:pPr>
      <w:outlineLvl w:val="1"/>
    </w:pPr>
  </w:style>
  <w:style w:type="paragraph" w:styleId="berschrift3">
    <w:name w:val="heading 3"/>
    <w:basedOn w:val="berschrift1"/>
    <w:next w:val="Standard"/>
    <w:qFormat/>
    <w:rsid w:val="00963BD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963BDF"/>
    <w:pPr>
      <w:numPr>
        <w:ilvl w:val="3"/>
        <w:numId w:val="14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963BDF"/>
    <w:pPr>
      <w:numPr>
        <w:ilvl w:val="4"/>
        <w:numId w:val="14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963BDF"/>
    <w:pPr>
      <w:numPr>
        <w:ilvl w:val="5"/>
        <w:numId w:val="14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963BDF"/>
    <w:pPr>
      <w:numPr>
        <w:ilvl w:val="6"/>
        <w:numId w:val="14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963BDF"/>
    <w:pPr>
      <w:numPr>
        <w:ilvl w:val="7"/>
        <w:numId w:val="14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963BDF"/>
    <w:pPr>
      <w:numPr>
        <w:ilvl w:val="8"/>
        <w:numId w:val="14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963BDF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963BDF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963BDF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963BDF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963BDF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963BDF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963BDF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963BD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963BD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963BD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963BD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963BDF"/>
    <w:rPr>
      <w:vanish/>
    </w:rPr>
  </w:style>
  <w:style w:type="paragraph" w:customStyle="1" w:styleId="StandardME">
    <w:name w:val="StandardME"/>
    <w:basedOn w:val="Standard"/>
    <w:rsid w:val="00963BD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963BDF"/>
    <w:pPr>
      <w:jc w:val="both"/>
    </w:pPr>
  </w:style>
  <w:style w:type="paragraph" w:customStyle="1" w:styleId="AnlListen">
    <w:name w:val="AnlListen"/>
    <w:basedOn w:val="Standard"/>
    <w:next w:val="Standard"/>
    <w:rsid w:val="00963BD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963BDF"/>
    <w:pPr>
      <w:ind w:left="283" w:hanging="283"/>
    </w:pPr>
  </w:style>
  <w:style w:type="paragraph" w:styleId="Dokumentstruktur">
    <w:name w:val="Document Map"/>
    <w:basedOn w:val="Standard"/>
    <w:semiHidden/>
    <w:rsid w:val="00963BD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963BDF"/>
    <w:pPr>
      <w:jc w:val="center"/>
    </w:pPr>
  </w:style>
  <w:style w:type="paragraph" w:customStyle="1" w:styleId="HVariante1">
    <w:name w:val="H Variante 1"/>
    <w:basedOn w:val="Standard"/>
    <w:rsid w:val="00963BD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963BD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963BD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963BD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963BDF"/>
  </w:style>
  <w:style w:type="paragraph" w:customStyle="1" w:styleId="HDVariante2">
    <w:name w:val="HD Variante 2"/>
    <w:basedOn w:val="HVariante2"/>
    <w:next w:val="HVariante2"/>
    <w:rsid w:val="00963BDF"/>
  </w:style>
  <w:style w:type="paragraph" w:customStyle="1" w:styleId="HDVariante3">
    <w:name w:val="HD Variante 3"/>
    <w:basedOn w:val="HVariante3"/>
    <w:next w:val="HVariante3"/>
    <w:rsid w:val="00963BDF"/>
  </w:style>
  <w:style w:type="paragraph" w:customStyle="1" w:styleId="HDVariante4">
    <w:name w:val="HD Variante 4"/>
    <w:basedOn w:val="HVariante4"/>
    <w:next w:val="HVariante4"/>
    <w:rsid w:val="00963BDF"/>
  </w:style>
  <w:style w:type="paragraph" w:customStyle="1" w:styleId="HUVariante1">
    <w:name w:val="HU Variante 1"/>
    <w:basedOn w:val="HVariante1"/>
    <w:next w:val="HVariante1"/>
    <w:rsid w:val="00963BDF"/>
  </w:style>
  <w:style w:type="paragraph" w:customStyle="1" w:styleId="HUVariante2">
    <w:name w:val="HU Variante 2"/>
    <w:basedOn w:val="HVariante2"/>
    <w:next w:val="HVariante2"/>
    <w:rsid w:val="00963BDF"/>
  </w:style>
  <w:style w:type="paragraph" w:customStyle="1" w:styleId="HUVariante3">
    <w:name w:val="HU Variante 3"/>
    <w:basedOn w:val="HVariante3"/>
    <w:next w:val="HVariante3"/>
    <w:rsid w:val="00963BDF"/>
  </w:style>
  <w:style w:type="paragraph" w:customStyle="1" w:styleId="HUVariante4">
    <w:name w:val="HU Variante 4"/>
    <w:basedOn w:val="HVariante4"/>
    <w:next w:val="HVariante4"/>
    <w:rsid w:val="00963BDF"/>
  </w:style>
  <w:style w:type="paragraph" w:styleId="Kopfzeile">
    <w:name w:val="header"/>
    <w:basedOn w:val="Standard"/>
    <w:rsid w:val="00963BD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963BDF"/>
    <w:rPr>
      <w:sz w:val="18"/>
    </w:rPr>
  </w:style>
  <w:style w:type="paragraph" w:customStyle="1" w:styleId="NachweisPos">
    <w:name w:val="NachweisPos"/>
    <w:basedOn w:val="Standard"/>
    <w:rsid w:val="00963BDF"/>
    <w:rPr>
      <w:sz w:val="18"/>
    </w:rPr>
  </w:style>
  <w:style w:type="paragraph" w:customStyle="1" w:styleId="NachweisEndsumme">
    <w:name w:val="NachweisEndsumme"/>
    <w:basedOn w:val="NachweisPos"/>
    <w:rsid w:val="00963BDF"/>
    <w:rPr>
      <w:b/>
    </w:rPr>
  </w:style>
  <w:style w:type="paragraph" w:customStyle="1" w:styleId="NachweisSumme">
    <w:name w:val="NachweisSumme"/>
    <w:basedOn w:val="NachweisPos"/>
    <w:rsid w:val="00963BDF"/>
    <w:rPr>
      <w:b/>
    </w:rPr>
  </w:style>
  <w:style w:type="paragraph" w:customStyle="1" w:styleId="PVariante1">
    <w:name w:val="P Variante 1"/>
    <w:basedOn w:val="Standard"/>
    <w:rsid w:val="00963BDF"/>
    <w:rPr>
      <w:sz w:val="18"/>
    </w:rPr>
  </w:style>
  <w:style w:type="paragraph" w:customStyle="1" w:styleId="PVariante2">
    <w:name w:val="P Variante 2"/>
    <w:basedOn w:val="Standard"/>
    <w:rsid w:val="00963BDF"/>
    <w:rPr>
      <w:sz w:val="18"/>
    </w:rPr>
  </w:style>
  <w:style w:type="paragraph" w:customStyle="1" w:styleId="PVariante3">
    <w:name w:val="P Variante 3"/>
    <w:basedOn w:val="Standard"/>
    <w:rsid w:val="00963BDF"/>
    <w:rPr>
      <w:sz w:val="18"/>
    </w:rPr>
  </w:style>
  <w:style w:type="paragraph" w:customStyle="1" w:styleId="PVariante4">
    <w:name w:val="P Variante 4"/>
    <w:basedOn w:val="Standard"/>
    <w:rsid w:val="00963BDF"/>
    <w:rPr>
      <w:sz w:val="18"/>
    </w:rPr>
  </w:style>
  <w:style w:type="paragraph" w:customStyle="1" w:styleId="PDVariante1">
    <w:name w:val="PD Variante 1"/>
    <w:basedOn w:val="PVariante1"/>
    <w:next w:val="PVariante1"/>
    <w:rsid w:val="00963BDF"/>
  </w:style>
  <w:style w:type="paragraph" w:customStyle="1" w:styleId="PDVariante2">
    <w:name w:val="PD Variante 2"/>
    <w:basedOn w:val="PVariante2"/>
    <w:next w:val="PVariante2"/>
    <w:rsid w:val="00963BDF"/>
  </w:style>
  <w:style w:type="paragraph" w:customStyle="1" w:styleId="PDVariante3">
    <w:name w:val="PD Variante 3"/>
    <w:basedOn w:val="PVariante3"/>
    <w:next w:val="PVariante3"/>
    <w:rsid w:val="00963BDF"/>
  </w:style>
  <w:style w:type="paragraph" w:customStyle="1" w:styleId="PDVariante4">
    <w:name w:val="PD Variante 4"/>
    <w:basedOn w:val="PVariante4"/>
    <w:next w:val="PVariante4"/>
    <w:rsid w:val="00963BDF"/>
  </w:style>
  <w:style w:type="paragraph" w:customStyle="1" w:styleId="PUVariante1">
    <w:name w:val="PU Variante 1"/>
    <w:basedOn w:val="PVariante1"/>
    <w:next w:val="PVariante1"/>
    <w:rsid w:val="00963BDF"/>
  </w:style>
  <w:style w:type="paragraph" w:customStyle="1" w:styleId="PUVariante2">
    <w:name w:val="PU Variante 2"/>
    <w:basedOn w:val="PVariante2"/>
    <w:next w:val="PVariante2"/>
    <w:rsid w:val="00963BDF"/>
  </w:style>
  <w:style w:type="paragraph" w:customStyle="1" w:styleId="PUVariante3">
    <w:name w:val="PU Variante 3"/>
    <w:basedOn w:val="PVariante3"/>
    <w:next w:val="PVariante3"/>
    <w:rsid w:val="00963BDF"/>
  </w:style>
  <w:style w:type="paragraph" w:customStyle="1" w:styleId="PUVariante4">
    <w:name w:val="PU Variante 4"/>
    <w:basedOn w:val="PVariante4"/>
    <w:next w:val="PVariante4"/>
    <w:rsid w:val="00963BDF"/>
  </w:style>
  <w:style w:type="paragraph" w:customStyle="1" w:styleId="SVariante1">
    <w:name w:val="S Variante 1"/>
    <w:basedOn w:val="Standard"/>
    <w:rsid w:val="00963BD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963BD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963BD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963BD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963BDF"/>
  </w:style>
  <w:style w:type="paragraph" w:customStyle="1" w:styleId="SDVariante2">
    <w:name w:val="SD Variante 2"/>
    <w:basedOn w:val="SVariante2"/>
    <w:next w:val="SVariante2"/>
    <w:rsid w:val="00963BDF"/>
  </w:style>
  <w:style w:type="paragraph" w:customStyle="1" w:styleId="SDVariante3">
    <w:name w:val="SD Variante 3"/>
    <w:basedOn w:val="SVariante3"/>
    <w:next w:val="SVariante3"/>
    <w:rsid w:val="00963BDF"/>
  </w:style>
  <w:style w:type="paragraph" w:customStyle="1" w:styleId="SDVariante4">
    <w:name w:val="SD Variante 4"/>
    <w:basedOn w:val="SVariante4"/>
    <w:next w:val="SVariante4"/>
    <w:rsid w:val="00963BDF"/>
  </w:style>
  <w:style w:type="character" w:styleId="Seitenzahl">
    <w:name w:val="page number"/>
    <w:basedOn w:val="Absatz-Standardschriftart"/>
    <w:rsid w:val="00963BDF"/>
  </w:style>
  <w:style w:type="paragraph" w:customStyle="1" w:styleId="Steuerung">
    <w:name w:val="Steuerung"/>
    <w:basedOn w:val="Standard"/>
    <w:rsid w:val="00963BDF"/>
    <w:rPr>
      <w:b/>
      <w:vanish/>
    </w:rPr>
  </w:style>
  <w:style w:type="paragraph" w:customStyle="1" w:styleId="SUVariante1">
    <w:name w:val="SU Variante 1"/>
    <w:basedOn w:val="SVariante1"/>
    <w:next w:val="SVariante1"/>
    <w:rsid w:val="00963BDF"/>
  </w:style>
  <w:style w:type="paragraph" w:customStyle="1" w:styleId="SUVariante2">
    <w:name w:val="SU Variante 2"/>
    <w:basedOn w:val="SVariante2"/>
    <w:next w:val="SVariante2"/>
    <w:rsid w:val="00963BDF"/>
  </w:style>
  <w:style w:type="paragraph" w:customStyle="1" w:styleId="SUVariante3">
    <w:name w:val="SU Variante 3"/>
    <w:basedOn w:val="SVariante3"/>
    <w:next w:val="SVariante3"/>
    <w:rsid w:val="00963BDF"/>
  </w:style>
  <w:style w:type="paragraph" w:customStyle="1" w:styleId="SUVariante4">
    <w:name w:val="SU Variante 4"/>
    <w:basedOn w:val="SVariante4"/>
    <w:next w:val="SVariante4"/>
    <w:rsid w:val="00963BDF"/>
  </w:style>
  <w:style w:type="paragraph" w:customStyle="1" w:styleId="UVariante1">
    <w:name w:val="U Variante 1"/>
    <w:basedOn w:val="Standard"/>
    <w:rsid w:val="00963BDF"/>
    <w:rPr>
      <w:b/>
      <w:sz w:val="18"/>
    </w:rPr>
  </w:style>
  <w:style w:type="paragraph" w:customStyle="1" w:styleId="UVariante2">
    <w:name w:val="U Variante 2"/>
    <w:basedOn w:val="Standard"/>
    <w:rsid w:val="00963BD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963BD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963BD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963BDF"/>
    <w:rPr>
      <w:vanish/>
    </w:rPr>
  </w:style>
  <w:style w:type="paragraph" w:customStyle="1" w:styleId="UDVariante1">
    <w:name w:val="UD Variante 1"/>
    <w:basedOn w:val="UVariante1"/>
    <w:next w:val="UVariante1"/>
    <w:rsid w:val="00963BDF"/>
  </w:style>
  <w:style w:type="paragraph" w:customStyle="1" w:styleId="UDVariante2">
    <w:name w:val="UD Variante 2"/>
    <w:basedOn w:val="UVariante2"/>
    <w:next w:val="UVariante2"/>
    <w:rsid w:val="00963BDF"/>
  </w:style>
  <w:style w:type="paragraph" w:customStyle="1" w:styleId="UDVariante3">
    <w:name w:val="UD Variante 3"/>
    <w:basedOn w:val="UVariante3"/>
    <w:next w:val="UVariante3"/>
    <w:rsid w:val="00963BDF"/>
  </w:style>
  <w:style w:type="paragraph" w:customStyle="1" w:styleId="UDVariante4">
    <w:name w:val="UD Variante 4"/>
    <w:basedOn w:val="UVariante4"/>
    <w:next w:val="UVariante4"/>
    <w:rsid w:val="00963BDF"/>
  </w:style>
  <w:style w:type="paragraph" w:customStyle="1" w:styleId="UUVariante1">
    <w:name w:val="UU Variante 1"/>
    <w:basedOn w:val="UVariante1"/>
    <w:next w:val="UVariante1"/>
    <w:rsid w:val="00963BDF"/>
  </w:style>
  <w:style w:type="paragraph" w:customStyle="1" w:styleId="UUVariante2">
    <w:name w:val="UU Variante 2"/>
    <w:basedOn w:val="UVariante2"/>
    <w:next w:val="UVariante2"/>
    <w:rsid w:val="00963BDF"/>
  </w:style>
  <w:style w:type="paragraph" w:customStyle="1" w:styleId="UUVariante3">
    <w:name w:val="UU Variante 3"/>
    <w:basedOn w:val="UVariante3"/>
    <w:next w:val="UVariante3"/>
    <w:rsid w:val="00963BDF"/>
  </w:style>
  <w:style w:type="paragraph" w:customStyle="1" w:styleId="UUVariante4">
    <w:name w:val="UU Variante 4"/>
    <w:basedOn w:val="UVariante4"/>
    <w:next w:val="UVariante4"/>
    <w:rsid w:val="00963BDF"/>
  </w:style>
  <w:style w:type="paragraph" w:styleId="Verzeichnis3">
    <w:name w:val="toc 3"/>
    <w:basedOn w:val="Standard"/>
    <w:next w:val="Standard"/>
    <w:autoRedefine/>
    <w:semiHidden/>
    <w:rsid w:val="00963BDF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963BD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963BDF"/>
  </w:style>
  <w:style w:type="paragraph" w:customStyle="1" w:styleId="VUVariante1">
    <w:name w:val="VU Variante 1"/>
    <w:basedOn w:val="UVariante1"/>
    <w:rsid w:val="00963BD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963BD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963BD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963BD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963BDF"/>
  </w:style>
  <w:style w:type="paragraph" w:customStyle="1" w:styleId="Liste1">
    <w:name w:val="Liste1"/>
    <w:basedOn w:val="Standard"/>
    <w:rsid w:val="00963BDF"/>
    <w:pPr>
      <w:spacing w:before="120" w:after="120"/>
    </w:pPr>
  </w:style>
  <w:style w:type="paragraph" w:customStyle="1" w:styleId="Liste2">
    <w:name w:val="Liste2"/>
    <w:basedOn w:val="Standard"/>
    <w:rsid w:val="00963BDF"/>
  </w:style>
  <w:style w:type="paragraph" w:customStyle="1" w:styleId="Liste3">
    <w:name w:val="Liste3"/>
    <w:basedOn w:val="Standard"/>
    <w:rsid w:val="00963BDF"/>
  </w:style>
  <w:style w:type="paragraph" w:customStyle="1" w:styleId="Liste4">
    <w:name w:val="Liste4"/>
    <w:basedOn w:val="Standard"/>
    <w:rsid w:val="00963BDF"/>
  </w:style>
  <w:style w:type="paragraph" w:customStyle="1" w:styleId="Liste5">
    <w:name w:val="Liste5"/>
    <w:basedOn w:val="Standard"/>
    <w:rsid w:val="00963BDF"/>
  </w:style>
  <w:style w:type="paragraph" w:customStyle="1" w:styleId="StandardErl">
    <w:name w:val="StandardErl"/>
    <w:basedOn w:val="Standard"/>
    <w:rsid w:val="00963BDF"/>
  </w:style>
  <w:style w:type="paragraph" w:customStyle="1" w:styleId="Standarderl1">
    <w:name w:val="Standarderl1"/>
    <w:basedOn w:val="StandardErl"/>
    <w:rsid w:val="00963BD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963BD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963BD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963BD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963BD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963BD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963BDF"/>
  </w:style>
  <w:style w:type="paragraph" w:customStyle="1" w:styleId="Kennzahl1">
    <w:name w:val="Kennzahl1"/>
    <w:basedOn w:val="Standard"/>
    <w:rsid w:val="00963BD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963BD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963BD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963BD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963BDF"/>
  </w:style>
  <w:style w:type="paragraph" w:styleId="E-Mail-Signatur">
    <w:name w:val="E-mail Signature"/>
    <w:basedOn w:val="Standard"/>
    <w:rsid w:val="00963BDF"/>
  </w:style>
  <w:style w:type="paragraph" w:customStyle="1" w:styleId="EKopf">
    <w:name w:val="EKopf"/>
    <w:basedOn w:val="Standard"/>
    <w:rsid w:val="00963BDF"/>
  </w:style>
  <w:style w:type="paragraph" w:customStyle="1" w:styleId="EZus">
    <w:name w:val="EZus"/>
    <w:basedOn w:val="ESumme"/>
    <w:next w:val="Standard"/>
    <w:rsid w:val="00963BDF"/>
    <w:rPr>
      <w:u w:val="single"/>
    </w:rPr>
  </w:style>
  <w:style w:type="paragraph" w:customStyle="1" w:styleId="ESumme">
    <w:name w:val="ESumme"/>
    <w:basedOn w:val="Standard"/>
    <w:rsid w:val="00963BDF"/>
  </w:style>
  <w:style w:type="paragraph" w:customStyle="1" w:styleId="EPoskopf">
    <w:name w:val="EPos kopf"/>
    <w:basedOn w:val="Standard"/>
    <w:rsid w:val="00963BDF"/>
    <w:rPr>
      <w:b/>
    </w:rPr>
  </w:style>
  <w:style w:type="paragraph" w:customStyle="1" w:styleId="EUPoskopf">
    <w:name w:val="EUPos kopf"/>
    <w:basedOn w:val="Standard"/>
    <w:rsid w:val="00963BDF"/>
    <w:rPr>
      <w:b/>
    </w:rPr>
  </w:style>
  <w:style w:type="paragraph" w:customStyle="1" w:styleId="EHPoskopf">
    <w:name w:val="EHPos kopf"/>
    <w:basedOn w:val="EPoskopf"/>
    <w:uiPriority w:val="99"/>
    <w:rsid w:val="00963BDF"/>
    <w:rPr>
      <w:sz w:val="22"/>
    </w:rPr>
  </w:style>
  <w:style w:type="paragraph" w:customStyle="1" w:styleId="ETPoskopf">
    <w:name w:val="ETPos kopf"/>
    <w:basedOn w:val="Standard"/>
    <w:rsid w:val="00963BDF"/>
    <w:rPr>
      <w:b/>
    </w:rPr>
  </w:style>
  <w:style w:type="paragraph" w:customStyle="1" w:styleId="EPosFuss">
    <w:name w:val="EPos Fuss"/>
    <w:basedOn w:val="Standard"/>
    <w:rsid w:val="00963BDF"/>
  </w:style>
  <w:style w:type="paragraph" w:customStyle="1" w:styleId="EGesamtSumme">
    <w:name w:val="EGesamtSumme"/>
    <w:basedOn w:val="Standard"/>
    <w:rsid w:val="00963BDF"/>
    <w:rPr>
      <w:b/>
    </w:rPr>
  </w:style>
  <w:style w:type="paragraph" w:customStyle="1" w:styleId="EAnlkopf">
    <w:name w:val="EAnl kopf"/>
    <w:basedOn w:val="Standard"/>
    <w:rsid w:val="00963BDF"/>
    <w:rPr>
      <w:b/>
    </w:rPr>
  </w:style>
  <w:style w:type="paragraph" w:customStyle="1" w:styleId="EAnl">
    <w:name w:val="EAnl"/>
    <w:basedOn w:val="Standard"/>
    <w:rsid w:val="00963BDF"/>
  </w:style>
  <w:style w:type="paragraph" w:customStyle="1" w:styleId="ERstkopf">
    <w:name w:val="ERst kopf"/>
    <w:basedOn w:val="EAnl"/>
    <w:rsid w:val="00963BDF"/>
    <w:rPr>
      <w:b/>
      <w:sz w:val="18"/>
    </w:rPr>
  </w:style>
  <w:style w:type="paragraph" w:customStyle="1" w:styleId="ERstrumpf">
    <w:name w:val="ERst rumpf"/>
    <w:basedOn w:val="Standard"/>
    <w:rsid w:val="00963BDF"/>
    <w:rPr>
      <w:sz w:val="18"/>
    </w:rPr>
  </w:style>
  <w:style w:type="paragraph" w:customStyle="1" w:styleId="ERstfuss">
    <w:name w:val="ERst fuss"/>
    <w:basedOn w:val="Standard"/>
    <w:rsid w:val="00963BDF"/>
    <w:rPr>
      <w:b/>
      <w:sz w:val="18"/>
    </w:rPr>
  </w:style>
  <w:style w:type="paragraph" w:customStyle="1" w:styleId="EVspiegelkopf">
    <w:name w:val="EVspiegel kopf"/>
    <w:basedOn w:val="Standard"/>
    <w:rsid w:val="00963BDF"/>
    <w:rPr>
      <w:b/>
      <w:sz w:val="18"/>
    </w:rPr>
  </w:style>
  <w:style w:type="paragraph" w:customStyle="1" w:styleId="EVspiegelrumpf">
    <w:name w:val="EVspiegel rumpf"/>
    <w:basedOn w:val="Standard"/>
    <w:rsid w:val="00963BDF"/>
    <w:rPr>
      <w:sz w:val="18"/>
    </w:rPr>
  </w:style>
  <w:style w:type="paragraph" w:customStyle="1" w:styleId="EVspiegelfuss">
    <w:name w:val="EVspiegel fuss"/>
    <w:basedOn w:val="EVspiegelkopf"/>
    <w:rsid w:val="00963BDF"/>
  </w:style>
  <w:style w:type="paragraph" w:customStyle="1" w:styleId="ETexte">
    <w:name w:val="ETexte"/>
    <w:basedOn w:val="Standard"/>
    <w:rsid w:val="00963BDF"/>
  </w:style>
  <w:style w:type="paragraph" w:customStyle="1" w:styleId="KennzahlBez">
    <w:name w:val="KennzahlBez"/>
    <w:basedOn w:val="Standard"/>
    <w:rsid w:val="00963BDF"/>
    <w:rPr>
      <w:rFonts w:cs="Arial"/>
      <w:b/>
      <w:bCs/>
    </w:rPr>
  </w:style>
  <w:style w:type="paragraph" w:customStyle="1" w:styleId="KennzahlenText">
    <w:name w:val="KennzahlenText"/>
    <w:basedOn w:val="Standard"/>
    <w:rsid w:val="00963BD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963BD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963BDF"/>
    <w:rPr>
      <w:u w:val="single"/>
    </w:rPr>
  </w:style>
  <w:style w:type="paragraph" w:customStyle="1" w:styleId="KennzahlWert">
    <w:name w:val="KennzahlWert"/>
    <w:basedOn w:val="Standard"/>
    <w:rsid w:val="00963BD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963BDF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963BDF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963BD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963BDF"/>
    <w:rPr>
      <w:b/>
      <w:sz w:val="14"/>
    </w:rPr>
  </w:style>
  <w:style w:type="paragraph" w:customStyle="1" w:styleId="AGBWPText">
    <w:name w:val="AGBWP_Text"/>
    <w:basedOn w:val="Standard"/>
    <w:rsid w:val="00963BDF"/>
    <w:pPr>
      <w:jc w:val="both"/>
    </w:pPr>
    <w:rPr>
      <w:sz w:val="14"/>
    </w:rPr>
  </w:style>
  <w:style w:type="paragraph" w:customStyle="1" w:styleId="AGBWPGL1">
    <w:name w:val="AGB_WP_GL1"/>
    <w:basedOn w:val="AGBWPText"/>
    <w:rsid w:val="00963BDF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963BD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963BD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963BDF"/>
    <w:pPr>
      <w:numPr>
        <w:numId w:val="11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963BD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963BDF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963BDF"/>
    <w:rPr>
      <w:sz w:val="16"/>
    </w:rPr>
  </w:style>
  <w:style w:type="paragraph" w:customStyle="1" w:styleId="DWSumme">
    <w:name w:val="DW_Summe"/>
    <w:basedOn w:val="Standard"/>
    <w:rsid w:val="00963BDF"/>
    <w:rPr>
      <w:b/>
      <w:sz w:val="16"/>
    </w:rPr>
  </w:style>
  <w:style w:type="paragraph" w:customStyle="1" w:styleId="DWKopf">
    <w:name w:val="DW_Kopf"/>
    <w:basedOn w:val="Standard"/>
    <w:rsid w:val="00963BDF"/>
    <w:rPr>
      <w:b/>
      <w:sz w:val="16"/>
    </w:rPr>
  </w:style>
  <w:style w:type="paragraph" w:customStyle="1" w:styleId="Formatvorlage1">
    <w:name w:val="Formatvorlage1"/>
    <w:basedOn w:val="berschrift3"/>
    <w:rsid w:val="00963BDF"/>
  </w:style>
  <w:style w:type="paragraph" w:customStyle="1" w:styleId="TextEinzug">
    <w:name w:val="TextEinzug"/>
    <w:basedOn w:val="Standard"/>
    <w:rsid w:val="00963BDF"/>
    <w:pPr>
      <w:spacing w:after="120"/>
      <w:ind w:left="709"/>
    </w:pPr>
  </w:style>
  <w:style w:type="paragraph" w:customStyle="1" w:styleId="AuflistTE">
    <w:name w:val="AuflistTE"/>
    <w:basedOn w:val="TextEinzug"/>
    <w:rsid w:val="00963BDF"/>
    <w:pPr>
      <w:numPr>
        <w:numId w:val="12"/>
      </w:numPr>
    </w:pPr>
  </w:style>
  <w:style w:type="paragraph" w:customStyle="1" w:styleId="DWEndsumme">
    <w:name w:val="DW_Endsumme"/>
    <w:basedOn w:val="DWSumme"/>
    <w:rsid w:val="00963BDF"/>
    <w:pPr>
      <w:spacing w:after="120"/>
    </w:pPr>
  </w:style>
  <w:style w:type="paragraph" w:customStyle="1" w:styleId="DWEndsummeGross">
    <w:name w:val="DW_Endsumme_Gross"/>
    <w:basedOn w:val="Standard"/>
    <w:rsid w:val="00963BD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963BDF"/>
    <w:rPr>
      <w:b/>
      <w:sz w:val="24"/>
    </w:rPr>
  </w:style>
  <w:style w:type="paragraph" w:customStyle="1" w:styleId="DWEndsummegross0">
    <w:name w:val="DW_Endsumme_gross"/>
    <w:basedOn w:val="DWSummegross"/>
    <w:rsid w:val="00963BDF"/>
    <w:pPr>
      <w:spacing w:after="120"/>
    </w:pPr>
  </w:style>
  <w:style w:type="paragraph" w:customStyle="1" w:styleId="DWSummeMittel">
    <w:name w:val="DW_Summe_Mittel"/>
    <w:basedOn w:val="Standard"/>
    <w:rsid w:val="00963BDF"/>
    <w:rPr>
      <w:b/>
    </w:rPr>
  </w:style>
  <w:style w:type="paragraph" w:customStyle="1" w:styleId="DWEndsummeMittel">
    <w:name w:val="DW_Endsumme_Mittel"/>
    <w:basedOn w:val="DWSummeMittel"/>
    <w:rsid w:val="00963BDF"/>
    <w:pPr>
      <w:spacing w:after="120"/>
    </w:pPr>
  </w:style>
  <w:style w:type="paragraph" w:customStyle="1" w:styleId="DWSummemittel0">
    <w:name w:val="DW_Summe_mittel"/>
    <w:basedOn w:val="Standard"/>
    <w:rsid w:val="00963BDF"/>
    <w:rPr>
      <w:b/>
    </w:rPr>
  </w:style>
  <w:style w:type="paragraph" w:customStyle="1" w:styleId="DWEndsummemittel0">
    <w:name w:val="DW_Endsumme_mittel"/>
    <w:basedOn w:val="DWSummemittel0"/>
    <w:rsid w:val="00963BDF"/>
    <w:pPr>
      <w:spacing w:after="120"/>
    </w:pPr>
  </w:style>
  <w:style w:type="paragraph" w:customStyle="1" w:styleId="DWHauptpunkt">
    <w:name w:val="DW_Hauptpunkt"/>
    <w:basedOn w:val="Standard"/>
    <w:rsid w:val="00963BDF"/>
    <w:rPr>
      <w:b/>
      <w:sz w:val="16"/>
    </w:rPr>
  </w:style>
  <w:style w:type="paragraph" w:customStyle="1" w:styleId="DWHauptpunktgross">
    <w:name w:val="DW_Hauptpunkt_gross"/>
    <w:basedOn w:val="Standard"/>
    <w:rsid w:val="00963BDF"/>
    <w:rPr>
      <w:b/>
      <w:sz w:val="24"/>
    </w:rPr>
  </w:style>
  <w:style w:type="paragraph" w:customStyle="1" w:styleId="DWHauptpunktmittel">
    <w:name w:val="DW_Hauptpunkt_mittel"/>
    <w:basedOn w:val="Standard"/>
    <w:rsid w:val="00963BDF"/>
    <w:rPr>
      <w:b/>
    </w:rPr>
  </w:style>
  <w:style w:type="paragraph" w:customStyle="1" w:styleId="DWKontoGross">
    <w:name w:val="DW_Konto_Gross"/>
    <w:basedOn w:val="Standard"/>
    <w:rsid w:val="00963BDF"/>
    <w:rPr>
      <w:sz w:val="24"/>
    </w:rPr>
  </w:style>
  <w:style w:type="paragraph" w:customStyle="1" w:styleId="DWKontogross0">
    <w:name w:val="DW_Konto_gross"/>
    <w:basedOn w:val="Standard"/>
    <w:rsid w:val="00963BDF"/>
    <w:rPr>
      <w:sz w:val="24"/>
    </w:rPr>
  </w:style>
  <w:style w:type="paragraph" w:customStyle="1" w:styleId="DWKontomittel">
    <w:name w:val="DW_Konto_mittel"/>
    <w:basedOn w:val="Standard"/>
    <w:rsid w:val="00963BDF"/>
  </w:style>
  <w:style w:type="paragraph" w:customStyle="1" w:styleId="DWKopfGross">
    <w:name w:val="DW_Kopf_Gross"/>
    <w:basedOn w:val="Standard"/>
    <w:rsid w:val="00963BDF"/>
    <w:rPr>
      <w:b/>
      <w:sz w:val="24"/>
    </w:rPr>
  </w:style>
  <w:style w:type="paragraph" w:customStyle="1" w:styleId="DWKopfgross0">
    <w:name w:val="DW_Kopf_gross"/>
    <w:basedOn w:val="Standard"/>
    <w:rsid w:val="00963BDF"/>
    <w:rPr>
      <w:b/>
      <w:sz w:val="24"/>
    </w:rPr>
  </w:style>
  <w:style w:type="paragraph" w:customStyle="1" w:styleId="DWKopfMittel">
    <w:name w:val="DW_Kopf_Mittel"/>
    <w:basedOn w:val="Standard"/>
    <w:rsid w:val="00963BDF"/>
    <w:rPr>
      <w:b/>
    </w:rPr>
  </w:style>
  <w:style w:type="paragraph" w:customStyle="1" w:styleId="DWKopfmittel0">
    <w:name w:val="DW_Kopf_mittel"/>
    <w:basedOn w:val="Standard"/>
    <w:rsid w:val="00963BDF"/>
    <w:rPr>
      <w:b/>
    </w:rPr>
  </w:style>
  <w:style w:type="paragraph" w:customStyle="1" w:styleId="DWPosition">
    <w:name w:val="DW_Position"/>
    <w:basedOn w:val="Standard"/>
    <w:rsid w:val="00963BDF"/>
    <w:rPr>
      <w:sz w:val="16"/>
    </w:rPr>
  </w:style>
  <w:style w:type="paragraph" w:customStyle="1" w:styleId="DWPositiongross">
    <w:name w:val="DW_Position_gross"/>
    <w:basedOn w:val="Standard"/>
    <w:rsid w:val="00963BDF"/>
    <w:rPr>
      <w:sz w:val="24"/>
    </w:rPr>
  </w:style>
  <w:style w:type="paragraph" w:customStyle="1" w:styleId="DWPositionmittel">
    <w:name w:val="DW_Position_mittel"/>
    <w:basedOn w:val="DWPosition"/>
    <w:rsid w:val="00963BDF"/>
    <w:rPr>
      <w:sz w:val="20"/>
    </w:rPr>
  </w:style>
  <w:style w:type="paragraph" w:customStyle="1" w:styleId="DWSummeGross0">
    <w:name w:val="DW_Summe_Gross"/>
    <w:basedOn w:val="Standard"/>
    <w:rsid w:val="00963BDF"/>
    <w:rPr>
      <w:b/>
      <w:sz w:val="24"/>
    </w:rPr>
  </w:style>
  <w:style w:type="paragraph" w:customStyle="1" w:styleId="DWUnterpunkt">
    <w:name w:val="DW_Unterpunkt"/>
    <w:basedOn w:val="Standard"/>
    <w:rsid w:val="00963BDF"/>
    <w:rPr>
      <w:b/>
      <w:sz w:val="16"/>
    </w:rPr>
  </w:style>
  <w:style w:type="paragraph" w:customStyle="1" w:styleId="DWUnterpunktgross">
    <w:name w:val="DW_Unterpunkt_gross"/>
    <w:basedOn w:val="Standard"/>
    <w:rsid w:val="00963BDF"/>
    <w:rPr>
      <w:b/>
      <w:sz w:val="24"/>
    </w:rPr>
  </w:style>
  <w:style w:type="paragraph" w:customStyle="1" w:styleId="DWUnterpunktmittel">
    <w:name w:val="DW_Unterpunkt_mittel"/>
    <w:basedOn w:val="Standard"/>
    <w:rsid w:val="00963BDF"/>
    <w:rPr>
      <w:b/>
    </w:rPr>
  </w:style>
  <w:style w:type="character" w:styleId="Endnotenzeichen">
    <w:name w:val="endnote reference"/>
    <w:semiHidden/>
    <w:rsid w:val="00963BD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963BD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963BD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963BD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963BD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963BDF"/>
    <w:pPr>
      <w:ind w:left="1800" w:hanging="200"/>
    </w:pPr>
  </w:style>
  <w:style w:type="paragraph" w:customStyle="1" w:styleId="Inhaltsverz">
    <w:name w:val="Inhaltsverz"/>
    <w:basedOn w:val="Standard"/>
    <w:rsid w:val="00963BDF"/>
    <w:rPr>
      <w:b/>
      <w:sz w:val="28"/>
    </w:rPr>
  </w:style>
  <w:style w:type="paragraph" w:styleId="Kommentartext">
    <w:name w:val="annotation text"/>
    <w:basedOn w:val="Standard"/>
    <w:semiHidden/>
    <w:rsid w:val="00963BDF"/>
  </w:style>
  <w:style w:type="character" w:styleId="Kommentarzeichen">
    <w:name w:val="annotation reference"/>
    <w:semiHidden/>
    <w:rsid w:val="00963BDF"/>
    <w:rPr>
      <w:rFonts w:ascii="Arial" w:hAnsi="Arial"/>
      <w:sz w:val="16"/>
    </w:rPr>
  </w:style>
  <w:style w:type="paragraph" w:styleId="Nachrichtenkopf">
    <w:name w:val="Message Header"/>
    <w:basedOn w:val="Standard"/>
    <w:rsid w:val="00963B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963BD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963BD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963BD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963BD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963BD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963BDF"/>
    <w:rPr>
      <w:b/>
    </w:rPr>
  </w:style>
  <w:style w:type="paragraph" w:customStyle="1" w:styleId="SummeKapEntw">
    <w:name w:val="SummeKapEntw"/>
    <w:basedOn w:val="Standard"/>
    <w:rsid w:val="00963BD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963BDF"/>
    <w:pPr>
      <w:ind w:left="0"/>
    </w:pPr>
    <w:rPr>
      <w:b/>
    </w:rPr>
  </w:style>
  <w:style w:type="paragraph" w:customStyle="1" w:styleId="TextEinzugAufz">
    <w:name w:val="TextEinzugAufz"/>
    <w:basedOn w:val="Standard"/>
    <w:rsid w:val="00963BDF"/>
    <w:pPr>
      <w:numPr>
        <w:numId w:val="13"/>
      </w:numPr>
    </w:pPr>
  </w:style>
  <w:style w:type="paragraph" w:styleId="Textkrper-Zeileneinzug">
    <w:name w:val="Body Text Indent"/>
    <w:basedOn w:val="Standard"/>
    <w:rsid w:val="00963BDF"/>
    <w:pPr>
      <w:ind w:left="567"/>
      <w:jc w:val="both"/>
    </w:pPr>
  </w:style>
  <w:style w:type="paragraph" w:customStyle="1" w:styleId="TitelDok">
    <w:name w:val="TitelDok"/>
    <w:basedOn w:val="Standard"/>
    <w:rsid w:val="00963BDF"/>
    <w:rPr>
      <w:b/>
      <w:sz w:val="96"/>
    </w:rPr>
  </w:style>
  <w:style w:type="paragraph" w:styleId="Verzeichnis5">
    <w:name w:val="toc 5"/>
    <w:basedOn w:val="Standard"/>
    <w:next w:val="Standard"/>
    <w:semiHidden/>
    <w:rsid w:val="00963BDF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963BDF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963BDF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963BDF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963BDF"/>
    <w:pPr>
      <w:tabs>
        <w:tab w:val="right" w:pos="9071"/>
      </w:tabs>
      <w:ind w:left="1120"/>
    </w:pPr>
  </w:style>
  <w:style w:type="character" w:styleId="Zeilennummer">
    <w:name w:val="line number"/>
    <w:rsid w:val="00963BDF"/>
    <w:rPr>
      <w:rFonts w:ascii="Arial" w:hAnsi="Arial"/>
    </w:rPr>
  </w:style>
  <w:style w:type="paragraph" w:customStyle="1" w:styleId="ErlTexte1">
    <w:name w:val="ErlTexte1"/>
    <w:basedOn w:val="Standard"/>
    <w:rsid w:val="00963BD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963BDF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963BDF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963BD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963BDF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963BD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963BDF"/>
    <w:pPr>
      <w:numPr>
        <w:numId w:val="15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963BDF"/>
    <w:pPr>
      <w:numPr>
        <w:ilvl w:val="1"/>
        <w:numId w:val="15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963BDF"/>
    <w:pPr>
      <w:numPr>
        <w:ilvl w:val="2"/>
        <w:numId w:val="15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963BDF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963BDF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963BDF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963BDF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963BDF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963BDF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963BDF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963BDF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963BDF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963BDF"/>
    <w:rPr>
      <w:b/>
      <w:sz w:val="18"/>
      <w:szCs w:val="18"/>
    </w:rPr>
  </w:style>
  <w:style w:type="paragraph" w:customStyle="1" w:styleId="DWKopfFmittel">
    <w:name w:val="DW_KopfF_mittel"/>
    <w:basedOn w:val="Standard"/>
    <w:rsid w:val="00963BDF"/>
    <w:rPr>
      <w:b/>
    </w:rPr>
  </w:style>
  <w:style w:type="paragraph" w:customStyle="1" w:styleId="DWKopfFgross">
    <w:name w:val="DW_KopfF_gross"/>
    <w:basedOn w:val="Standard"/>
    <w:rsid w:val="00963BDF"/>
    <w:rPr>
      <w:b/>
      <w:sz w:val="24"/>
      <w:szCs w:val="24"/>
    </w:rPr>
  </w:style>
  <w:style w:type="paragraph" w:customStyle="1" w:styleId="DWKopfk">
    <w:name w:val="DW_Kopfk"/>
    <w:basedOn w:val="Standard"/>
    <w:rsid w:val="00963BDF"/>
    <w:rPr>
      <w:b/>
    </w:rPr>
  </w:style>
  <w:style w:type="paragraph" w:customStyle="1" w:styleId="DWKopfkgross">
    <w:name w:val="DW_Kopfk_gross"/>
    <w:basedOn w:val="Standard"/>
    <w:rsid w:val="00963BDF"/>
    <w:rPr>
      <w:b/>
    </w:rPr>
  </w:style>
  <w:style w:type="paragraph" w:customStyle="1" w:styleId="DWKopfKmittel">
    <w:name w:val="DW_KopfK_mittel"/>
    <w:basedOn w:val="Standard"/>
    <w:rsid w:val="00963BDF"/>
    <w:rPr>
      <w:i/>
    </w:rPr>
  </w:style>
  <w:style w:type="paragraph" w:customStyle="1" w:styleId="DWKopfU">
    <w:name w:val="DW_KopfU"/>
    <w:basedOn w:val="Standard"/>
    <w:rsid w:val="00963BD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963BD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963BDF"/>
    <w:rPr>
      <w:u w:val="single"/>
    </w:rPr>
  </w:style>
  <w:style w:type="paragraph" w:customStyle="1" w:styleId="DWKopfA">
    <w:name w:val="DW_KopfA"/>
    <w:basedOn w:val="Standard"/>
    <w:rsid w:val="00963BD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963BD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963BDF"/>
    <w:pPr>
      <w:spacing w:after="120"/>
    </w:pPr>
  </w:style>
  <w:style w:type="paragraph" w:customStyle="1" w:styleId="DWKopfFK">
    <w:name w:val="DW_KopfFK"/>
    <w:basedOn w:val="Standard"/>
    <w:rsid w:val="00963BD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963BD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963BDF"/>
    <w:rPr>
      <w:b/>
      <w:i/>
    </w:rPr>
  </w:style>
  <w:style w:type="paragraph" w:customStyle="1" w:styleId="DWKopfK0">
    <w:name w:val="DW_KopfK"/>
    <w:basedOn w:val="Standard"/>
    <w:rsid w:val="00963BDF"/>
    <w:rPr>
      <w:i/>
      <w:sz w:val="16"/>
      <w:szCs w:val="16"/>
    </w:rPr>
  </w:style>
  <w:style w:type="paragraph" w:customStyle="1" w:styleId="DWKopfKgross0">
    <w:name w:val="DW_KopfK_gross"/>
    <w:basedOn w:val="Standard"/>
    <w:rsid w:val="00963BDF"/>
    <w:rPr>
      <w:i/>
      <w:sz w:val="24"/>
      <w:szCs w:val="24"/>
    </w:rPr>
  </w:style>
  <w:style w:type="paragraph" w:customStyle="1" w:styleId="DWKopfFU">
    <w:name w:val="DW_KopfFU"/>
    <w:basedOn w:val="Standard"/>
    <w:rsid w:val="00963BD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963BDF"/>
    <w:rPr>
      <w:b/>
      <w:u w:val="single"/>
    </w:rPr>
  </w:style>
  <w:style w:type="paragraph" w:customStyle="1" w:styleId="DWKopfFUgross">
    <w:name w:val="DW_KopfFU_gross"/>
    <w:basedOn w:val="Standard"/>
    <w:rsid w:val="00963BD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963BD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963BDF"/>
    <w:pPr>
      <w:spacing w:after="100"/>
    </w:pPr>
  </w:style>
  <w:style w:type="paragraph" w:customStyle="1" w:styleId="DWKopfFAgross">
    <w:name w:val="DW_KopfFA_gross"/>
    <w:basedOn w:val="Standard"/>
    <w:rsid w:val="00963BD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963BD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963BDF"/>
    <w:rPr>
      <w:i/>
      <w:u w:val="single"/>
    </w:rPr>
  </w:style>
  <w:style w:type="paragraph" w:customStyle="1" w:styleId="DWKopfKUAgross">
    <w:name w:val="DW_KopfKUA_gross"/>
    <w:basedOn w:val="Standard"/>
    <w:rsid w:val="00963BD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963BD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963BD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963BD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963BD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963BD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963BD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963BD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963BDF"/>
    <w:rPr>
      <w:b/>
      <w:i/>
      <w:u w:val="single"/>
    </w:rPr>
  </w:style>
  <w:style w:type="paragraph" w:customStyle="1" w:styleId="DWKopfFKUgross">
    <w:name w:val="DW_KopfFKU_gross"/>
    <w:basedOn w:val="Standard"/>
    <w:rsid w:val="00963BD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963BD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963BD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963BD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963BD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963BD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963BDF"/>
  </w:style>
  <w:style w:type="paragraph" w:customStyle="1" w:styleId="DWFormatkombinationgross">
    <w:name w:val="DW_Formatkombination_gross"/>
    <w:basedOn w:val="Standard"/>
    <w:rsid w:val="00963BDF"/>
    <w:rPr>
      <w:sz w:val="24"/>
      <w:szCs w:val="24"/>
    </w:rPr>
  </w:style>
  <w:style w:type="paragraph" w:customStyle="1" w:styleId="DWFormatkombinationF">
    <w:name w:val="DW_FormatkombinationF"/>
    <w:basedOn w:val="Standard"/>
    <w:rsid w:val="00963BD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963BDF"/>
    <w:rPr>
      <w:b/>
    </w:rPr>
  </w:style>
  <w:style w:type="paragraph" w:customStyle="1" w:styleId="DWFormatkombinationFgross">
    <w:name w:val="DW_FormatkombinationF_gross"/>
    <w:basedOn w:val="Standard"/>
    <w:rsid w:val="00963BD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963BD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963BDF"/>
    <w:rPr>
      <w:i/>
    </w:rPr>
  </w:style>
  <w:style w:type="paragraph" w:customStyle="1" w:styleId="DWFormatkombinationKgross">
    <w:name w:val="DW_FormatkombinationK_gross"/>
    <w:basedOn w:val="Standard"/>
    <w:rsid w:val="00963BD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963BD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963BDF"/>
    <w:rPr>
      <w:u w:val="single"/>
    </w:rPr>
  </w:style>
  <w:style w:type="paragraph" w:customStyle="1" w:styleId="DWFormatkombinationUgross">
    <w:name w:val="DW_FormatkombinationU_gross"/>
    <w:basedOn w:val="Standard"/>
    <w:rsid w:val="00963BD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963BD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963BDF"/>
    <w:pPr>
      <w:spacing w:after="100"/>
    </w:pPr>
  </w:style>
  <w:style w:type="paragraph" w:customStyle="1" w:styleId="DWFormatkombinationAgross">
    <w:name w:val="DW_FormatkombinationA_gross"/>
    <w:basedOn w:val="Standard"/>
    <w:rsid w:val="00963BD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963BD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963BDF"/>
    <w:rPr>
      <w:b/>
      <w:i/>
    </w:rPr>
  </w:style>
  <w:style w:type="paragraph" w:customStyle="1" w:styleId="DWFormatkombinationFKgross">
    <w:name w:val="DW_FormatkombinationFK_gross"/>
    <w:basedOn w:val="Standard"/>
    <w:rsid w:val="00963BD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963BD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963BDF"/>
    <w:rPr>
      <w:b/>
      <w:u w:val="single"/>
    </w:rPr>
  </w:style>
  <w:style w:type="paragraph" w:customStyle="1" w:styleId="DWFormatkombinationFUgross">
    <w:name w:val="DW_FormatkombinationFU_gross"/>
    <w:basedOn w:val="Standard"/>
    <w:rsid w:val="00963BD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963BD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963BD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963BD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963BD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963BDF"/>
    <w:rPr>
      <w:i/>
      <w:u w:val="single"/>
    </w:rPr>
  </w:style>
  <w:style w:type="paragraph" w:customStyle="1" w:styleId="DWFormatkombinationKUgross">
    <w:name w:val="DW_FormatkombinationKU_gross"/>
    <w:basedOn w:val="Standard"/>
    <w:rsid w:val="00963BD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963BD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963BD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963BD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963BD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963BD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963BD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963BD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963BD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963BD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963BD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963BD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963BD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963BD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963BD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963BD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963BD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963BD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963BD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963BD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963BD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963BDF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963BDF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963BDF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963BDF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963BDF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963BDF"/>
    <w:pPr>
      <w:spacing w:after="180"/>
    </w:pPr>
  </w:style>
  <w:style w:type="paragraph" w:customStyle="1" w:styleId="DWKontoAbstand">
    <w:name w:val="DW_KontoAbstand"/>
    <w:basedOn w:val="DWKontoAbstandmittel"/>
    <w:rsid w:val="00963BDF"/>
    <w:rPr>
      <w:sz w:val="16"/>
    </w:rPr>
  </w:style>
  <w:style w:type="paragraph" w:customStyle="1" w:styleId="DWKontoAbstandgross">
    <w:name w:val="DW_KontoAbstand_gross"/>
    <w:basedOn w:val="DWKontoAbstandmittel"/>
    <w:rsid w:val="00963BDF"/>
    <w:rPr>
      <w:sz w:val="24"/>
    </w:rPr>
  </w:style>
  <w:style w:type="paragraph" w:customStyle="1" w:styleId="AnlAnlagennachweisKonto">
    <w:name w:val="Anl_Anlagennachweis_Konto"/>
    <w:basedOn w:val="Standard"/>
    <w:rsid w:val="00963BDF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963BDF"/>
    <w:rPr>
      <w:sz w:val="14"/>
    </w:rPr>
  </w:style>
  <w:style w:type="paragraph" w:customStyle="1" w:styleId="AnlAnlagennachweisKopf">
    <w:name w:val="Anl_Anlagennachweis_Kopf"/>
    <w:basedOn w:val="Standard"/>
    <w:rsid w:val="00963BDF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963BDF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963BDF"/>
    <w:rPr>
      <w:b/>
      <w:sz w:val="14"/>
    </w:rPr>
  </w:style>
  <w:style w:type="paragraph" w:customStyle="1" w:styleId="AnlAnlagennachweisPosition">
    <w:name w:val="Anl_Anlagennachweis_Position"/>
    <w:basedOn w:val="Standard"/>
    <w:rsid w:val="00963BDF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963BDF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963BDF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963BDF"/>
    <w:rPr>
      <w:b/>
      <w:sz w:val="14"/>
    </w:rPr>
  </w:style>
  <w:style w:type="paragraph" w:customStyle="1" w:styleId="AnlFrdernachweisKonto">
    <w:name w:val="Anl_Fördernachweis_Konto"/>
    <w:basedOn w:val="Standard"/>
    <w:rsid w:val="00963BDF"/>
    <w:rPr>
      <w:sz w:val="14"/>
    </w:rPr>
  </w:style>
  <w:style w:type="paragraph" w:customStyle="1" w:styleId="AnlFrdernachweisBilPos">
    <w:name w:val="Anl_Fördernachweis_BilPos"/>
    <w:basedOn w:val="Standard"/>
    <w:rsid w:val="00963BDF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963BDF"/>
    <w:rPr>
      <w:sz w:val="14"/>
      <w:szCs w:val="14"/>
    </w:rPr>
  </w:style>
  <w:style w:type="paragraph" w:customStyle="1" w:styleId="AnlFrdernachweisKopf">
    <w:name w:val="Anl_Fördernachweis_Kopf"/>
    <w:basedOn w:val="Standard"/>
    <w:rsid w:val="00963BDF"/>
    <w:rPr>
      <w:b/>
      <w:sz w:val="14"/>
    </w:rPr>
  </w:style>
  <w:style w:type="paragraph" w:customStyle="1" w:styleId="AnlFrdernachweisHauptpunkt">
    <w:name w:val="Anl_Fördernachweis_Hauptpunkt"/>
    <w:basedOn w:val="Standard"/>
    <w:rsid w:val="00963BDF"/>
    <w:rPr>
      <w:b/>
      <w:sz w:val="14"/>
    </w:rPr>
  </w:style>
  <w:style w:type="paragraph" w:customStyle="1" w:styleId="AnlFrdernachweisUnterpunkt">
    <w:name w:val="Anl_Fördernachweis_Unterpunkt"/>
    <w:basedOn w:val="Standard"/>
    <w:rsid w:val="00963BDF"/>
    <w:rPr>
      <w:b/>
      <w:sz w:val="14"/>
    </w:rPr>
  </w:style>
  <w:style w:type="paragraph" w:customStyle="1" w:styleId="AnlFrdernachweisPosition">
    <w:name w:val="Anl_Fördernachweis_Position"/>
    <w:basedOn w:val="Standard"/>
    <w:rsid w:val="00963BDF"/>
    <w:rPr>
      <w:b/>
      <w:sz w:val="14"/>
    </w:rPr>
  </w:style>
  <w:style w:type="paragraph" w:customStyle="1" w:styleId="AnlFrdernachweisSummeKonto">
    <w:name w:val="Anl_Fördernachweis_Summe_Konto"/>
    <w:basedOn w:val="Standard"/>
    <w:rsid w:val="00963BDF"/>
    <w:rPr>
      <w:b/>
      <w:sz w:val="14"/>
    </w:rPr>
  </w:style>
  <w:style w:type="paragraph" w:customStyle="1" w:styleId="AnlFrdernachweisSummeBilPos">
    <w:name w:val="Anl_Fördernachweis_Summe_BilPos"/>
    <w:basedOn w:val="Standard"/>
    <w:rsid w:val="00963BDF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963BDF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963BDF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963BDF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963BDF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963BDF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963BDF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963BDF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963BDF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963BDF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963BDF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963BDF"/>
    <w:rPr>
      <w:rFonts w:cs="Arial"/>
      <w:b/>
      <w:sz w:val="16"/>
    </w:rPr>
  </w:style>
  <w:style w:type="paragraph" w:customStyle="1" w:styleId="Formatvorlage2">
    <w:name w:val="Formatvorlage2"/>
    <w:basedOn w:val="Standard"/>
    <w:rsid w:val="00963BDF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963BDF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963BDF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963BDF"/>
    <w:rPr>
      <w:i/>
    </w:rPr>
  </w:style>
  <w:style w:type="paragraph" w:customStyle="1" w:styleId="VerzeichnisPrf">
    <w:name w:val="Verzeichnis_Prf"/>
    <w:basedOn w:val="Verzeichnis1"/>
    <w:autoRedefine/>
    <w:rsid w:val="00963BDF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963BDF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963BDF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963B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2</Pages>
  <Words>310</Words>
  <Characters>2553</Characters>
  <Application>Microsoft Office Word</Application>
  <DocSecurity>0</DocSecurity>
  <Lines>255</Lines>
  <Paragraphs>89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Rechtliche Verhältnisse Kapitalgesellschaft</vt:lpstr>
    </vt:vector>
  </TitlesOfParts>
  <Company>Wolters Kluwer Software und Service GmbH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Rechtliche Verhältnisse Kapitalgesellschaft</dc:title>
  <dc:subject/>
  <dc:creator>Wolters Kluwer Software und Service GmbH</dc:creator>
  <cp:keywords/>
  <cp:lastModifiedBy>Albrecht, Stefan</cp:lastModifiedBy>
  <cp:revision>3</cp:revision>
  <dcterms:created xsi:type="dcterms:W3CDTF">2020-06-26T14:58:00Z</dcterms:created>
  <dcterms:modified xsi:type="dcterms:W3CDTF">2023-06-01T07:32:00Z</dcterms:modified>
</cp:coreProperties>
</file>