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8BB93" w14:textId="77777777" w:rsidR="00DC3153" w:rsidRDefault="00DC3153" w:rsidP="00344A61">
      <w:pPr>
        <w:ind w:left="567" w:hanging="567"/>
        <w:sectPr w:rsidR="00DC3153" w:rsidSect="005354E8">
          <w:footerReference w:type="even" r:id="rId7"/>
          <w:footerReference w:type="default" r:id="rId8"/>
          <w:pgSz w:w="11907" w:h="16840" w:code="9"/>
          <w:pgMar w:top="1418" w:right="1418" w:bottom="1134" w:left="1418" w:header="720" w:footer="720" w:gutter="0"/>
          <w:pgNumType w:start="1"/>
          <w:cols w:space="720"/>
          <w:formProt w:val="0"/>
        </w:sectPr>
      </w:pPr>
    </w:p>
    <w:p w14:paraId="524AA004" w14:textId="77777777" w:rsidR="00DC3153" w:rsidRPr="00CF6C17" w:rsidRDefault="00DC3153" w:rsidP="00344A61">
      <w:pPr>
        <w:pStyle w:val="berschrift1"/>
        <w:numPr>
          <w:ilvl w:val="0"/>
          <w:numId w:val="5"/>
        </w:numPr>
      </w:pPr>
      <w:bookmarkStart w:id="0" w:name="AdContent_Organisation_und_Sicherheit"/>
      <w:bookmarkStart w:id="1" w:name="_Hlk54021015"/>
      <w:bookmarkStart w:id="2" w:name="_Toc427605125"/>
      <w:bookmarkStart w:id="3" w:name="_Toc418606340"/>
      <w:bookmarkStart w:id="4" w:name="_Toc418607335"/>
      <w:bookmarkEnd w:id="0"/>
      <w:r w:rsidRPr="007A641A">
        <w:t>Organisation und Sicherheit</w:t>
      </w:r>
    </w:p>
    <w:bookmarkEnd w:id="1"/>
    <w:p w14:paraId="0342F03B" w14:textId="77777777" w:rsidR="00DC3153" w:rsidRPr="008D7506" w:rsidRDefault="00DC3153" w:rsidP="00344A61">
      <w:pPr>
        <w:pStyle w:val="berschrift2"/>
        <w:numPr>
          <w:ilvl w:val="1"/>
          <w:numId w:val="5"/>
        </w:numPr>
      </w:pPr>
      <w:r w:rsidRPr="008D7506">
        <w:t>Eingesetzte Hard- und Software</w:t>
      </w:r>
    </w:p>
    <w:bookmarkEnd w:id="2"/>
    <w:bookmarkEnd w:id="3"/>
    <w:bookmarkEnd w:id="4"/>
    <w:p w14:paraId="3A06C4F3" w14:textId="77777777" w:rsidR="00DC3153" w:rsidRDefault="00DC3153" w:rsidP="00D873DF">
      <w:pPr>
        <w:tabs>
          <w:tab w:val="left" w:pos="567"/>
        </w:tabs>
        <w:spacing w:before="240"/>
        <w:rPr>
          <w:rFonts w:cs="Arial"/>
          <w:szCs w:val="22"/>
        </w:rPr>
      </w:pPr>
    </w:p>
    <w:p w14:paraId="30BE7CFE" w14:textId="0CA6AF54" w:rsidR="00DC3153" w:rsidRDefault="00DC3153" w:rsidP="00344A61">
      <w:pPr>
        <w:numPr>
          <w:ilvl w:val="0"/>
          <w:numId w:val="8"/>
        </w:numPr>
        <w:ind w:left="567" w:hanging="567"/>
        <w:rPr>
          <w:rFonts w:cs="Arial"/>
          <w:szCs w:val="22"/>
        </w:rPr>
      </w:pPr>
      <w:r>
        <w:rPr>
          <w:rFonts w:cs="Arial"/>
          <w:szCs w:val="22"/>
        </w:rPr>
        <w:t xml:space="preserve">Durch die Nutzung der nachfolgend bezeichneten Hard- und Software wird sichergestellt, dass bei ordnungsmäßiger und zeitlich ununterbrochener Anwendung die GoB eingehalten werden. Gleichzeitig wird sichergestellt, dass die digitalen und digitalisierten Unterlagen bei </w:t>
      </w:r>
      <w:proofErr w:type="spellStart"/>
      <w:r>
        <w:rPr>
          <w:rFonts w:cs="Arial"/>
          <w:szCs w:val="22"/>
        </w:rPr>
        <w:t>Lesbarmachung</w:t>
      </w:r>
      <w:proofErr w:type="spellEnd"/>
      <w:r>
        <w:rPr>
          <w:rFonts w:cs="Arial"/>
          <w:szCs w:val="22"/>
        </w:rPr>
        <w:t xml:space="preserve"> mit den empfangenen Handelsbriefen und den Buchungsbelegen bildlich und mit den anderen Unterlagen inhaltlich übereinstimmen, während der Dauer der Aufbewahrungsfrist verfügbar sind und jederzeit innerhalb angemessener Frist lesbar gemacht werden können (§ 257 Abs. 3 HGB, § 147 Abs. 2 AO) und für einen Datenzugriff im Falle einer steuerlichen Außenprüfung zur Verfügung gestellt werden können (§ 147 Abs. 6 AO).</w:t>
      </w:r>
    </w:p>
    <w:p w14:paraId="16CDD72B" w14:textId="77777777" w:rsidR="00DC3153" w:rsidRDefault="00DC3153" w:rsidP="00180F16">
      <w:pPr>
        <w:tabs>
          <w:tab w:val="left" w:pos="567"/>
        </w:tabs>
        <w:rPr>
          <w:rFonts w:cs="Arial"/>
          <w:szCs w:val="22"/>
        </w:rPr>
      </w:pPr>
    </w:p>
    <w:p w14:paraId="71C45D9E" w14:textId="4648FC0B" w:rsidR="00DC3153" w:rsidRDefault="00DC3153" w:rsidP="00344A61">
      <w:pPr>
        <w:numPr>
          <w:ilvl w:val="0"/>
          <w:numId w:val="8"/>
        </w:numPr>
        <w:ind w:left="567" w:hanging="567"/>
      </w:pPr>
      <w:r>
        <w:t>Bei einer Änderung der digitalisierungs- und/oder archivierungsrelevanten Hardware und/oder Software wird neben der Dokumentation der Systemänderung sichergestellt, dass die Lesbarkeit der digitalisierten Dokumente gewährleistet bleibt.</w:t>
      </w:r>
    </w:p>
    <w:p w14:paraId="15485DCD" w14:textId="77777777" w:rsidR="00DC3153" w:rsidRDefault="00DC3153" w:rsidP="00180F16">
      <w:pPr>
        <w:tabs>
          <w:tab w:val="left" w:pos="567"/>
        </w:tabs>
      </w:pPr>
    </w:p>
    <w:p w14:paraId="14434E6D" w14:textId="54B36CF0" w:rsidR="00DC3153" w:rsidRDefault="00DC3153" w:rsidP="00344A61">
      <w:pPr>
        <w:numPr>
          <w:ilvl w:val="0"/>
          <w:numId w:val="8"/>
        </w:numPr>
        <w:ind w:left="567" w:hanging="567"/>
        <w:rPr>
          <w:rFonts w:cs="Arial"/>
          <w:szCs w:val="22"/>
        </w:rPr>
      </w:pPr>
      <w:commentRangeStart w:id="5"/>
      <w:r>
        <w:rPr>
          <w:rFonts w:cs="Arial"/>
          <w:szCs w:val="22"/>
        </w:rPr>
        <w:t>F</w:t>
      </w:r>
      <w:commentRangeEnd w:id="5"/>
      <w:r w:rsidR="007A5FB6">
        <w:rPr>
          <w:rStyle w:val="Kommentarzeichen"/>
        </w:rPr>
        <w:commentReference w:id="5"/>
      </w:r>
      <w:r>
        <w:rPr>
          <w:rFonts w:cs="Arial"/>
          <w:szCs w:val="22"/>
        </w:rPr>
        <w:t>ür die Ablage bzw. Archivierung der digitalen und digitalisierten Belege kommt folgende Hard- und Software mit der jeweiligen Konfiguration zum Einsatz:</w:t>
      </w:r>
    </w:p>
    <w:p w14:paraId="467FB64F" w14:textId="77777777" w:rsidR="00F21701" w:rsidRDefault="00F21701" w:rsidP="00180F16">
      <w:pPr>
        <w:pStyle w:val="Listenabsatz"/>
        <w:ind w:left="0"/>
        <w:rPr>
          <w:rFonts w:cs="Arial"/>
          <w:szCs w:val="22"/>
        </w:rPr>
      </w:pPr>
    </w:p>
    <w:p w14:paraId="02670D8E" w14:textId="520FB89D" w:rsidR="00F21701" w:rsidRPr="00A60CB6" w:rsidRDefault="00F21701" w:rsidP="00344A61">
      <w:pPr>
        <w:ind w:left="1134" w:hanging="567"/>
        <w:rPr>
          <w:rFonts w:cs="Arial"/>
          <w:szCs w:val="22"/>
          <w:u w:val="single"/>
        </w:rPr>
      </w:pPr>
      <w:r w:rsidRPr="00A60CB6">
        <w:rPr>
          <w:rFonts w:cs="Arial"/>
          <w:szCs w:val="22"/>
          <w:u w:val="single"/>
        </w:rPr>
        <w:t>Software:</w:t>
      </w:r>
    </w:p>
    <w:p w14:paraId="402A33C8" w14:textId="77777777" w:rsidR="007C0614" w:rsidRDefault="007C0614" w:rsidP="00180F16">
      <w:pPr>
        <w:rPr>
          <w:rFonts w:cs="Arial"/>
          <w:szCs w:val="22"/>
        </w:rPr>
      </w:pPr>
    </w:p>
    <w:p w14:paraId="5AB3ADAC" w14:textId="6DA5BEAC" w:rsidR="00F21701" w:rsidRPr="00A60CB6" w:rsidRDefault="007C0614" w:rsidP="00606D75">
      <w:pPr>
        <w:tabs>
          <w:tab w:val="left" w:pos="567"/>
        </w:tabs>
        <w:rPr>
          <w:rFonts w:cs="Arial"/>
          <w:szCs w:val="22"/>
        </w:rPr>
      </w:pPr>
      <w:r w:rsidRPr="007C0614">
        <w:rPr>
          <w:rFonts w:cs="Arial"/>
          <w:vanish/>
          <w:szCs w:val="22"/>
        </w:rPr>
        <w:t>&lt;import_verf_doku Software_listbullet_pattern:In Nutzung seit !#2#!: !#3#! !#4#!, !#5#! (Hersteller), Software läuft unter folgender Umgebung: !#8#!&gt;&lt;/import_verf_doku&gt;</w:t>
      </w:r>
    </w:p>
    <w:p w14:paraId="2719E8BE" w14:textId="77777777" w:rsidR="007C0614" w:rsidRPr="00A60CB6" w:rsidRDefault="007C0614" w:rsidP="00180F16">
      <w:pPr>
        <w:tabs>
          <w:tab w:val="left" w:pos="567"/>
        </w:tabs>
        <w:rPr>
          <w:rFonts w:cs="Arial"/>
          <w:szCs w:val="22"/>
        </w:rPr>
      </w:pPr>
    </w:p>
    <w:p w14:paraId="2805AE57" w14:textId="4B4EBF9E" w:rsidR="00F21701" w:rsidRPr="00A60CB6" w:rsidRDefault="00F21701" w:rsidP="00344A61">
      <w:pPr>
        <w:tabs>
          <w:tab w:val="left" w:pos="567"/>
        </w:tabs>
        <w:ind w:left="1134" w:hanging="567"/>
        <w:rPr>
          <w:rFonts w:cs="Arial"/>
          <w:szCs w:val="22"/>
          <w:u w:val="single"/>
        </w:rPr>
      </w:pPr>
      <w:r w:rsidRPr="00A60CB6">
        <w:rPr>
          <w:rFonts w:cs="Arial"/>
          <w:szCs w:val="22"/>
          <w:u w:val="single"/>
        </w:rPr>
        <w:t>Hardware:</w:t>
      </w:r>
    </w:p>
    <w:p w14:paraId="6764742F" w14:textId="77777777" w:rsidR="007C0614" w:rsidRDefault="007C0614" w:rsidP="00180F16">
      <w:pPr>
        <w:tabs>
          <w:tab w:val="left" w:pos="567"/>
        </w:tabs>
        <w:rPr>
          <w:rFonts w:cs="Arial"/>
          <w:szCs w:val="22"/>
        </w:rPr>
      </w:pPr>
    </w:p>
    <w:p w14:paraId="3D8C6357" w14:textId="0A90B576" w:rsidR="00F21701" w:rsidRPr="00344A61" w:rsidRDefault="005354E8" w:rsidP="00606D75">
      <w:pPr>
        <w:tabs>
          <w:tab w:val="left" w:pos="567"/>
        </w:tabs>
        <w:rPr>
          <w:rFonts w:cs="Arial"/>
          <w:szCs w:val="22"/>
        </w:rPr>
      </w:pPr>
      <w:r w:rsidRPr="00A60CB6">
        <w:rPr>
          <w:rFonts w:cs="Arial"/>
          <w:vanish/>
          <w:szCs w:val="22"/>
        </w:rPr>
        <w:t>&lt;import_verf_doku Hardware_listbullet_pattern:In Nutzung seit: !#2#!, !#3#!&gt;&lt;/import_verf_doku&gt;</w:t>
      </w:r>
    </w:p>
    <w:p w14:paraId="1E8E2FDA" w14:textId="77777777" w:rsidR="00F21701" w:rsidRDefault="00F21701" w:rsidP="00180F16">
      <w:pPr>
        <w:tabs>
          <w:tab w:val="left" w:pos="567"/>
        </w:tabs>
        <w:rPr>
          <w:rFonts w:cs="Arial"/>
          <w:szCs w:val="22"/>
        </w:rPr>
      </w:pPr>
    </w:p>
    <w:p w14:paraId="63013769" w14:textId="7D69C3BB" w:rsidR="00DC3153" w:rsidRDefault="00DC3153" w:rsidP="00344A61">
      <w:pPr>
        <w:numPr>
          <w:ilvl w:val="0"/>
          <w:numId w:val="8"/>
        </w:numPr>
        <w:tabs>
          <w:tab w:val="left" w:pos="567"/>
        </w:tabs>
        <w:ind w:left="567" w:hanging="567"/>
        <w:rPr>
          <w:rFonts w:cs="Arial"/>
          <w:szCs w:val="22"/>
        </w:rPr>
      </w:pPr>
      <w:r w:rsidRPr="00F21701">
        <w:rPr>
          <w:rFonts w:cs="Arial"/>
          <w:szCs w:val="22"/>
        </w:rPr>
        <w:t>Für die eingesetzten Hard- und Software-Komponenten liegen folgende Softwarebescheinigungen oder Zertifikate vor, die auch Teil des Auswahlprozesses dieser Komponenten waren:</w:t>
      </w:r>
    </w:p>
    <w:p w14:paraId="5D86E06E" w14:textId="6678517F" w:rsidR="00F21701" w:rsidRDefault="00F21701" w:rsidP="00180F16">
      <w:pPr>
        <w:tabs>
          <w:tab w:val="left" w:pos="567"/>
        </w:tabs>
        <w:rPr>
          <w:rFonts w:cs="Arial"/>
          <w:szCs w:val="22"/>
        </w:rPr>
      </w:pPr>
    </w:p>
    <w:p w14:paraId="30DB5246" w14:textId="37B36E40" w:rsidR="00CF77B3" w:rsidRPr="00A60CB6" w:rsidRDefault="00CF77B3" w:rsidP="00344A61">
      <w:pPr>
        <w:tabs>
          <w:tab w:val="left" w:pos="567"/>
        </w:tabs>
        <w:ind w:left="1134" w:hanging="567"/>
        <w:rPr>
          <w:rFonts w:cs="Arial"/>
          <w:szCs w:val="22"/>
          <w:u w:val="single"/>
        </w:rPr>
      </w:pPr>
      <w:r w:rsidRPr="00A60CB6">
        <w:rPr>
          <w:rFonts w:cs="Arial"/>
          <w:szCs w:val="22"/>
          <w:u w:val="single"/>
        </w:rPr>
        <w:t>Für die unter (</w:t>
      </w:r>
      <w:r w:rsidR="001717A9">
        <w:rPr>
          <w:rFonts w:cs="Arial"/>
          <w:szCs w:val="22"/>
          <w:u w:val="single"/>
        </w:rPr>
        <w:t>3</w:t>
      </w:r>
      <w:r w:rsidRPr="00A60CB6">
        <w:rPr>
          <w:rFonts w:cs="Arial"/>
          <w:szCs w:val="22"/>
          <w:u w:val="single"/>
        </w:rPr>
        <w:t xml:space="preserve">) </w:t>
      </w:r>
      <w:r w:rsidR="00FC2573" w:rsidRPr="00A60CB6">
        <w:rPr>
          <w:rFonts w:cs="Arial"/>
          <w:szCs w:val="22"/>
          <w:u w:val="single"/>
        </w:rPr>
        <w:t>aufgezählte</w:t>
      </w:r>
      <w:r w:rsidRPr="00A60CB6">
        <w:rPr>
          <w:rFonts w:cs="Arial"/>
          <w:szCs w:val="22"/>
          <w:u w:val="single"/>
        </w:rPr>
        <w:t xml:space="preserve"> Software:</w:t>
      </w:r>
    </w:p>
    <w:p w14:paraId="178D304F" w14:textId="77777777" w:rsidR="00CF77B3" w:rsidRDefault="00CF77B3" w:rsidP="00180F16">
      <w:pPr>
        <w:tabs>
          <w:tab w:val="left" w:pos="567"/>
        </w:tabs>
        <w:rPr>
          <w:rFonts w:cs="Arial"/>
          <w:szCs w:val="22"/>
        </w:rPr>
      </w:pPr>
    </w:p>
    <w:p w14:paraId="438F23E5" w14:textId="6C8E35C6" w:rsidR="00CF77B3" w:rsidRPr="00A60CB6" w:rsidRDefault="0090064A" w:rsidP="00606D75">
      <w:pPr>
        <w:tabs>
          <w:tab w:val="left" w:pos="357"/>
        </w:tabs>
        <w:rPr>
          <w:rFonts w:cs="Arial"/>
          <w:szCs w:val="22"/>
        </w:rPr>
      </w:pPr>
      <w:r w:rsidRPr="0090064A">
        <w:rPr>
          <w:rFonts w:cs="Arial"/>
          <w:vanish/>
          <w:szCs w:val="22"/>
        </w:rPr>
        <w:t>&lt;import_verf_doku Software_listbullet_pattern:Mit Datum vom: !#6#!, ausgestellt von !#7#! für !#3#! !#4#!&gt;&lt;/import_verf_doku&gt;</w:t>
      </w:r>
    </w:p>
    <w:p w14:paraId="4D555595" w14:textId="77777777" w:rsidR="0090064A" w:rsidRPr="00A60CB6" w:rsidRDefault="0090064A" w:rsidP="00180F16">
      <w:pPr>
        <w:tabs>
          <w:tab w:val="left" w:pos="567"/>
        </w:tabs>
        <w:rPr>
          <w:rFonts w:cs="Arial"/>
          <w:szCs w:val="22"/>
        </w:rPr>
      </w:pPr>
    </w:p>
    <w:p w14:paraId="5CBD0390" w14:textId="0CC152C8" w:rsidR="00DC3153" w:rsidRPr="00180F16" w:rsidRDefault="00CF77B3" w:rsidP="00180F16">
      <w:pPr>
        <w:ind w:left="567"/>
        <w:rPr>
          <w:u w:val="single"/>
        </w:rPr>
      </w:pPr>
      <w:r w:rsidRPr="00180F16">
        <w:rPr>
          <w:u w:val="single"/>
        </w:rPr>
        <w:t>Für die unter (</w:t>
      </w:r>
      <w:r w:rsidR="001717A9" w:rsidRPr="00180F16">
        <w:rPr>
          <w:u w:val="single"/>
        </w:rPr>
        <w:t>3</w:t>
      </w:r>
      <w:r w:rsidRPr="00180F16">
        <w:rPr>
          <w:u w:val="single"/>
        </w:rPr>
        <w:t xml:space="preserve">) </w:t>
      </w:r>
      <w:r w:rsidR="00FC2573" w:rsidRPr="00180F16">
        <w:rPr>
          <w:u w:val="single"/>
        </w:rPr>
        <w:t>aufgezählte</w:t>
      </w:r>
      <w:r w:rsidRPr="00180F16">
        <w:rPr>
          <w:u w:val="single"/>
        </w:rPr>
        <w:t xml:space="preserve"> Hardware:</w:t>
      </w:r>
    </w:p>
    <w:p w14:paraId="21676696" w14:textId="1E831514" w:rsidR="00CF77B3" w:rsidRDefault="00CF77B3" w:rsidP="00180F16"/>
    <w:p w14:paraId="25CC5398" w14:textId="26B1D8D4" w:rsidR="00CF77B3" w:rsidRPr="00B60B98" w:rsidRDefault="00CF77B3" w:rsidP="00180F16">
      <w:r w:rsidRPr="00180F16">
        <w:rPr>
          <w:vanish/>
        </w:rPr>
        <w:t>&lt;</w:t>
      </w:r>
      <w:proofErr w:type="spellStart"/>
      <w:r w:rsidRPr="00180F16">
        <w:rPr>
          <w:vanish/>
        </w:rPr>
        <w:t>import_verf_doku</w:t>
      </w:r>
      <w:proofErr w:type="spellEnd"/>
      <w:r w:rsidRPr="00180F16">
        <w:rPr>
          <w:vanish/>
        </w:rPr>
        <w:t xml:space="preserve"> </w:t>
      </w:r>
      <w:proofErr w:type="spellStart"/>
      <w:r w:rsidRPr="00180F16">
        <w:rPr>
          <w:vanish/>
        </w:rPr>
        <w:t>Hardware_listbullet_</w:t>
      </w:r>
      <w:proofErr w:type="gramStart"/>
      <w:r w:rsidRPr="00180F16">
        <w:rPr>
          <w:vanish/>
        </w:rPr>
        <w:t>pattern:Mit</w:t>
      </w:r>
      <w:proofErr w:type="spellEnd"/>
      <w:proofErr w:type="gramEnd"/>
      <w:r w:rsidRPr="00180F16">
        <w:rPr>
          <w:vanish/>
        </w:rPr>
        <w:t xml:space="preserve"> Datum vom: !#4#!, ausgestellt von !#5#! für !#3#!&gt;&lt;/</w:t>
      </w:r>
      <w:proofErr w:type="spellStart"/>
      <w:r w:rsidRPr="00180F16">
        <w:rPr>
          <w:vanish/>
        </w:rPr>
        <w:t>import_verf_doku</w:t>
      </w:r>
      <w:proofErr w:type="spellEnd"/>
      <w:r w:rsidRPr="00180F16">
        <w:rPr>
          <w:vanish/>
        </w:rPr>
        <w:t>&gt;</w:t>
      </w:r>
    </w:p>
    <w:p w14:paraId="5D23E83C" w14:textId="77777777" w:rsidR="00CF77B3" w:rsidRPr="00A60CB6" w:rsidRDefault="00CF77B3" w:rsidP="00180F16"/>
    <w:p w14:paraId="5A3E8F6A" w14:textId="6D6DBE32" w:rsidR="00DC3153" w:rsidRDefault="00DC3153" w:rsidP="00180F16">
      <w:pPr>
        <w:pStyle w:val="Listenabsatz"/>
        <w:numPr>
          <w:ilvl w:val="0"/>
          <w:numId w:val="8"/>
        </w:numPr>
        <w:ind w:left="567" w:hanging="567"/>
      </w:pPr>
      <w:r>
        <w:t xml:space="preserve">Als Speichermedium für die digitalen und digitalisierten Belege kommen </w:t>
      </w:r>
      <w:r w:rsidR="000A2314" w:rsidRPr="00180F16">
        <w:rPr>
          <w:vanish/>
        </w:rPr>
        <w:t>&lt;import_verf_doku Speichermedium_s$SpeichMed&gt;&lt;/import_verf_doku&gt;</w:t>
      </w:r>
      <w:r>
        <w:t xml:space="preserve"> zum Einsatz. Die Ablage erfolgt dort unter dem Archiv-Datenpfad</w:t>
      </w:r>
      <w:r w:rsidR="000A2314">
        <w:t xml:space="preserve"> </w:t>
      </w:r>
      <w:r w:rsidR="000A2314" w:rsidRPr="00180F16">
        <w:rPr>
          <w:vanish/>
        </w:rPr>
        <w:t>&lt;import_verf_doku Speichermedium_s$AblaDat&gt;&lt;/import_verf_doku&gt;</w:t>
      </w:r>
      <w:r>
        <w:t>.</w:t>
      </w:r>
    </w:p>
    <w:p w14:paraId="2D10C920" w14:textId="77777777" w:rsidR="00DC3153" w:rsidRDefault="00DC3153" w:rsidP="00180F16"/>
    <w:p w14:paraId="78008E83" w14:textId="77777777" w:rsidR="00DC3153" w:rsidRDefault="00DC3153" w:rsidP="00344A61">
      <w:pPr>
        <w:pStyle w:val="berschrift2"/>
        <w:numPr>
          <w:ilvl w:val="1"/>
          <w:numId w:val="5"/>
        </w:numPr>
      </w:pPr>
      <w:bookmarkStart w:id="6" w:name="_Toc418606342"/>
      <w:bookmarkStart w:id="7" w:name="_Toc418607337"/>
      <w:bookmarkStart w:id="8" w:name="_Toc427605127"/>
      <w:commentRangeStart w:id="9"/>
      <w:r>
        <w:t>Zuständigkeiten</w:t>
      </w:r>
      <w:bookmarkEnd w:id="6"/>
      <w:bookmarkEnd w:id="7"/>
      <w:bookmarkEnd w:id="8"/>
      <w:commentRangeEnd w:id="9"/>
      <w:r w:rsidRPr="00E133EF">
        <w:commentReference w:id="9"/>
      </w:r>
    </w:p>
    <w:p w14:paraId="48683924" w14:textId="77777777" w:rsidR="00DC3153" w:rsidRPr="00180F16" w:rsidRDefault="00DC3153" w:rsidP="00180F16">
      <w:pPr>
        <w:spacing w:before="240"/>
        <w:rPr>
          <w:iCs/>
        </w:rPr>
      </w:pPr>
    </w:p>
    <w:p w14:paraId="6164F62A" w14:textId="6E10F3A2" w:rsidR="00DC3153" w:rsidRPr="00E62BA5" w:rsidRDefault="00DC3153" w:rsidP="00344A61">
      <w:pPr>
        <w:numPr>
          <w:ilvl w:val="0"/>
          <w:numId w:val="9"/>
        </w:numPr>
        <w:ind w:left="567" w:hanging="567"/>
      </w:pPr>
      <w:r w:rsidRPr="00E62BA5">
        <w:t>Das Verfahren der Belegablage ist im nächsten Kapitel in seinen Einzelschritten dargestellt. Im Folgenden werden die Mitarbeiter benannt, die jeweils zur Durchführung einzelner Verarbeitungsschritte eingewiesen und autorisiert sind.</w:t>
      </w:r>
    </w:p>
    <w:p w14:paraId="79448C29" w14:textId="77777777" w:rsidR="00DC3153" w:rsidRPr="00E62BA5" w:rsidRDefault="00DC3153" w:rsidP="00180F16"/>
    <w:p w14:paraId="0D57FD5A" w14:textId="405323EE" w:rsidR="00DC3153" w:rsidRDefault="00DC3153" w:rsidP="00344A61">
      <w:pPr>
        <w:numPr>
          <w:ilvl w:val="0"/>
          <w:numId w:val="9"/>
        </w:numPr>
        <w:ind w:left="567" w:hanging="567"/>
      </w:pPr>
      <w:r w:rsidRPr="00E62BA5">
        <w:t>Posteingang (konventionell in Papierform; zum digitalen Posteingang – insb. per E-Mail – siehe unten unter 4.1, Absatz 3) und Vorsortierung der relevanten Dokumente:</w:t>
      </w:r>
    </w:p>
    <w:p w14:paraId="395E72C8" w14:textId="3952220C" w:rsidR="00680EC9" w:rsidRDefault="00680EC9" w:rsidP="00180F16"/>
    <w:p w14:paraId="6DCDC4C3" w14:textId="26268651" w:rsidR="00382CD9" w:rsidRPr="0013030F" w:rsidRDefault="00B76372" w:rsidP="00606D75">
      <w:r w:rsidRPr="00B76372">
        <w:rPr>
          <w:vanish/>
        </w:rPr>
        <w:t>&lt;import_verf_doku Zustaendigkeiten_z2_listbullet&gt;&lt;/import_verf_doku&gt;</w:t>
      </w:r>
    </w:p>
    <w:p w14:paraId="039F1B7F" w14:textId="77777777" w:rsidR="00DC3153" w:rsidRPr="0013030F" w:rsidRDefault="00DC3153" w:rsidP="00180F16">
      <w:pPr>
        <w:tabs>
          <w:tab w:val="left" w:pos="851"/>
        </w:tabs>
        <w:suppressAutoHyphens/>
      </w:pPr>
    </w:p>
    <w:p w14:paraId="09EE9AA7" w14:textId="787DE44E" w:rsidR="00DC3153" w:rsidRPr="00E62BA5" w:rsidRDefault="00DC3153" w:rsidP="00344A61">
      <w:pPr>
        <w:numPr>
          <w:ilvl w:val="0"/>
          <w:numId w:val="9"/>
        </w:numPr>
        <w:ind w:left="567" w:hanging="567"/>
      </w:pPr>
      <w:r w:rsidRPr="00E62BA5">
        <w:t>Identifikation der Belege inkl. Prüfung auf Echtheit (buchführungs-/aufzeichnungspflichtige und somit aufbewahrungspflichtige Dokumente in Papierform als auch originär digital eingehende Dokumente):</w:t>
      </w:r>
    </w:p>
    <w:p w14:paraId="21AF9F09" w14:textId="6CF38586" w:rsidR="00DC3153" w:rsidRPr="0013030F" w:rsidRDefault="00DC3153" w:rsidP="00180F16">
      <w:pPr>
        <w:tabs>
          <w:tab w:val="left" w:pos="851"/>
        </w:tabs>
        <w:suppressAutoHyphens/>
      </w:pPr>
    </w:p>
    <w:p w14:paraId="79C0E65F" w14:textId="2EFB9889" w:rsidR="00651BCD" w:rsidRPr="0048698D" w:rsidRDefault="00A25527" w:rsidP="00606D75">
      <w:r w:rsidRPr="00A25527">
        <w:rPr>
          <w:vanish/>
        </w:rPr>
        <w:t>&lt;import_verf_doku Zustaendigkeiten_z3_listbullet&gt;&lt;/import_verf_doku&gt;</w:t>
      </w:r>
    </w:p>
    <w:p w14:paraId="4D936E32" w14:textId="77777777" w:rsidR="00A25527" w:rsidRPr="0048698D" w:rsidRDefault="00A25527" w:rsidP="00180F16"/>
    <w:p w14:paraId="6974CFBE" w14:textId="27B7CF37" w:rsidR="00DC3153" w:rsidRPr="00E62BA5" w:rsidRDefault="00DC3153" w:rsidP="00344A61">
      <w:pPr>
        <w:numPr>
          <w:ilvl w:val="0"/>
          <w:numId w:val="9"/>
        </w:numPr>
        <w:ind w:left="567" w:hanging="567"/>
      </w:pPr>
      <w:r w:rsidRPr="00E62BA5">
        <w:t>Prüfung der eingehenden Rechnungen (insb. auch elektronischen Rechnungen) im Hinblick auf die Vollständigkeit und Richtigkeit (insb. Pflichtangaben des § 14 Abs. 4 UStG) und im Hinblick auf die korrekte Übermittlung bei elektronischen Rechnungen (Gewährleistung der Echtheit der Herkunft, der Unversehrtheit des Inhalts sowie der Lesbarkeit):</w:t>
      </w:r>
    </w:p>
    <w:p w14:paraId="4152A40F" w14:textId="09457BA2" w:rsidR="00DC3153" w:rsidRPr="0013030F" w:rsidRDefault="00DC3153" w:rsidP="00180F16">
      <w:pPr>
        <w:tabs>
          <w:tab w:val="left" w:pos="851"/>
        </w:tabs>
        <w:suppressAutoHyphens/>
      </w:pPr>
    </w:p>
    <w:p w14:paraId="49A4B684" w14:textId="051781B6" w:rsidR="0013030F" w:rsidRPr="001F1DDE" w:rsidRDefault="0013030F" w:rsidP="00606D75">
      <w:pPr>
        <w:tabs>
          <w:tab w:val="left" w:pos="851"/>
        </w:tabs>
        <w:suppressAutoHyphens/>
      </w:pPr>
      <w:r w:rsidRPr="0013030F">
        <w:rPr>
          <w:vanish/>
        </w:rPr>
        <w:t>&lt;import_verf_doku Zustaendigkeiten_z4</w:t>
      </w:r>
      <w:r w:rsidR="001F1DDE" w:rsidRPr="00B76372">
        <w:rPr>
          <w:vanish/>
        </w:rPr>
        <w:t>_listbullet</w:t>
      </w:r>
      <w:r w:rsidRPr="0013030F">
        <w:rPr>
          <w:vanish/>
        </w:rPr>
        <w:t>&gt;&lt;/import_verf_doku&gt;</w:t>
      </w:r>
    </w:p>
    <w:p w14:paraId="03355096" w14:textId="77777777" w:rsidR="0013030F" w:rsidRPr="001F1DDE" w:rsidRDefault="0013030F" w:rsidP="00180F16">
      <w:pPr>
        <w:tabs>
          <w:tab w:val="left" w:pos="851"/>
        </w:tabs>
        <w:suppressAutoHyphens/>
      </w:pPr>
    </w:p>
    <w:p w14:paraId="562F8254" w14:textId="44D0AE29" w:rsidR="00DC3153" w:rsidRPr="00A25527" w:rsidRDefault="00DC3153" w:rsidP="00344A61">
      <w:pPr>
        <w:numPr>
          <w:ilvl w:val="0"/>
          <w:numId w:val="9"/>
        </w:numPr>
        <w:ind w:left="567" w:hanging="567"/>
      </w:pPr>
      <w:commentRangeStart w:id="10"/>
      <w:r w:rsidRPr="00A25527">
        <w:t>D</w:t>
      </w:r>
      <w:commentRangeEnd w:id="10"/>
      <w:r w:rsidR="00EA5CFE">
        <w:rPr>
          <w:rStyle w:val="Kommentarzeichen"/>
        </w:rPr>
        <w:commentReference w:id="10"/>
      </w:r>
      <w:r w:rsidRPr="00A25527">
        <w:t>igitalisierung von ursprünglich im Original in Papierform eingegangenen Dokumenten:</w:t>
      </w:r>
    </w:p>
    <w:p w14:paraId="77A7C2A1" w14:textId="1FA0C393" w:rsidR="00DC3153" w:rsidRDefault="00DC3153" w:rsidP="00180F16">
      <w:pPr>
        <w:tabs>
          <w:tab w:val="left" w:pos="851"/>
        </w:tabs>
        <w:suppressAutoHyphens/>
      </w:pPr>
    </w:p>
    <w:p w14:paraId="757B9B51" w14:textId="71D7D099" w:rsidR="00EA5CFE" w:rsidRPr="00DD65DB" w:rsidRDefault="00EA5CFE" w:rsidP="00606D75">
      <w:pPr>
        <w:tabs>
          <w:tab w:val="left" w:pos="851"/>
        </w:tabs>
        <w:suppressAutoHyphens/>
      </w:pPr>
      <w:r w:rsidRPr="00EA5CFE">
        <w:rPr>
          <w:vanish/>
        </w:rPr>
        <w:t>&lt;import_verf_doku Zustaendigkeiten_z5_listbullet&gt;&lt;/import_verf_doku&gt;</w:t>
      </w:r>
    </w:p>
    <w:p w14:paraId="79E28CD3" w14:textId="4491942E" w:rsidR="00DC3153" w:rsidRPr="00DD65DB" w:rsidRDefault="00DC3153" w:rsidP="00180F16"/>
    <w:p w14:paraId="06C14734" w14:textId="3824F68C" w:rsidR="00DC3153" w:rsidRDefault="00651BCD" w:rsidP="00344A61">
      <w:pPr>
        <w:numPr>
          <w:ilvl w:val="0"/>
          <w:numId w:val="9"/>
        </w:numPr>
        <w:ind w:left="567" w:hanging="567"/>
      </w:pPr>
      <w:r>
        <w:t>A</w:t>
      </w:r>
      <w:r w:rsidR="00DC3153" w:rsidRPr="00E62BA5">
        <w:t>blage der Belege in der vorgesehenen Ordnung:</w:t>
      </w:r>
    </w:p>
    <w:p w14:paraId="7D13232F" w14:textId="6239C978" w:rsidR="00EA5CFE" w:rsidRDefault="00EA5CFE" w:rsidP="00180F16"/>
    <w:p w14:paraId="5DF2E31F" w14:textId="7F6A613C" w:rsidR="00EA5CFE" w:rsidRPr="00DD65DB" w:rsidRDefault="00EA5CFE" w:rsidP="00606D75">
      <w:r w:rsidRPr="00EA5CFE">
        <w:rPr>
          <w:vanish/>
        </w:rPr>
        <w:t>&lt;import_verf_doku Zustaendigkeiten_z6_listbullet&gt;&lt;/import_verf_doku&gt;</w:t>
      </w:r>
    </w:p>
    <w:p w14:paraId="007EFC59" w14:textId="77777777" w:rsidR="00EA5CFE" w:rsidRPr="00DD65DB" w:rsidRDefault="00EA5CFE" w:rsidP="00180F16"/>
    <w:p w14:paraId="7527166D" w14:textId="1F10311B" w:rsidR="00DC3153" w:rsidRDefault="00DC3153" w:rsidP="00344A61">
      <w:pPr>
        <w:numPr>
          <w:ilvl w:val="0"/>
          <w:numId w:val="9"/>
        </w:numPr>
        <w:ind w:left="567" w:hanging="567"/>
      </w:pPr>
      <w:r w:rsidRPr="00E62BA5">
        <w:t>Aufbereitung der Belege für die weitere Bearbeitung, insb. Buchung:</w:t>
      </w:r>
    </w:p>
    <w:p w14:paraId="4B389FC4" w14:textId="5655FC91" w:rsidR="00EA5CFE" w:rsidRDefault="00EA5CFE" w:rsidP="00180F16"/>
    <w:p w14:paraId="3BC722C3" w14:textId="2F212B1E" w:rsidR="00EA5CFE" w:rsidRPr="00DD65DB" w:rsidRDefault="00F133BE" w:rsidP="00606D75">
      <w:r w:rsidRPr="00F133BE">
        <w:rPr>
          <w:vanish/>
        </w:rPr>
        <w:t>&lt;import_verf_doku Zustaendigkeiten_z7_listbullet&gt;&lt;/import_verf_doku&gt;</w:t>
      </w:r>
    </w:p>
    <w:p w14:paraId="779437EC" w14:textId="77777777" w:rsidR="00DC3153" w:rsidRPr="00DD65DB" w:rsidRDefault="00DC3153" w:rsidP="00180F16"/>
    <w:p w14:paraId="03CCB274" w14:textId="267FDC2A" w:rsidR="00DC3153" w:rsidRPr="00DD65DB" w:rsidRDefault="00FA381B" w:rsidP="00344A61">
      <w:pPr>
        <w:numPr>
          <w:ilvl w:val="0"/>
          <w:numId w:val="9"/>
        </w:numPr>
        <w:ind w:left="567" w:hanging="567"/>
      </w:pPr>
      <w:r w:rsidRPr="00FA381B">
        <w:rPr>
          <w:vanish/>
        </w:rPr>
        <w:t>&lt;import_verf_doku Zustaendigkeiten_z8_s2_sbcf&gt;&lt;/import_verf_doku&gt;</w:t>
      </w:r>
    </w:p>
    <w:p w14:paraId="6DCE2B46" w14:textId="195EFFCA" w:rsidR="00F133BE" w:rsidRPr="00DD65DB" w:rsidRDefault="00F133BE" w:rsidP="00180F16"/>
    <w:p w14:paraId="6C879676" w14:textId="122E0EED" w:rsidR="00F133BE" w:rsidRPr="00DD65DB" w:rsidRDefault="00FA381B" w:rsidP="00606D75">
      <w:r w:rsidRPr="00FA381B">
        <w:rPr>
          <w:vanish/>
        </w:rPr>
        <w:t>&lt;import_verf_doku Zustaendigkeiten_z8_listbullet&gt;&lt;/import_verf_doku&gt;</w:t>
      </w:r>
    </w:p>
    <w:p w14:paraId="5EE6C4EF" w14:textId="77777777" w:rsidR="00DC3153" w:rsidRPr="00DD65DB" w:rsidRDefault="00DC3153" w:rsidP="00180F16"/>
    <w:p w14:paraId="561DF8E3" w14:textId="6B4E28F0" w:rsidR="00DC3153" w:rsidRPr="00E62BA5" w:rsidRDefault="00DC3153" w:rsidP="00344A61">
      <w:pPr>
        <w:numPr>
          <w:ilvl w:val="0"/>
          <w:numId w:val="9"/>
        </w:numPr>
        <w:ind w:left="567" w:hanging="567"/>
      </w:pPr>
      <w:r w:rsidRPr="00E62BA5">
        <w:t>Archivierung der Belege nach der Erfassung in Grund(buch)</w:t>
      </w:r>
      <w:proofErr w:type="spellStart"/>
      <w:r w:rsidRPr="00E62BA5">
        <w:t>aufzeichnungen</w:t>
      </w:r>
      <w:proofErr w:type="spellEnd"/>
      <w:r w:rsidRPr="00E62BA5">
        <w:t xml:space="preserve"> oder Buchungen:</w:t>
      </w:r>
    </w:p>
    <w:p w14:paraId="56E2042A" w14:textId="24DE2844" w:rsidR="00DC3153" w:rsidRPr="00FA381B" w:rsidRDefault="00DC3153" w:rsidP="00180F16"/>
    <w:p w14:paraId="79BB771D" w14:textId="0BFF6182" w:rsidR="00FA381B" w:rsidRPr="00DD65DB" w:rsidRDefault="00BB1775" w:rsidP="00EF077F">
      <w:pPr>
        <w:tabs>
          <w:tab w:val="left" w:pos="851"/>
        </w:tabs>
        <w:suppressAutoHyphens/>
      </w:pPr>
      <w:r w:rsidRPr="00BB1775">
        <w:rPr>
          <w:vanish/>
        </w:rPr>
        <w:t>&lt;import_verf_doku Zustaendigkeiten_z9_listbullet&gt;&lt;/import_verf_doku&gt;</w:t>
      </w:r>
    </w:p>
    <w:p w14:paraId="4954D707" w14:textId="77777777" w:rsidR="00FA381B" w:rsidRPr="00DD65DB" w:rsidRDefault="00FA381B" w:rsidP="00180F16"/>
    <w:p w14:paraId="5B2B0BE3" w14:textId="76F59FE2" w:rsidR="00DC3153" w:rsidRPr="00A25527" w:rsidRDefault="00DC3153" w:rsidP="00344A61">
      <w:pPr>
        <w:numPr>
          <w:ilvl w:val="0"/>
          <w:numId w:val="9"/>
        </w:numPr>
        <w:ind w:left="567" w:hanging="567"/>
      </w:pPr>
      <w:commentRangeStart w:id="11"/>
      <w:r w:rsidRPr="00A25527">
        <w:t>D</w:t>
      </w:r>
      <w:commentRangeEnd w:id="11"/>
      <w:r w:rsidR="006A336D">
        <w:rPr>
          <w:rStyle w:val="Kommentarzeichen"/>
        </w:rPr>
        <w:commentReference w:id="11"/>
      </w:r>
      <w:r w:rsidRPr="00A25527">
        <w:t>ie postalische Entgegennahme, Identifikation, Ablage, Aufbereitung und Archivierung von Dokumenten mit Belegfunktion, die laut unternehmensinterner Vorgaben (vgl. Anlage</w:t>
      </w:r>
      <w:r w:rsidR="00855BD5">
        <w:rPr>
          <w:vanish/>
        </w:rPr>
        <w:t xml:space="preserve"> </w:t>
      </w:r>
      <w:r w:rsidR="00855BD5" w:rsidRPr="00855BD5">
        <w:rPr>
          <w:vanish/>
        </w:rPr>
        <w:t>&lt;import_verf_doku Zustaendigkeiten2_z3_s$VorNam&gt;&lt;/import_verf_doku&gt;</w:t>
      </w:r>
      <w:r w:rsidRPr="00A25527">
        <w:t>) als besonders schutzwürdig gelten, ist nur folgenden Personen gestattet:</w:t>
      </w:r>
    </w:p>
    <w:p w14:paraId="03E369A5" w14:textId="68633755" w:rsidR="00DC3153" w:rsidRDefault="00DC3153" w:rsidP="00180F16"/>
    <w:p w14:paraId="414E9983" w14:textId="5F4C6FAC" w:rsidR="002C5A00" w:rsidRPr="00DD65DB" w:rsidRDefault="002C5A00" w:rsidP="00EF077F">
      <w:r w:rsidRPr="002C5A00">
        <w:rPr>
          <w:vanish/>
        </w:rPr>
        <w:t>&lt;import_verf_doku Zustaendigkeiten2_z2_sv$Nam_sb$FktUnt_listbullet&gt;&lt;/import_verf_doku&gt;</w:t>
      </w:r>
    </w:p>
    <w:p w14:paraId="09DDD12B" w14:textId="77777777" w:rsidR="003B1172" w:rsidRPr="00DD65DB" w:rsidRDefault="003B1172" w:rsidP="00180F16"/>
    <w:p w14:paraId="46589CE8" w14:textId="4838ED68" w:rsidR="00DC3153" w:rsidRPr="00DD65DB" w:rsidRDefault="00C85E65" w:rsidP="00FC2573">
      <w:pPr>
        <w:ind w:left="567"/>
      </w:pPr>
      <w:r w:rsidRPr="00C85E65">
        <w:rPr>
          <w:vanish/>
        </w:rPr>
        <w:t>&lt;import_verf_doku Zustaendigkeiten2_z4_s2&gt;&lt;/import_verf_doku&gt;&lt;import_verf_doku Zustaendigkeiten2_z5_s2&gt;&lt;/import_verf_doku&gt;</w:t>
      </w:r>
      <w:r w:rsidRPr="00C85E65">
        <w:t xml:space="preserve"> </w:t>
      </w:r>
      <w:r w:rsidRPr="00C85E65">
        <w:rPr>
          <w:vanish/>
        </w:rPr>
        <w:t>&lt;import_verf_doku Zustaendigkeiten2_z6_s2&gt;&lt;/import_verf_doku&gt;</w:t>
      </w:r>
    </w:p>
    <w:p w14:paraId="0140893C" w14:textId="77777777" w:rsidR="00BB1775" w:rsidRPr="00DD65DB" w:rsidRDefault="00BB1775" w:rsidP="00180F16"/>
    <w:p w14:paraId="26605A52" w14:textId="1C0A3A57" w:rsidR="00DC3153" w:rsidRPr="00F12514" w:rsidRDefault="00651BCD" w:rsidP="00344A61">
      <w:pPr>
        <w:numPr>
          <w:ilvl w:val="0"/>
          <w:numId w:val="9"/>
        </w:numPr>
        <w:ind w:left="567" w:hanging="567"/>
      </w:pPr>
      <w:r>
        <w:t>F</w:t>
      </w:r>
      <w:r w:rsidR="00DC3153" w:rsidRPr="00E62BA5">
        <w:t>reigabe zur Vernichtung von Papierbelegen (nicht vor Ablauf der Aufbewahrungsfrist):</w:t>
      </w:r>
    </w:p>
    <w:p w14:paraId="4F6CD8BF" w14:textId="1DC3F99F" w:rsidR="00F12514" w:rsidRPr="00F12514" w:rsidRDefault="00F12514" w:rsidP="00180F16"/>
    <w:p w14:paraId="024C0143" w14:textId="4AF890DD" w:rsidR="00F12514" w:rsidRPr="00A574AE" w:rsidRDefault="00F12514" w:rsidP="00EF077F">
      <w:r w:rsidRPr="00F12514">
        <w:rPr>
          <w:vanish/>
        </w:rPr>
        <w:t>&lt;import_verf_doku Zustaendigkeiten3_z2_listbullet&gt;&lt;/import_verf_doku&gt;</w:t>
      </w:r>
    </w:p>
    <w:p w14:paraId="7BA75871" w14:textId="77777777" w:rsidR="00F12514" w:rsidRPr="00A574AE" w:rsidRDefault="00F12514" w:rsidP="00180F16"/>
    <w:p w14:paraId="5975C66B" w14:textId="3CDA3F35" w:rsidR="00DC3153" w:rsidRPr="00A574AE" w:rsidRDefault="00F12514" w:rsidP="00344A61">
      <w:pPr>
        <w:numPr>
          <w:ilvl w:val="0"/>
          <w:numId w:val="9"/>
        </w:numPr>
        <w:ind w:left="567" w:hanging="567"/>
      </w:pPr>
      <w:r w:rsidRPr="00F12514">
        <w:rPr>
          <w:vanish/>
        </w:rPr>
        <w:t>&lt;import_verf_doku Zustaendigkeiten3_z3_s2_sbcf&gt;&lt;/import_verf_doku&gt;</w:t>
      </w:r>
      <w:r>
        <w:rPr>
          <w:vanish/>
        </w:rPr>
        <w:t>:</w:t>
      </w:r>
    </w:p>
    <w:p w14:paraId="226465D4" w14:textId="5B7C9D6C" w:rsidR="00F12514" w:rsidRPr="00A574AE" w:rsidRDefault="00F12514" w:rsidP="00180F16"/>
    <w:p w14:paraId="56B01DC3" w14:textId="1BB7B4B0" w:rsidR="00127BD8" w:rsidRPr="00A574AE" w:rsidRDefault="00127BD8" w:rsidP="00EF077F">
      <w:pPr>
        <w:tabs>
          <w:tab w:val="left" w:pos="851"/>
        </w:tabs>
        <w:suppressAutoHyphens/>
      </w:pPr>
      <w:r w:rsidRPr="00127BD8">
        <w:rPr>
          <w:vanish/>
        </w:rPr>
        <w:t>&lt;import_verf_doku Zustaendigkeiten3_z3_sv$Nam_sb$FktUnt_listbullet&gt;&lt;/import_verf_doku&gt;</w:t>
      </w:r>
    </w:p>
    <w:p w14:paraId="71804BBC" w14:textId="77777777" w:rsidR="00127BD8" w:rsidRPr="00A574AE" w:rsidRDefault="00127BD8" w:rsidP="00180F16"/>
    <w:p w14:paraId="1050235E" w14:textId="719B9502" w:rsidR="00F12514" w:rsidRPr="00A574AE" w:rsidRDefault="00F12514" w:rsidP="00BA225D">
      <w:pPr>
        <w:tabs>
          <w:tab w:val="left" w:pos="567"/>
        </w:tabs>
        <w:suppressAutoHyphens/>
        <w:ind w:left="567"/>
      </w:pPr>
      <w:r w:rsidRPr="00F12514">
        <w:rPr>
          <w:vanish/>
        </w:rPr>
        <w:t>&lt;import_verf_doku Zustaendigkeiten3_</w:t>
      </w:r>
      <w:proofErr w:type="gramStart"/>
      <w:r w:rsidRPr="00F12514">
        <w:rPr>
          <w:vanish/>
        </w:rPr>
        <w:t>pattern:Der</w:t>
      </w:r>
      <w:proofErr w:type="gramEnd"/>
      <w:r w:rsidRPr="00F12514">
        <w:rPr>
          <w:vanish/>
        </w:rPr>
        <w:t xml:space="preserve"> externe Dienstleister ist von !*#Zustaendigkeiten3_z3_s9#*! zertifiziert&gt;&lt;/</w:t>
      </w:r>
      <w:proofErr w:type="spellStart"/>
      <w:r w:rsidRPr="00F12514">
        <w:rPr>
          <w:vanish/>
        </w:rPr>
        <w:t>import_verf_doku</w:t>
      </w:r>
      <w:proofErr w:type="spellEnd"/>
      <w:r w:rsidRPr="00F12514">
        <w:rPr>
          <w:vanish/>
        </w:rPr>
        <w:t>&gt;</w:t>
      </w:r>
    </w:p>
    <w:p w14:paraId="268F9696" w14:textId="77777777" w:rsidR="00DC3153" w:rsidRPr="00A574AE" w:rsidRDefault="00DC3153" w:rsidP="00180F16"/>
    <w:p w14:paraId="6D90B63B" w14:textId="546D285B" w:rsidR="00DC3153" w:rsidRPr="00E62BA5" w:rsidRDefault="00DC3153" w:rsidP="00344A61">
      <w:pPr>
        <w:numPr>
          <w:ilvl w:val="0"/>
          <w:numId w:val="9"/>
        </w:numPr>
        <w:ind w:left="567" w:hanging="567"/>
      </w:pPr>
      <w:r w:rsidRPr="00E62BA5">
        <w:t>Freigabe zur Löschung der digitalen Archivbestände (nicht vor Ablauf der Aufbewahrungsfrist):</w:t>
      </w:r>
    </w:p>
    <w:p w14:paraId="551855B0" w14:textId="39AB6045" w:rsidR="00DC3153" w:rsidRPr="00127BD8" w:rsidRDefault="00DC3153" w:rsidP="00180F16"/>
    <w:p w14:paraId="7E990DFB" w14:textId="78B05C18" w:rsidR="00127BD8" w:rsidRPr="00A574AE" w:rsidRDefault="00127BD8" w:rsidP="00EF077F">
      <w:r w:rsidRPr="00127BD8">
        <w:rPr>
          <w:vanish/>
        </w:rPr>
        <w:t>&lt;import_verf_doku Zustaendigkeiten3_z4_listbullet&gt;&lt;/import_verf_doku&gt;</w:t>
      </w:r>
    </w:p>
    <w:p w14:paraId="15DBF95F" w14:textId="77777777" w:rsidR="00127BD8" w:rsidRPr="00A574AE" w:rsidRDefault="00127BD8" w:rsidP="00180F16"/>
    <w:p w14:paraId="219C2319" w14:textId="5966A452" w:rsidR="00DC3153" w:rsidRPr="00E62BA5" w:rsidRDefault="00DC3153" w:rsidP="00344A61">
      <w:pPr>
        <w:numPr>
          <w:ilvl w:val="0"/>
          <w:numId w:val="9"/>
        </w:numPr>
        <w:ind w:left="567" w:hanging="567"/>
      </w:pPr>
      <w:r w:rsidRPr="00E62BA5">
        <w:lastRenderedPageBreak/>
        <w:t>Löschung der digitalen Archivbestände:</w:t>
      </w:r>
    </w:p>
    <w:p w14:paraId="272B67FC" w14:textId="104430D1" w:rsidR="00DC3153" w:rsidRPr="006A336D" w:rsidRDefault="00DC3153" w:rsidP="00180F16"/>
    <w:p w14:paraId="23117195" w14:textId="20C9F3FD" w:rsidR="00A574AE" w:rsidRPr="00A574AE" w:rsidRDefault="00A574AE" w:rsidP="00EF077F">
      <w:pPr>
        <w:tabs>
          <w:tab w:val="left" w:pos="851"/>
        </w:tabs>
        <w:suppressAutoHyphens/>
      </w:pPr>
      <w:r w:rsidRPr="00A574AE">
        <w:rPr>
          <w:vanish/>
        </w:rPr>
        <w:t>&lt;import_verf_doku Zustaendigkeiten3_z5_listbullet&gt;&lt;/import_verf_doku&gt;</w:t>
      </w:r>
    </w:p>
    <w:p w14:paraId="7E2C70B5" w14:textId="77777777" w:rsidR="00A574AE" w:rsidRPr="00A574AE" w:rsidRDefault="00A574AE" w:rsidP="00180F16"/>
    <w:p w14:paraId="4740FFFE" w14:textId="77777777" w:rsidR="00DC3153" w:rsidRDefault="00DC3153" w:rsidP="00344A61">
      <w:pPr>
        <w:pStyle w:val="berschrift2"/>
        <w:numPr>
          <w:ilvl w:val="1"/>
          <w:numId w:val="5"/>
        </w:numPr>
      </w:pPr>
      <w:bookmarkStart w:id="12" w:name="_Toc418606343"/>
      <w:bookmarkStart w:id="13" w:name="_Toc418607338"/>
      <w:bookmarkStart w:id="14" w:name="_Toc427605128"/>
      <w:r w:rsidRPr="00992453">
        <w:t>Organisation</w:t>
      </w:r>
      <w:r>
        <w:t xml:space="preserve"> und Internes Kontrollsystem</w:t>
      </w:r>
      <w:bookmarkEnd w:id="12"/>
      <w:bookmarkEnd w:id="13"/>
      <w:r>
        <w:t xml:space="preserve"> (IKS)</w:t>
      </w:r>
      <w:bookmarkEnd w:id="14"/>
    </w:p>
    <w:p w14:paraId="23A99E20" w14:textId="77777777" w:rsidR="00DC3153" w:rsidRPr="00E62BA5" w:rsidRDefault="00DC3153" w:rsidP="000A58F0">
      <w:pPr>
        <w:spacing w:before="240"/>
      </w:pPr>
    </w:p>
    <w:p w14:paraId="3D23E5DA" w14:textId="0C8EB039" w:rsidR="00DC3153" w:rsidRPr="00E62BA5" w:rsidRDefault="00DC3153" w:rsidP="000A58F0">
      <w:pPr>
        <w:pStyle w:val="Listenabsatz"/>
        <w:numPr>
          <w:ilvl w:val="0"/>
          <w:numId w:val="45"/>
        </w:numPr>
        <w:ind w:left="567" w:hanging="567"/>
      </w:pPr>
      <w:r w:rsidRPr="00E62BA5">
        <w:t xml:space="preserve">Die im Folgekapitel dargestellten Prozess-Schritte werden von den eingewiesenen und autorisierten Mitarbeitern regelmäßig, unverändert und ohne Unterbrechung durchgeführt. Dabei kommt die in </w:t>
      </w:r>
      <w:commentRangeStart w:id="15"/>
      <w:r w:rsidRPr="00E62BA5">
        <w:t>Kapitel</w:t>
      </w:r>
      <w:r w:rsidR="002F5A1F">
        <w:t xml:space="preserve"> 3.1</w:t>
      </w:r>
      <w:commentRangeEnd w:id="15"/>
      <w:r w:rsidR="002F5A1F">
        <w:rPr>
          <w:rStyle w:val="Kommentarzeichen"/>
        </w:rPr>
        <w:commentReference w:id="15"/>
      </w:r>
      <w:r w:rsidR="002F5A1F">
        <w:t xml:space="preserve"> </w:t>
      </w:r>
      <w:r w:rsidRPr="00E62BA5">
        <w:t>dargestellte Hard- und Software zum Einsatz.</w:t>
      </w:r>
    </w:p>
    <w:p w14:paraId="2535A6D3" w14:textId="77777777" w:rsidR="00DC3153" w:rsidRPr="00E62BA5" w:rsidRDefault="00DC3153" w:rsidP="000A58F0"/>
    <w:p w14:paraId="164DC333" w14:textId="204F976D" w:rsidR="00DC3153" w:rsidRPr="00E62BA5" w:rsidRDefault="00DC3153" w:rsidP="000A58F0">
      <w:pPr>
        <w:pStyle w:val="Listenabsatz"/>
        <w:numPr>
          <w:ilvl w:val="0"/>
          <w:numId w:val="45"/>
        </w:numPr>
        <w:ind w:left="567" w:hanging="567"/>
      </w:pPr>
      <w:r w:rsidRPr="00E62BA5">
        <w:t>Um die Einhaltung der vorgegebenen Verfahren zu gewährleisten, werden regelmäßige Kontrollen durchgeführt. Diese orientieren sich an den tatsächlich aufgrund der organisatorischen Rahmenbedingungen zweckmäßigen und etablierten Aufgaben- und Funktionstrennungen, wobei von einzelnen funktionalen Verfahrensschritten ausgegangen wird.</w:t>
      </w:r>
    </w:p>
    <w:p w14:paraId="40462723" w14:textId="77777777" w:rsidR="00DC3153" w:rsidRPr="00E62BA5" w:rsidRDefault="00DC3153" w:rsidP="000A58F0"/>
    <w:p w14:paraId="5E58389D" w14:textId="77777777" w:rsidR="00DC3153" w:rsidRPr="00E62BA5" w:rsidRDefault="00DC3153" w:rsidP="000A58F0">
      <w:pPr>
        <w:ind w:left="360"/>
      </w:pPr>
      <w:r w:rsidRPr="00E62BA5">
        <w:rPr>
          <w:noProof/>
        </w:rPr>
        <w:drawing>
          <wp:inline distT="0" distB="0" distL="0" distR="0" wp14:anchorId="2FE21D02" wp14:editId="107FA980">
            <wp:extent cx="5943600" cy="1527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527175"/>
                    </a:xfrm>
                    <a:prstGeom prst="rect">
                      <a:avLst/>
                    </a:prstGeom>
                    <a:noFill/>
                    <a:ln>
                      <a:noFill/>
                    </a:ln>
                  </pic:spPr>
                </pic:pic>
              </a:graphicData>
            </a:graphic>
          </wp:inline>
        </w:drawing>
      </w:r>
    </w:p>
    <w:p w14:paraId="7980C323" w14:textId="77777777" w:rsidR="00DC3153" w:rsidRPr="00E62BA5" w:rsidRDefault="00DC3153" w:rsidP="000A58F0"/>
    <w:p w14:paraId="6A99A39F" w14:textId="275DEE21" w:rsidR="00DC3153" w:rsidRPr="00CE6B6D" w:rsidRDefault="00DC3153" w:rsidP="000A58F0">
      <w:pPr>
        <w:pStyle w:val="Listenabsatz"/>
        <w:numPr>
          <w:ilvl w:val="0"/>
          <w:numId w:val="45"/>
        </w:numPr>
        <w:ind w:left="567" w:hanging="567"/>
      </w:pPr>
      <w:r w:rsidRPr="00E62BA5">
        <w:t>Stichprobenartige Kontrollen des Entgegennahme-, Identifikations- und Ablageprozesses im Vorfeld der buchungs- oder aufzeichnungstechnischen Verarbeitung, die fallweise und regelmäßig (</w:t>
      </w:r>
      <w:r w:rsidR="002F5A1F" w:rsidRPr="000A58F0">
        <w:rPr>
          <w:vanish/>
        </w:rPr>
        <w:t>&lt;import_verf_doku IKS_z2_s$IKSStichPro&gt;&lt;/import_verf_doku&gt;</w:t>
      </w:r>
      <w:r w:rsidRPr="00E62BA5">
        <w:t>) durchgeführt werden, obliegen:</w:t>
      </w:r>
    </w:p>
    <w:p w14:paraId="00AB772C" w14:textId="4D07888F" w:rsidR="00D0296D" w:rsidRPr="00CE6B6D" w:rsidRDefault="00D0296D" w:rsidP="000A58F0"/>
    <w:p w14:paraId="25CE1136" w14:textId="28020AC1" w:rsidR="00D0296D" w:rsidRPr="009C649C" w:rsidRDefault="00EC0E8E" w:rsidP="00EF077F">
      <w:r w:rsidRPr="00EC0E8E">
        <w:rPr>
          <w:vanish/>
        </w:rPr>
        <w:t>&lt;import_verf_doku IKS_z2_sv$IKSNam_sb$IKSFkt_listbullet&gt;&lt;/import_verf_doku&gt;</w:t>
      </w:r>
    </w:p>
    <w:p w14:paraId="59DFB8D8" w14:textId="77777777" w:rsidR="00EC0E8E" w:rsidRPr="009C649C" w:rsidRDefault="00EC0E8E" w:rsidP="000A58F0"/>
    <w:p w14:paraId="23270905" w14:textId="06147D3E" w:rsidR="00DC3153" w:rsidRPr="00E62BA5" w:rsidRDefault="00DC3153" w:rsidP="000A58F0">
      <w:pPr>
        <w:pStyle w:val="Listenabsatz"/>
        <w:numPr>
          <w:ilvl w:val="0"/>
          <w:numId w:val="45"/>
        </w:numPr>
        <w:ind w:left="567" w:hanging="567"/>
      </w:pPr>
      <w:r w:rsidRPr="00E62BA5">
        <w:t xml:space="preserve">Zu den Kontrollen gehören insbesondere auch die Kontrollverfahren, die gem. § 14 Abs. 1 UStG auf die Prüfung der eingehenden Rechnungen im Hinblick auf die Echtheit der Herkunft, die Unversehrtheit des Inhalts sowie die Lesbarkeit ausgerichtet sind (verlässlicher </w:t>
      </w:r>
      <w:proofErr w:type="spellStart"/>
      <w:r w:rsidRPr="00E62BA5">
        <w:t>Prüfpfad</w:t>
      </w:r>
      <w:proofErr w:type="spellEnd"/>
      <w:r w:rsidRPr="00E62BA5">
        <w:t xml:space="preserve"> zwischen Rechnung und Leistung). </w:t>
      </w:r>
    </w:p>
    <w:p w14:paraId="2B91BAC4" w14:textId="77777777" w:rsidR="00DC3153" w:rsidRPr="00E62BA5" w:rsidRDefault="00DC3153" w:rsidP="000A58F0"/>
    <w:p w14:paraId="4E564527" w14:textId="28676A46" w:rsidR="00DC3153" w:rsidRPr="001F6308" w:rsidRDefault="00DC3153" w:rsidP="000A58F0">
      <w:pPr>
        <w:pStyle w:val="Listenabsatz"/>
        <w:numPr>
          <w:ilvl w:val="0"/>
          <w:numId w:val="45"/>
        </w:numPr>
        <w:ind w:left="567" w:hanging="567"/>
      </w:pPr>
      <w:r w:rsidRPr="00E62BA5">
        <w:t xml:space="preserve">Stichprobenartige Kontrollen des Archivierungs-, Lesbarkeits- und </w:t>
      </w:r>
      <w:proofErr w:type="spellStart"/>
      <w:r w:rsidRPr="00E62BA5">
        <w:t>Lesbarmachungsprozesses</w:t>
      </w:r>
      <w:proofErr w:type="spellEnd"/>
      <w:r w:rsidRPr="00E62BA5">
        <w:t>, die fallweise und regelmäßig (</w:t>
      </w:r>
      <w:r w:rsidR="00581C1C" w:rsidRPr="000A58F0">
        <w:rPr>
          <w:vanish/>
        </w:rPr>
        <w:t>&lt;import_verf_doku IKS_z3_s$IKSStichPro&gt;&lt;/import_verf_doku&gt;</w:t>
      </w:r>
      <w:r w:rsidRPr="00E62BA5">
        <w:t xml:space="preserve">) </w:t>
      </w:r>
      <w:r w:rsidRPr="001F6308">
        <w:t>durchgeführt werden, obliegen:</w:t>
      </w:r>
    </w:p>
    <w:p w14:paraId="5B0C6A57" w14:textId="24DAA4CF" w:rsidR="00581C1C" w:rsidRPr="000A58F0" w:rsidRDefault="00581C1C" w:rsidP="000A58F0"/>
    <w:p w14:paraId="72F16639" w14:textId="0A0B762F" w:rsidR="00581C1C" w:rsidRPr="00B60B98" w:rsidRDefault="00581C1C" w:rsidP="00B60B98">
      <w:r w:rsidRPr="00B60B98">
        <w:rPr>
          <w:vanish/>
        </w:rPr>
        <w:t>&lt;</w:t>
      </w:r>
      <w:proofErr w:type="spellStart"/>
      <w:r w:rsidRPr="00B60B98">
        <w:rPr>
          <w:vanish/>
        </w:rPr>
        <w:t>import_verf_doku</w:t>
      </w:r>
      <w:proofErr w:type="spellEnd"/>
      <w:r w:rsidRPr="00B60B98">
        <w:rPr>
          <w:vanish/>
        </w:rPr>
        <w:t xml:space="preserve"> IKS_z3_sv$IKSNam_sb$IKSFkt_listbullet&gt;&lt;/</w:t>
      </w:r>
      <w:proofErr w:type="spellStart"/>
      <w:r w:rsidRPr="00B60B98">
        <w:rPr>
          <w:vanish/>
        </w:rPr>
        <w:t>import_verf_doku</w:t>
      </w:r>
      <w:proofErr w:type="spellEnd"/>
      <w:r w:rsidRPr="00B60B98">
        <w:rPr>
          <w:vanish/>
        </w:rPr>
        <w:t>&gt;</w:t>
      </w:r>
    </w:p>
    <w:p w14:paraId="5EA7C3C1" w14:textId="77777777" w:rsidR="00DC3153" w:rsidRPr="009C649C" w:rsidRDefault="00DC3153" w:rsidP="000A58F0"/>
    <w:p w14:paraId="59C34659" w14:textId="1FB5B1C1" w:rsidR="00DC3153" w:rsidRPr="00F45A25" w:rsidRDefault="00DC3153" w:rsidP="000A58F0">
      <w:pPr>
        <w:pStyle w:val="Listenabsatz"/>
        <w:numPr>
          <w:ilvl w:val="0"/>
          <w:numId w:val="45"/>
        </w:numPr>
        <w:ind w:left="567" w:hanging="567"/>
      </w:pPr>
      <w:commentRangeStart w:id="16"/>
      <w:r w:rsidRPr="00942A46">
        <w:t>S</w:t>
      </w:r>
      <w:commentRangeEnd w:id="16"/>
      <w:r w:rsidR="003339C8">
        <w:rPr>
          <w:rStyle w:val="Kommentarzeichen"/>
        </w:rPr>
        <w:commentReference w:id="16"/>
      </w:r>
      <w:r w:rsidRPr="00942A46">
        <w:t xml:space="preserve">tichprobenartige Kontrollen des Vernichtungsprozesses der Papierbelege oder der digitalen Belege, die beim </w:t>
      </w:r>
      <w:r w:rsidR="000372EF">
        <w:t>e</w:t>
      </w:r>
      <w:commentRangeStart w:id="17"/>
      <w:r w:rsidRPr="00942A46">
        <w:t>rsetzenden Scannen</w:t>
      </w:r>
      <w:commentRangeEnd w:id="17"/>
      <w:r w:rsidR="00F45A25">
        <w:rPr>
          <w:rStyle w:val="Kommentarzeichen"/>
        </w:rPr>
        <w:commentReference w:id="17"/>
      </w:r>
      <w:r w:rsidRPr="00942A46">
        <w:t>: regelmäßig</w:t>
      </w:r>
      <w:r w:rsidR="00EC0E8E">
        <w:t xml:space="preserve"> </w:t>
      </w:r>
      <w:r w:rsidR="00F45A25" w:rsidRPr="000A58F0">
        <w:rPr>
          <w:vanish/>
        </w:rPr>
        <w:t>&lt;</w:t>
      </w:r>
      <w:proofErr w:type="spellStart"/>
      <w:r w:rsidR="00F45A25" w:rsidRPr="000A58F0">
        <w:rPr>
          <w:vanish/>
        </w:rPr>
        <w:t>import_verf_doku</w:t>
      </w:r>
      <w:proofErr w:type="spellEnd"/>
      <w:r w:rsidR="00F45A25" w:rsidRPr="000A58F0">
        <w:rPr>
          <w:vanish/>
        </w:rPr>
        <w:t xml:space="preserve"> IKS_z4_s$IKSStichPro&gt;&lt;/</w:t>
      </w:r>
      <w:proofErr w:type="spellStart"/>
      <w:r w:rsidR="00F45A25" w:rsidRPr="000A58F0">
        <w:rPr>
          <w:vanish/>
        </w:rPr>
        <w:t>import_verf_doku</w:t>
      </w:r>
      <w:proofErr w:type="spellEnd"/>
      <w:r w:rsidR="00F45A25" w:rsidRPr="000A58F0">
        <w:rPr>
          <w:vanish/>
        </w:rPr>
        <w:t>&gt;</w:t>
      </w:r>
      <w:r w:rsidRPr="00942A46">
        <w:t>; ansonsten: nach dem Ende der Aufbewahrungsfrist durchgeführt werden, obliegen:</w:t>
      </w:r>
    </w:p>
    <w:p w14:paraId="2D935CC6" w14:textId="4E6CAC4F" w:rsidR="002834C9" w:rsidRPr="000A58F0" w:rsidRDefault="002834C9" w:rsidP="000A58F0"/>
    <w:p w14:paraId="3A1B34EE" w14:textId="4243A308" w:rsidR="00F45A25" w:rsidRPr="00F570E9" w:rsidRDefault="00F45A25" w:rsidP="00EF077F">
      <w:pPr>
        <w:tabs>
          <w:tab w:val="left" w:pos="851"/>
        </w:tabs>
        <w:suppressAutoHyphens/>
      </w:pPr>
      <w:r w:rsidRPr="00F570E9">
        <w:rPr>
          <w:vanish/>
        </w:rPr>
        <w:t>&lt;</w:t>
      </w:r>
      <w:proofErr w:type="spellStart"/>
      <w:r w:rsidRPr="00F570E9">
        <w:rPr>
          <w:vanish/>
        </w:rPr>
        <w:t>import_verf_doku</w:t>
      </w:r>
      <w:proofErr w:type="spellEnd"/>
      <w:r w:rsidRPr="00F570E9">
        <w:rPr>
          <w:vanish/>
        </w:rPr>
        <w:t xml:space="preserve"> IKS_z4_sv$IKSNam_sb$IKSFkt_listbullet&gt;&lt;/</w:t>
      </w:r>
      <w:proofErr w:type="spellStart"/>
      <w:r w:rsidRPr="00F570E9">
        <w:rPr>
          <w:vanish/>
        </w:rPr>
        <w:t>import_verf_doku</w:t>
      </w:r>
      <w:proofErr w:type="spellEnd"/>
      <w:r w:rsidRPr="00F570E9">
        <w:rPr>
          <w:vanish/>
        </w:rPr>
        <w:t>&gt;</w:t>
      </w:r>
    </w:p>
    <w:p w14:paraId="3A48BB05" w14:textId="34DD7E9C" w:rsidR="00DC3153" w:rsidRPr="009C649C" w:rsidRDefault="00DC3153" w:rsidP="000A58F0"/>
    <w:p w14:paraId="133B92EC" w14:textId="58F1906B" w:rsidR="00DC3153" w:rsidRPr="00E62BA5" w:rsidRDefault="00DC3153" w:rsidP="000A58F0">
      <w:pPr>
        <w:pStyle w:val="Listenabsatz"/>
        <w:numPr>
          <w:ilvl w:val="0"/>
          <w:numId w:val="45"/>
        </w:numPr>
        <w:ind w:left="567" w:hanging="567"/>
      </w:pPr>
      <w:r w:rsidRPr="00E62BA5">
        <w:t>Bei Bedarf, insbesondere in der Einarbeitungsphase von Mitarbeitern, finden die Kontrollen auch in kürzeren Abständen statt.</w:t>
      </w:r>
    </w:p>
    <w:p w14:paraId="6F8034FC" w14:textId="77777777" w:rsidR="00DC3153" w:rsidRPr="00E62BA5" w:rsidRDefault="00DC3153" w:rsidP="000A58F0"/>
    <w:p w14:paraId="247D8BCE" w14:textId="5E42B487" w:rsidR="00DC3153" w:rsidRPr="00E62BA5" w:rsidRDefault="00DC3153" w:rsidP="000A58F0">
      <w:pPr>
        <w:pStyle w:val="Listenabsatz"/>
        <w:numPr>
          <w:ilvl w:val="0"/>
          <w:numId w:val="45"/>
        </w:numPr>
        <w:ind w:left="567" w:hanging="567"/>
      </w:pPr>
      <w:r w:rsidRPr="00E62BA5">
        <w:t>Kommt es bei den Kontrollen zu auffälligen Ergebnissen, insbesondere zu Abweichungen zwischen dem beschriebenen und tatsächlich durchgeführten Verfahren, werden die laufenden Prozesse sofort angehalten und die Geschäftsleitung wird informiert, um über das weitere Vorgehen zu entscheiden. Über solche Ereignisse ist ein Protokoll mit Angaben zum Anlass und zu den durchgeführten Maßnahmen anzufertigen.</w:t>
      </w:r>
    </w:p>
    <w:p w14:paraId="7F6912CF" w14:textId="77777777" w:rsidR="00DC3153" w:rsidRPr="00E62BA5" w:rsidRDefault="00DC3153" w:rsidP="000A58F0"/>
    <w:p w14:paraId="02DD5E9F" w14:textId="6841013B" w:rsidR="00BC048C" w:rsidRDefault="00DC3153" w:rsidP="000A58F0">
      <w:pPr>
        <w:pStyle w:val="Listenabsatz"/>
        <w:numPr>
          <w:ilvl w:val="0"/>
          <w:numId w:val="45"/>
        </w:numPr>
        <w:ind w:left="567" w:hanging="567"/>
      </w:pPr>
      <w:r w:rsidRPr="00E62BA5">
        <w:t>Die Kontrollen orientieren sich unter Ordnungsmäßigkeitsgesichtspunkten insbesondere an folgenden Zielen, so dass sie mit einer hinreichenden Sicherheit gewährleisten, dass</w:t>
      </w:r>
    </w:p>
    <w:p w14:paraId="29C94ECA" w14:textId="77777777" w:rsidR="00BC048C" w:rsidRDefault="00BC048C" w:rsidP="00BC048C">
      <w:pPr>
        <w:numPr>
          <w:ilvl w:val="0"/>
          <w:numId w:val="44"/>
        </w:numPr>
      </w:pPr>
      <w:r>
        <w:t>die gesetzlichen Bestimmungen im erforderlichen Umfang beachtet werden.</w:t>
      </w:r>
    </w:p>
    <w:p w14:paraId="2AE06A0F" w14:textId="77777777" w:rsidR="00BC048C" w:rsidRDefault="00BC048C" w:rsidP="00BC048C">
      <w:pPr>
        <w:numPr>
          <w:ilvl w:val="0"/>
          <w:numId w:val="44"/>
        </w:numPr>
      </w:pPr>
      <w:r>
        <w:t>die Kompetenz- und Zuständigkeitsregelungen innerhalb der Organisation eingehalten werden.</w:t>
      </w:r>
    </w:p>
    <w:p w14:paraId="7E5190A5" w14:textId="77777777" w:rsidR="00BC048C" w:rsidRDefault="00BC048C" w:rsidP="00BC048C">
      <w:pPr>
        <w:numPr>
          <w:ilvl w:val="0"/>
          <w:numId w:val="44"/>
        </w:numPr>
      </w:pPr>
      <w:r>
        <w:t>die Dokumente nicht unbefugt, unbemerkt oder versehentlich vernichtet, verändert oder gelöscht werden (Integrität der Dokumente).</w:t>
      </w:r>
    </w:p>
    <w:p w14:paraId="1A2709EC" w14:textId="77777777" w:rsidR="00BC048C" w:rsidRDefault="00BC048C" w:rsidP="00BC048C">
      <w:pPr>
        <w:numPr>
          <w:ilvl w:val="0"/>
          <w:numId w:val="44"/>
        </w:numPr>
      </w:pPr>
      <w:r>
        <w:t>die Funktionen und Parameter der für die Archivierung relevanten Verfahren und Programme nicht unbefugt, unbemerkt oder versehentlich verändert werden (Integrität der Verfahren und Programme).</w:t>
      </w:r>
    </w:p>
    <w:p w14:paraId="30F09BDC" w14:textId="66B45F80" w:rsidR="00BC048C" w:rsidRPr="00E62BA5" w:rsidRDefault="00BC048C" w:rsidP="00BC048C">
      <w:pPr>
        <w:numPr>
          <w:ilvl w:val="0"/>
          <w:numId w:val="44"/>
        </w:numPr>
      </w:pPr>
      <w:r>
        <w:t>die verwendeten IT-Systeme und Anwendungen für den Betrieb zur Verfügung stehen und dass die archivierten Dokumente bei Bedarf unverzüglich lesbar sind.</w:t>
      </w:r>
    </w:p>
    <w:p w14:paraId="268D289D" w14:textId="77777777" w:rsidR="00DC3153" w:rsidRPr="00E62BA5" w:rsidRDefault="00DC3153" w:rsidP="00BC048C"/>
    <w:p w14:paraId="105BDEE9" w14:textId="77777777" w:rsidR="00DC3153" w:rsidRDefault="00DC3153" w:rsidP="00344A61">
      <w:pPr>
        <w:pStyle w:val="berschrift2"/>
        <w:numPr>
          <w:ilvl w:val="1"/>
          <w:numId w:val="5"/>
        </w:numPr>
      </w:pPr>
      <w:bookmarkStart w:id="18" w:name="_Toc418606344"/>
      <w:bookmarkStart w:id="19" w:name="_Toc418607339"/>
      <w:bookmarkStart w:id="20" w:name="_Toc427605129"/>
      <w:r>
        <w:t>Datenschutz</w:t>
      </w:r>
      <w:bookmarkEnd w:id="18"/>
      <w:bookmarkEnd w:id="19"/>
      <w:bookmarkEnd w:id="20"/>
    </w:p>
    <w:p w14:paraId="2F835C40" w14:textId="77777777" w:rsidR="00DC3153" w:rsidRDefault="00DC3153" w:rsidP="00EF077F">
      <w:pPr>
        <w:spacing w:before="240"/>
      </w:pPr>
    </w:p>
    <w:p w14:paraId="5D76C14A" w14:textId="0877BE66" w:rsidR="00DC3153" w:rsidRDefault="000A58F0" w:rsidP="000A58F0">
      <w:pPr>
        <w:pStyle w:val="Listenabsatz"/>
        <w:numPr>
          <w:ilvl w:val="0"/>
          <w:numId w:val="48"/>
        </w:numPr>
        <w:ind w:left="567" w:hanging="567"/>
      </w:pPr>
      <w:r>
        <w:t>D</w:t>
      </w:r>
      <w:r w:rsidR="00DC3153" w:rsidRPr="00982AEE">
        <w:t xml:space="preserve">er Datenschutz wird berücksichtigt, indem Unbefugte keinen Zugriff auf Daten bei der </w:t>
      </w:r>
      <w:r w:rsidR="00DC3153">
        <w:t xml:space="preserve">Entgegennahme, </w:t>
      </w:r>
      <w:r w:rsidR="00DC3153" w:rsidRPr="00982AEE">
        <w:t>Bearbeitung, der Aufbewahrung, dem Transport und der Vernichtung haben.</w:t>
      </w:r>
    </w:p>
    <w:p w14:paraId="6B0CA76F" w14:textId="7E874897" w:rsidR="00A970BA" w:rsidRDefault="00A970BA" w:rsidP="000A58F0"/>
    <w:sectPr w:rsidR="00A970BA" w:rsidSect="00F7107F">
      <w:headerReference w:type="even" r:id="rId14"/>
      <w:footerReference w:type="even" r:id="rId15"/>
      <w:headerReference w:type="first" r:id="rId16"/>
      <w:type w:val="continuous"/>
      <w:pgSz w:w="11907" w:h="16840" w:code="9"/>
      <w:pgMar w:top="1418" w:right="1418" w:bottom="1134" w:left="1418"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Wolters Kluwer" w:date="2021-11-30T14:11:00Z" w:initials="WK">
    <w:p w14:paraId="5B839278" w14:textId="691CD915" w:rsidR="007A5FB6" w:rsidRPr="007A5FB6" w:rsidRDefault="007A5FB6">
      <w:pPr>
        <w:pStyle w:val="Kommentartext"/>
        <w:rPr>
          <w:i/>
        </w:rPr>
      </w:pPr>
      <w:r w:rsidRPr="007A5FB6">
        <w:rPr>
          <w:rStyle w:val="Kommentarzeichen"/>
          <w:i/>
        </w:rPr>
        <w:annotationRef/>
      </w:r>
      <w:r w:rsidRPr="007A5FB6">
        <w:rPr>
          <w:b/>
          <w:i/>
        </w:rPr>
        <w:t>Hinweis:</w:t>
      </w:r>
      <w:r w:rsidRPr="007A5FB6">
        <w:rPr>
          <w:i/>
        </w:rPr>
        <w:t xml:space="preserve"> Die nachfolgend aufgelistete Hard- und Software ist auf diejenigen Komponenten be</w:t>
      </w:r>
      <w:r w:rsidRPr="007A5FB6">
        <w:rPr>
          <w:i/>
        </w:rPr>
        <w:softHyphen/>
        <w:t>schränkt, die für die Belegablage und -aufbewahrung zum Einsatz kommen. Dabei kommt es nicht auf die Bezeichnung an, sondern auf die tatsächliche Rolle im Gesamtprozess. Übernimmt z.B. das IT-Buchführungssystem dauerhaft oder temporär eine Aufbewahrungsfunktion der digitalisierten Belege während des Gesamtprozesses, so gehört es ebenfalls zur eingesetzten Hard- bzw. Soft</w:t>
      </w:r>
      <w:r w:rsidRPr="007A5FB6">
        <w:rPr>
          <w:i/>
        </w:rPr>
        <w:softHyphen/>
        <w:t>ware.</w:t>
      </w:r>
      <w:r w:rsidRPr="007A5FB6">
        <w:rPr>
          <w:rFonts w:cs="Arial"/>
          <w:i/>
        </w:rPr>
        <w:t xml:space="preserve"> Sofern sich die aufgelistete Hard- und Software für die Maßnahmen der verschiedenen Belegtypen (siehe Kapitel 4.0 „Verfahren und Maßnahmen“) unterscheiden (insb. aufgrund eines geteilten Arbeitsprozesses zwischen Unternehmen und Steuerberater), sollten diese nach dem entsprechenden Verfahren gesondert aufgeführt werden.</w:t>
      </w:r>
    </w:p>
  </w:comment>
  <w:comment w:id="9" w:author="Wolters Kluwer" w:date="2020-08-26T08:26:00Z" w:initials="WK">
    <w:p w14:paraId="0C9649D4" w14:textId="77777777" w:rsidR="00DC3153" w:rsidRPr="00F6358C" w:rsidRDefault="00DC3153" w:rsidP="00F6358C">
      <w:pPr>
        <w:spacing w:after="120"/>
        <w:jc w:val="both"/>
        <w:rPr>
          <w:i/>
        </w:rPr>
      </w:pPr>
      <w:r>
        <w:rPr>
          <w:rStyle w:val="Kommentarzeichen"/>
        </w:rPr>
        <w:annotationRef/>
      </w:r>
      <w:r w:rsidRPr="00F500D2">
        <w:rPr>
          <w:b/>
          <w:i/>
        </w:rPr>
        <w:t>Hinweis</w:t>
      </w:r>
      <w:r w:rsidRPr="003A3369">
        <w:rPr>
          <w:i/>
        </w:rPr>
        <w:t xml:space="preserve">: Die nachfolgend dargestellten Zuständigkeiten sind nach den einzelnen Prozess-Schritten getrennt. </w:t>
      </w:r>
      <w:r w:rsidRPr="003A3369">
        <w:rPr>
          <w:rFonts w:cs="Arial"/>
          <w:i/>
        </w:rPr>
        <w:t xml:space="preserve">Sofern sich die Zuständigkeiten für die verschiedenen Belegtypen (siehe Kapitel 4.0 „Verfahren und Maßnahmen“) unterscheiden, sollten diese nach dem entsprechenden Verfahren gesondert aufgeführt werden. </w:t>
      </w:r>
      <w:r w:rsidRPr="003A3369">
        <w:rPr>
          <w:i/>
        </w:rPr>
        <w:t>Fallen diese Zuständigkeiten zusammen - z.B. bei kleinen Unternehmen - dann können</w:t>
      </w:r>
      <w:r>
        <w:rPr>
          <w:i/>
        </w:rPr>
        <w:t xml:space="preserve"> diese auch in der Darstellung gebündelt werden. Eine explizite Nennung jedes einzelnen Schrittes ist dabei dennoch empfehlenswert, um die Risiken evtl. fehlender Aufgaben- und Funktionstrennungen erkennen (z.B. fehlendes 4-Augen-Prinzip) und durch </w:t>
      </w:r>
      <w:proofErr w:type="gramStart"/>
      <w:r>
        <w:rPr>
          <w:i/>
        </w:rPr>
        <w:t>entsprechend beschriebene Maßnahmen</w:t>
      </w:r>
      <w:proofErr w:type="gramEnd"/>
      <w:r>
        <w:rPr>
          <w:i/>
        </w:rPr>
        <w:t xml:space="preserve"> an anderer Stelle begegnen zu können. Je mehr Prozess-Schritte von ein und derselben Person durchgeführt werden, desto zweckmäßiger wird ein höherer Stichprobenumfang im Rahmen des </w:t>
      </w:r>
      <w:proofErr w:type="spellStart"/>
      <w:r>
        <w:rPr>
          <w:i/>
        </w:rPr>
        <w:t>Internen</w:t>
      </w:r>
      <w:proofErr w:type="spellEnd"/>
      <w:r>
        <w:rPr>
          <w:i/>
        </w:rPr>
        <w:t xml:space="preserve"> Kontrollsystems und/oder eine Ergänzung der durchgeführten (Stichproben-)Kontrollen durch externe Personen, z.B. den Steuerberater. Den Extremfall stellt dabei ein Ein-Personen-Unternehmen dar. Auch diesem darf jedoch nicht die Möglichkeit einer geordneten und sicheren Belegablage genommen werden, die er auch ohne Inanspruchnahme Dritter ordnungsgemäß führen und überwachen kann.</w:t>
      </w:r>
    </w:p>
  </w:comment>
  <w:comment w:id="10" w:author="Wolters Kluwer" w:date="2021-11-05T07:07:00Z" w:initials="WK">
    <w:p w14:paraId="367AA19E" w14:textId="3F1DC872" w:rsidR="00EA5CFE" w:rsidRPr="00606D75" w:rsidRDefault="00EA5CFE" w:rsidP="00EA5CFE">
      <w:pPr>
        <w:pStyle w:val="Kommentartext"/>
        <w:rPr>
          <w:i/>
        </w:rPr>
      </w:pPr>
      <w:r w:rsidRPr="00606D75">
        <w:rPr>
          <w:rStyle w:val="Kommentarzeichen"/>
          <w:i/>
        </w:rPr>
        <w:annotationRef/>
      </w:r>
      <w:r w:rsidRPr="00606D75">
        <w:rPr>
          <w:b/>
          <w:i/>
        </w:rPr>
        <w:t>Hinweis:</w:t>
      </w:r>
      <w:r w:rsidRPr="00606D75">
        <w:rPr>
          <w:i/>
        </w:rPr>
        <w:t xml:space="preserve"> Sollte dieser Punkt für Sie nicht relevant sein, füllen Sie die Zuständigkeit nicht aus. Löschen Sie bitte, in diesem Fall, den entsprechenden Abschnitt (3.2 (5)) in der Verfahrensdokumentation.</w:t>
      </w:r>
    </w:p>
  </w:comment>
  <w:comment w:id="11" w:author="Wolters Kluwer" w:date="2021-11-05T10:56:00Z" w:initials="WK">
    <w:p w14:paraId="1EC5772F" w14:textId="2971CAAD" w:rsidR="006A336D" w:rsidRPr="00606D75" w:rsidRDefault="006A336D" w:rsidP="00606D75">
      <w:pPr>
        <w:pStyle w:val="Kommentartext"/>
        <w:rPr>
          <w:i/>
        </w:rPr>
      </w:pPr>
      <w:r w:rsidRPr="00606D75">
        <w:rPr>
          <w:rStyle w:val="Kommentarzeichen"/>
          <w:i/>
        </w:rPr>
        <w:annotationRef/>
      </w:r>
      <w:r w:rsidRPr="00606D75">
        <w:rPr>
          <w:b/>
          <w:i/>
        </w:rPr>
        <w:t>Hinweis:</w:t>
      </w:r>
      <w:r w:rsidRPr="00606D75">
        <w:rPr>
          <w:i/>
        </w:rPr>
        <w:t xml:space="preserve"> Sollten Sie keine Bestimmungen für schutzwürdige Dokumente mit Belegfunktion haben, können Sie diesen Punkt auslassen. Bitte denken Sie daran, den entsprechenden Abschnitt (3,2 (10)) in der Verfahrensdokumentation zu löschen.</w:t>
      </w:r>
    </w:p>
  </w:comment>
  <w:comment w:id="15" w:author="Wolters Kluwer" w:date="2021-11-05T11:00:00Z" w:initials="WK">
    <w:p w14:paraId="339726FD" w14:textId="077DD58D" w:rsidR="002F5A1F" w:rsidRPr="00606D75" w:rsidRDefault="002F5A1F" w:rsidP="002F5A1F">
      <w:pPr>
        <w:pStyle w:val="Kommentartext"/>
        <w:rPr>
          <w:i/>
        </w:rPr>
      </w:pPr>
      <w:r w:rsidRPr="00606D75">
        <w:rPr>
          <w:rStyle w:val="Kommentarzeichen"/>
          <w:i/>
        </w:rPr>
        <w:annotationRef/>
      </w:r>
      <w:r w:rsidRPr="00606D75">
        <w:rPr>
          <w:b/>
          <w:i/>
        </w:rPr>
        <w:t>Hinweis:</w:t>
      </w:r>
      <w:r w:rsidRPr="00606D75">
        <w:rPr>
          <w:i/>
        </w:rPr>
        <w:t xml:space="preserve"> Sollte sich die Nummerierung der Kapitel geändert haben, denken Sie bitte daran, die Kapitelnummerierung auch hier anzupassen.</w:t>
      </w:r>
    </w:p>
  </w:comment>
  <w:comment w:id="16" w:author="Wolters Kluwer" w:date="2021-11-05T14:08:00Z" w:initials="WK">
    <w:p w14:paraId="42113BEC" w14:textId="30833053" w:rsidR="003339C8" w:rsidRPr="00606D75" w:rsidRDefault="003339C8">
      <w:pPr>
        <w:pStyle w:val="Kommentartext"/>
        <w:rPr>
          <w:i/>
        </w:rPr>
      </w:pPr>
      <w:r w:rsidRPr="00606D75">
        <w:rPr>
          <w:rStyle w:val="Kommentarzeichen"/>
          <w:i/>
        </w:rPr>
        <w:annotationRef/>
      </w:r>
      <w:r w:rsidRPr="00606D75">
        <w:rPr>
          <w:b/>
          <w:i/>
        </w:rPr>
        <w:t>Hinweis:</w:t>
      </w:r>
      <w:r w:rsidRPr="00606D75">
        <w:rPr>
          <w:i/>
        </w:rPr>
        <w:t xml:space="preserve"> Dieser Punkt ist optional. Sollten Sie keine stichprobeartigen Kontrollen für den Vernichtungsprozess vornehmen, lassen Sie diesen Punkt bitte aus. Denken Sie bitte daran, den entsprechenden Abschnitt (3.3 (6)) zu löschen.</w:t>
      </w:r>
    </w:p>
  </w:comment>
  <w:comment w:id="17" w:author="Wolters Kluwer" w:date="2021-11-05T14:07:00Z" w:initials="WK">
    <w:p w14:paraId="28DA1C7C" w14:textId="2B0B1E55" w:rsidR="00F45A25" w:rsidRDefault="00F45A25">
      <w:pPr>
        <w:pStyle w:val="Kommentartext"/>
      </w:pPr>
      <w:r>
        <w:rPr>
          <w:rStyle w:val="Kommentarzeichen"/>
        </w:rPr>
        <w:annotationRef/>
      </w:r>
      <w:r>
        <w:rPr>
          <w:rStyle w:val="Kommentarzeichen"/>
        </w:rPr>
        <w:annotationRef/>
      </w:r>
      <w:r>
        <w:rPr>
          <w:rStyle w:val="Kommentarzeichen"/>
        </w:rPr>
        <w:annotationRef/>
      </w:r>
      <w:r>
        <w:rPr>
          <w:b/>
          <w:i/>
        </w:rPr>
        <w:t>Hinweis</w:t>
      </w:r>
      <w:r>
        <w:rPr>
          <w:i/>
        </w:rPr>
        <w:t>: Beachten Sie die Verfahrensdokumentation zum ersetzende</w:t>
      </w:r>
      <w:r w:rsidR="000372EF">
        <w:rPr>
          <w:i/>
        </w:rPr>
        <w:t>n</w:t>
      </w:r>
      <w:r>
        <w:rPr>
          <w:i/>
        </w:rPr>
        <w:t xml:space="preserve"> Scannen.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839278" w15:done="0"/>
  <w15:commentEx w15:paraId="0C9649D4" w15:done="0"/>
  <w15:commentEx w15:paraId="367AA19E" w15:done="0"/>
  <w15:commentEx w15:paraId="1EC5772F" w15:done="0"/>
  <w15:commentEx w15:paraId="339726FD" w15:done="0"/>
  <w15:commentEx w15:paraId="42113BEC" w15:done="0"/>
  <w15:commentEx w15:paraId="28DA1C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0AF92" w16cex:dateUtc="2021-11-30T13:11:00Z"/>
  <w16cex:commentExtensible w16cex:durableId="23384D0A" w16cex:dateUtc="2020-08-26T06:26:00Z"/>
  <w16cex:commentExtensible w16cex:durableId="252F56AE" w16cex:dateUtc="2021-11-05T06:07:00Z"/>
  <w16cex:commentExtensible w16cex:durableId="252F8C5C" w16cex:dateUtc="2021-11-05T09:56:00Z"/>
  <w16cex:commentExtensible w16cex:durableId="252F8D4E" w16cex:dateUtc="2021-11-05T10:00:00Z"/>
  <w16cex:commentExtensible w16cex:durableId="252FB978" w16cex:dateUtc="2021-11-05T13:08:00Z"/>
  <w16cex:commentExtensible w16cex:durableId="252FB926" w16cex:dateUtc="2021-11-05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839278" w16cid:durableId="2550AF92"/>
  <w16cid:commentId w16cid:paraId="0C9649D4" w16cid:durableId="23384D0A"/>
  <w16cid:commentId w16cid:paraId="367AA19E" w16cid:durableId="252F56AE"/>
  <w16cid:commentId w16cid:paraId="1EC5772F" w16cid:durableId="252F8C5C"/>
  <w16cid:commentId w16cid:paraId="339726FD" w16cid:durableId="252F8D4E"/>
  <w16cid:commentId w16cid:paraId="42113BEC" w16cid:durableId="252FB978"/>
  <w16cid:commentId w16cid:paraId="28DA1C7C" w16cid:durableId="252FB9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8210F" w14:textId="77777777" w:rsidR="006F5902" w:rsidRDefault="006F5902">
      <w:r>
        <w:separator/>
      </w:r>
    </w:p>
  </w:endnote>
  <w:endnote w:type="continuationSeparator" w:id="0">
    <w:p w14:paraId="70E480FE" w14:textId="77777777" w:rsidR="006F5902" w:rsidRDefault="006F5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7658E" w14:textId="77777777" w:rsidR="00A970BA" w:rsidRDefault="00A970B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42A7" w14:textId="387F896C" w:rsidR="00A970BA" w:rsidRDefault="00A970BA">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92C1E" w14:textId="77777777" w:rsidR="007908E8" w:rsidRDefault="00F570E9">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1D9C3" w14:textId="77777777" w:rsidR="006F5902" w:rsidRDefault="006F5902">
      <w:r>
        <w:separator/>
      </w:r>
    </w:p>
  </w:footnote>
  <w:footnote w:type="continuationSeparator" w:id="0">
    <w:p w14:paraId="7121C7A9" w14:textId="77777777" w:rsidR="006F5902" w:rsidRDefault="006F5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7908E8" w14:paraId="2C0A64E4" w14:textId="77777777">
      <w:tc>
        <w:tcPr>
          <w:tcW w:w="14388" w:type="dxa"/>
          <w:tcBorders>
            <w:top w:val="nil"/>
            <w:left w:val="nil"/>
            <w:bottom w:val="nil"/>
            <w:right w:val="nil"/>
          </w:tcBorders>
        </w:tcPr>
        <w:p w14:paraId="3B8302AC" w14:textId="77777777" w:rsidR="007908E8" w:rsidRDefault="001F1DDE" w:rsidP="001D0528">
          <w:pPr>
            <w:pStyle w:val="Kopfzeile"/>
            <w:rPr>
              <w:rStyle w:val="Feldsteuerung"/>
              <w:vanish w:val="0"/>
            </w:rPr>
          </w:pPr>
          <w:r>
            <w:t xml:space="preserve">Verfahrensdokumentation zur geordneten Belegablage </w:t>
          </w:r>
        </w:p>
      </w:tc>
    </w:tr>
    <w:tr w:rsidR="007908E8" w14:paraId="2196107D" w14:textId="77777777">
      <w:trPr>
        <w:hidden/>
      </w:trPr>
      <w:tc>
        <w:tcPr>
          <w:tcW w:w="14388" w:type="dxa"/>
          <w:tcBorders>
            <w:top w:val="nil"/>
            <w:left w:val="nil"/>
            <w:bottom w:val="single" w:sz="6" w:space="0" w:color="auto"/>
            <w:right w:val="nil"/>
          </w:tcBorders>
        </w:tcPr>
        <w:p w14:paraId="25CD4197" w14:textId="77777777" w:rsidR="007908E8" w:rsidRDefault="001F1DDE">
          <w:pPr>
            <w:pStyle w:val="Kopfzeile"/>
            <w:rPr>
              <w:sz w:val="18"/>
              <w:szCs w:val="18"/>
            </w:rPr>
          </w:pPr>
          <w:r>
            <w:rPr>
              <w:rStyle w:val="Feldsteuerung"/>
              <w:b w:val="0"/>
              <w:bCs/>
              <w:sz w:val="18"/>
              <w:szCs w:val="18"/>
            </w:rPr>
            <w:t>[Firmenbezeichnung.:</w:t>
          </w:r>
          <w:r>
            <w:rPr>
              <w:sz w:val="18"/>
              <w:szCs w:val="18"/>
            </w:rPr>
            <w:t>Name</w:t>
          </w:r>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4E5A11A0" w14:textId="77777777" w:rsidR="007908E8" w:rsidRDefault="001F1DDE">
          <w:pPr>
            <w:pStyle w:val="Kopfzeile"/>
            <w:rPr>
              <w:sz w:val="18"/>
              <w:szCs w:val="18"/>
            </w:rPr>
          </w:pPr>
          <w:r>
            <w:rPr>
              <w:rStyle w:val="Feldsteuerung"/>
              <w:b w:val="0"/>
              <w:bCs/>
              <w:sz w:val="18"/>
              <w:szCs w:val="18"/>
            </w:rPr>
            <w:t>[Firma_Land_PLZ.:</w:t>
          </w:r>
          <w:r>
            <w:rPr>
              <w:sz w:val="18"/>
              <w:szCs w:val="18"/>
            </w:rPr>
            <w:t>PLZ</w:t>
          </w:r>
          <w:r>
            <w:rPr>
              <w:rStyle w:val="Feldsteuerung"/>
              <w:b w:val="0"/>
              <w:bCs/>
              <w:sz w:val="18"/>
              <w:szCs w:val="18"/>
            </w:rPr>
            <w:t>)</w:t>
          </w:r>
          <w:r>
            <w:rPr>
              <w:rStyle w:val="Feldsteuerung"/>
              <w:b w:val="0"/>
              <w:bCs/>
              <w:vanish w:val="0"/>
              <w:sz w:val="18"/>
              <w:szCs w:val="18"/>
            </w:rPr>
            <w:t xml:space="preserve"> </w:t>
          </w:r>
          <w:r>
            <w:rPr>
              <w:rStyle w:val="Feldsteuerung"/>
              <w:b w:val="0"/>
              <w:bCs/>
              <w:sz w:val="18"/>
              <w:szCs w:val="18"/>
            </w:rPr>
            <w:t>[Firma_Ort.:</w:t>
          </w:r>
          <w:r>
            <w:rPr>
              <w:sz w:val="18"/>
              <w:szCs w:val="18"/>
            </w:rPr>
            <w:t>Ort</w:t>
          </w:r>
          <w:r>
            <w:rPr>
              <w:rStyle w:val="Feldsteuerung"/>
              <w:b w:val="0"/>
              <w:bCs/>
              <w:sz w:val="18"/>
              <w:szCs w:val="18"/>
            </w:rPr>
            <w:t>)</w:t>
          </w:r>
          <w:r>
            <w:rPr>
              <w:sz w:val="18"/>
              <w:szCs w:val="18"/>
            </w:rPr>
            <w:t xml:space="preserve"> </w:t>
          </w:r>
        </w:p>
        <w:p w14:paraId="706303CF" w14:textId="77777777" w:rsidR="007908E8" w:rsidRDefault="00F570E9">
          <w:pPr>
            <w:pStyle w:val="Kopfzeile"/>
            <w:rPr>
              <w:sz w:val="18"/>
              <w:szCs w:val="18"/>
            </w:rPr>
          </w:pPr>
        </w:p>
      </w:tc>
    </w:tr>
  </w:tbl>
  <w:p w14:paraId="150361A8" w14:textId="77777777" w:rsidR="007908E8" w:rsidRDefault="00F570E9">
    <w:pPr>
      <w:pStyle w:val="Kopfzeile"/>
      <w:rPr>
        <w:sz w:val="18"/>
        <w:szCs w:val="18"/>
      </w:rPr>
    </w:pPr>
  </w:p>
  <w:p w14:paraId="3DC62021" w14:textId="77777777" w:rsidR="007908E8" w:rsidRPr="007908E8" w:rsidRDefault="00F570E9" w:rsidP="007908E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6" w:space="0" w:color="auto"/>
      </w:tblBorders>
      <w:tblCellMar>
        <w:left w:w="71" w:type="dxa"/>
        <w:right w:w="71" w:type="dxa"/>
      </w:tblCellMar>
      <w:tblLook w:val="0000" w:firstRow="0" w:lastRow="0" w:firstColumn="0" w:lastColumn="0" w:noHBand="0" w:noVBand="0"/>
    </w:tblPr>
    <w:tblGrid>
      <w:gridCol w:w="9071"/>
    </w:tblGrid>
    <w:tr w:rsidR="007908E8" w14:paraId="01C7E416" w14:textId="77777777">
      <w:tc>
        <w:tcPr>
          <w:tcW w:w="14388" w:type="dxa"/>
          <w:tcBorders>
            <w:top w:val="nil"/>
            <w:left w:val="nil"/>
            <w:bottom w:val="nil"/>
            <w:right w:val="nil"/>
          </w:tcBorders>
        </w:tcPr>
        <w:p w14:paraId="4E2F25BF" w14:textId="77777777" w:rsidR="007908E8" w:rsidRDefault="001F1DDE" w:rsidP="001D0528">
          <w:pPr>
            <w:pStyle w:val="Kopfzeile"/>
            <w:rPr>
              <w:rStyle w:val="Feldsteuerung"/>
              <w:vanish w:val="0"/>
            </w:rPr>
          </w:pPr>
          <w:r>
            <w:t xml:space="preserve">Verfahrensdokumentation zur geordneten Belegablage </w:t>
          </w:r>
        </w:p>
      </w:tc>
    </w:tr>
    <w:tr w:rsidR="007908E8" w14:paraId="3BF55A17" w14:textId="77777777">
      <w:trPr>
        <w:hidden/>
      </w:trPr>
      <w:tc>
        <w:tcPr>
          <w:tcW w:w="14388" w:type="dxa"/>
          <w:tcBorders>
            <w:top w:val="nil"/>
            <w:left w:val="nil"/>
            <w:bottom w:val="single" w:sz="6" w:space="0" w:color="auto"/>
            <w:right w:val="nil"/>
          </w:tcBorders>
        </w:tcPr>
        <w:p w14:paraId="6C85CF58" w14:textId="77777777" w:rsidR="007908E8" w:rsidRDefault="001F1DDE">
          <w:pPr>
            <w:pStyle w:val="Kopfzeile"/>
            <w:rPr>
              <w:sz w:val="18"/>
              <w:szCs w:val="18"/>
            </w:rPr>
          </w:pPr>
          <w:r>
            <w:rPr>
              <w:rStyle w:val="Feldsteuerung"/>
              <w:b w:val="0"/>
              <w:bCs/>
              <w:sz w:val="18"/>
              <w:szCs w:val="18"/>
            </w:rPr>
            <w:t>[Firmenbezeichnung.:</w:t>
          </w:r>
          <w:r>
            <w:rPr>
              <w:sz w:val="18"/>
              <w:szCs w:val="18"/>
            </w:rPr>
            <w:t>Name</w:t>
          </w:r>
          <w:r>
            <w:rPr>
              <w:rStyle w:val="Feldsteuerung"/>
              <w:b w:val="0"/>
              <w:bCs/>
              <w:sz w:val="18"/>
              <w:szCs w:val="18"/>
            </w:rPr>
            <w:t>)</w:t>
          </w:r>
          <w:r>
            <w:rPr>
              <w:sz w:val="18"/>
              <w:szCs w:val="18"/>
            </w:rPr>
            <w:t xml:space="preserve">   </w:t>
          </w:r>
          <w:r>
            <w:rPr>
              <w:rStyle w:val="Feldsteuerung"/>
              <w:b w:val="0"/>
              <w:bCs/>
              <w:sz w:val="18"/>
              <w:szCs w:val="18"/>
            </w:rPr>
            <w:t>[Firmenbezeichnung2.:</w:t>
          </w:r>
          <w:r>
            <w:rPr>
              <w:sz w:val="18"/>
              <w:szCs w:val="18"/>
            </w:rPr>
            <w:t xml:space="preserve">  </w:t>
          </w:r>
          <w:r>
            <w:rPr>
              <w:rStyle w:val="Feldsteuerung"/>
              <w:b w:val="0"/>
              <w:bCs/>
              <w:sz w:val="18"/>
              <w:szCs w:val="18"/>
            </w:rPr>
            <w:t>)</w:t>
          </w:r>
          <w:r>
            <w:rPr>
              <w:sz w:val="18"/>
              <w:szCs w:val="18"/>
            </w:rPr>
            <w:t xml:space="preserve"> </w:t>
          </w:r>
        </w:p>
        <w:p w14:paraId="64705B61" w14:textId="77777777" w:rsidR="007908E8" w:rsidRDefault="001F1DDE">
          <w:pPr>
            <w:pStyle w:val="Kopfzeile"/>
            <w:rPr>
              <w:sz w:val="18"/>
              <w:szCs w:val="18"/>
            </w:rPr>
          </w:pPr>
          <w:r>
            <w:rPr>
              <w:rStyle w:val="Feldsteuerung"/>
              <w:b w:val="0"/>
              <w:bCs/>
              <w:sz w:val="18"/>
              <w:szCs w:val="18"/>
            </w:rPr>
            <w:t>[Firma_Land_PLZ.:</w:t>
          </w:r>
          <w:r>
            <w:rPr>
              <w:sz w:val="18"/>
              <w:szCs w:val="18"/>
            </w:rPr>
            <w:t>PLZ</w:t>
          </w:r>
          <w:r>
            <w:rPr>
              <w:rStyle w:val="Feldsteuerung"/>
              <w:b w:val="0"/>
              <w:bCs/>
              <w:sz w:val="18"/>
              <w:szCs w:val="18"/>
            </w:rPr>
            <w:t>)</w:t>
          </w:r>
          <w:r>
            <w:rPr>
              <w:rStyle w:val="Feldsteuerung"/>
              <w:b w:val="0"/>
              <w:bCs/>
              <w:vanish w:val="0"/>
              <w:sz w:val="18"/>
              <w:szCs w:val="18"/>
            </w:rPr>
            <w:t xml:space="preserve"> </w:t>
          </w:r>
          <w:r>
            <w:rPr>
              <w:rStyle w:val="Feldsteuerung"/>
              <w:b w:val="0"/>
              <w:bCs/>
              <w:sz w:val="18"/>
              <w:szCs w:val="18"/>
            </w:rPr>
            <w:t>[Firma_Ort.:</w:t>
          </w:r>
          <w:r>
            <w:rPr>
              <w:sz w:val="18"/>
              <w:szCs w:val="18"/>
            </w:rPr>
            <w:t>Ort</w:t>
          </w:r>
          <w:r>
            <w:rPr>
              <w:rStyle w:val="Feldsteuerung"/>
              <w:b w:val="0"/>
              <w:bCs/>
              <w:sz w:val="18"/>
              <w:szCs w:val="18"/>
            </w:rPr>
            <w:t>)</w:t>
          </w:r>
          <w:r>
            <w:rPr>
              <w:sz w:val="18"/>
              <w:szCs w:val="18"/>
            </w:rPr>
            <w:t xml:space="preserve"> </w:t>
          </w:r>
        </w:p>
        <w:p w14:paraId="456E851C" w14:textId="77777777" w:rsidR="007908E8" w:rsidRDefault="00F570E9">
          <w:pPr>
            <w:pStyle w:val="Kopfzeile"/>
            <w:rPr>
              <w:sz w:val="18"/>
              <w:szCs w:val="18"/>
            </w:rPr>
          </w:pPr>
        </w:p>
      </w:tc>
    </w:tr>
  </w:tbl>
  <w:p w14:paraId="4E8DF2CE" w14:textId="77777777" w:rsidR="007908E8" w:rsidRDefault="00F570E9">
    <w:pPr>
      <w:pStyle w:val="Kopfzeile"/>
      <w:rPr>
        <w:sz w:val="18"/>
        <w:szCs w:val="18"/>
      </w:rPr>
    </w:pPr>
  </w:p>
  <w:p w14:paraId="36A8A97F" w14:textId="77777777" w:rsidR="007908E8" w:rsidRPr="007908E8" w:rsidRDefault="00F570E9" w:rsidP="007908E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01B351F3"/>
    <w:multiLevelType w:val="hybridMultilevel"/>
    <w:tmpl w:val="3EDAA548"/>
    <w:lvl w:ilvl="0" w:tplc="3398CC56">
      <w:start w:val="1"/>
      <w:numFmt w:val="bullet"/>
      <w:lvlRestart w:val="0"/>
      <w:lvlText w:val=""/>
      <w:lvlJc w:val="left"/>
      <w:pPr>
        <w:ind w:left="720" w:hanging="36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1"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2" w15:restartNumberingAfterBreak="0">
    <w:nsid w:val="0C0A10EC"/>
    <w:multiLevelType w:val="hybridMultilevel"/>
    <w:tmpl w:val="B67C378A"/>
    <w:lvl w:ilvl="0" w:tplc="3398CC56">
      <w:start w:val="1"/>
      <w:numFmt w:val="bullet"/>
      <w:lvlRestart w:val="0"/>
      <w:lvlText w:val=""/>
      <w:lvlJc w:val="left"/>
      <w:pPr>
        <w:ind w:left="1287" w:hanging="363"/>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12556EBC"/>
    <w:multiLevelType w:val="hybridMultilevel"/>
    <w:tmpl w:val="CB8671E0"/>
    <w:lvl w:ilvl="0" w:tplc="3398CC56">
      <w:start w:val="1"/>
      <w:numFmt w:val="bullet"/>
      <w:lvlRestart w:val="0"/>
      <w:lvlText w:val=""/>
      <w:lvlJc w:val="left"/>
      <w:pPr>
        <w:ind w:left="1287" w:hanging="363"/>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12C41AE3"/>
    <w:multiLevelType w:val="hybridMultilevel"/>
    <w:tmpl w:val="675EF35E"/>
    <w:lvl w:ilvl="0" w:tplc="3398CC56">
      <w:start w:val="1"/>
      <w:numFmt w:val="bullet"/>
      <w:lvlRestart w:val="0"/>
      <w:lvlText w:val=""/>
      <w:lvlJc w:val="left"/>
      <w:pPr>
        <w:ind w:left="720" w:hanging="36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1FBB0AA9"/>
    <w:multiLevelType w:val="hybridMultilevel"/>
    <w:tmpl w:val="4A88CD9E"/>
    <w:lvl w:ilvl="0" w:tplc="3398CC56">
      <w:start w:val="1"/>
      <w:numFmt w:val="bullet"/>
      <w:lvlRestart w:val="0"/>
      <w:lvlText w:val=""/>
      <w:lvlJc w:val="left"/>
      <w:pPr>
        <w:ind w:left="1287" w:hanging="363"/>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2A164FF7"/>
    <w:multiLevelType w:val="hybridMultilevel"/>
    <w:tmpl w:val="099E7530"/>
    <w:lvl w:ilvl="0" w:tplc="3398CC56">
      <w:start w:val="1"/>
      <w:numFmt w:val="bullet"/>
      <w:lvlRestart w:val="0"/>
      <w:lvlText w:val=""/>
      <w:lvlJc w:val="left"/>
      <w:pPr>
        <w:ind w:left="1287" w:hanging="363"/>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2FE641DB"/>
    <w:multiLevelType w:val="hybridMultilevel"/>
    <w:tmpl w:val="532C13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1C877A1"/>
    <w:multiLevelType w:val="hybridMultilevel"/>
    <w:tmpl w:val="383CAB1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21" w15:restartNumberingAfterBreak="0">
    <w:nsid w:val="35554561"/>
    <w:multiLevelType w:val="hybridMultilevel"/>
    <w:tmpl w:val="9F760D6C"/>
    <w:lvl w:ilvl="0" w:tplc="C28021D8">
      <w:start w:val="1"/>
      <w:numFmt w:val="bullet"/>
      <w:lvlRestart w:val="0"/>
      <w:lvlText w:val=""/>
      <w:lvlJc w:val="left"/>
      <w:pPr>
        <w:ind w:left="567" w:hanging="363"/>
      </w:pPr>
      <w:rPr>
        <w:rFonts w:ascii="Symbol" w:hAnsi="Symbol" w:hint="default"/>
      </w:rPr>
    </w:lvl>
    <w:lvl w:ilvl="1" w:tplc="04070003" w:tentative="1">
      <w:start w:val="1"/>
      <w:numFmt w:val="bullet"/>
      <w:lvlText w:val="o"/>
      <w:lvlJc w:val="left"/>
      <w:pPr>
        <w:ind w:left="1287" w:hanging="360"/>
      </w:pPr>
      <w:rPr>
        <w:rFonts w:ascii="Courier New" w:hAnsi="Courier New" w:cs="Courier New" w:hint="default"/>
      </w:rPr>
    </w:lvl>
    <w:lvl w:ilvl="2" w:tplc="04070005" w:tentative="1">
      <w:start w:val="1"/>
      <w:numFmt w:val="bullet"/>
      <w:lvlText w:val=""/>
      <w:lvlJc w:val="left"/>
      <w:pPr>
        <w:ind w:left="2007" w:hanging="360"/>
      </w:pPr>
      <w:rPr>
        <w:rFonts w:ascii="Wingdings" w:hAnsi="Wingdings" w:hint="default"/>
      </w:rPr>
    </w:lvl>
    <w:lvl w:ilvl="3" w:tplc="04070001" w:tentative="1">
      <w:start w:val="1"/>
      <w:numFmt w:val="bullet"/>
      <w:lvlText w:val=""/>
      <w:lvlJc w:val="left"/>
      <w:pPr>
        <w:ind w:left="2727" w:hanging="360"/>
      </w:pPr>
      <w:rPr>
        <w:rFonts w:ascii="Symbol" w:hAnsi="Symbol" w:hint="default"/>
      </w:rPr>
    </w:lvl>
    <w:lvl w:ilvl="4" w:tplc="04070003" w:tentative="1">
      <w:start w:val="1"/>
      <w:numFmt w:val="bullet"/>
      <w:lvlText w:val="o"/>
      <w:lvlJc w:val="left"/>
      <w:pPr>
        <w:ind w:left="3447" w:hanging="360"/>
      </w:pPr>
      <w:rPr>
        <w:rFonts w:ascii="Courier New" w:hAnsi="Courier New" w:cs="Courier New" w:hint="default"/>
      </w:rPr>
    </w:lvl>
    <w:lvl w:ilvl="5" w:tplc="04070005" w:tentative="1">
      <w:start w:val="1"/>
      <w:numFmt w:val="bullet"/>
      <w:lvlText w:val=""/>
      <w:lvlJc w:val="left"/>
      <w:pPr>
        <w:ind w:left="4167" w:hanging="360"/>
      </w:pPr>
      <w:rPr>
        <w:rFonts w:ascii="Wingdings" w:hAnsi="Wingdings" w:hint="default"/>
      </w:rPr>
    </w:lvl>
    <w:lvl w:ilvl="6" w:tplc="04070001" w:tentative="1">
      <w:start w:val="1"/>
      <w:numFmt w:val="bullet"/>
      <w:lvlText w:val=""/>
      <w:lvlJc w:val="left"/>
      <w:pPr>
        <w:ind w:left="4887" w:hanging="360"/>
      </w:pPr>
      <w:rPr>
        <w:rFonts w:ascii="Symbol" w:hAnsi="Symbol" w:hint="default"/>
      </w:rPr>
    </w:lvl>
    <w:lvl w:ilvl="7" w:tplc="04070003" w:tentative="1">
      <w:start w:val="1"/>
      <w:numFmt w:val="bullet"/>
      <w:lvlText w:val="o"/>
      <w:lvlJc w:val="left"/>
      <w:pPr>
        <w:ind w:left="5607" w:hanging="360"/>
      </w:pPr>
      <w:rPr>
        <w:rFonts w:ascii="Courier New" w:hAnsi="Courier New" w:cs="Courier New" w:hint="default"/>
      </w:rPr>
    </w:lvl>
    <w:lvl w:ilvl="8" w:tplc="04070005" w:tentative="1">
      <w:start w:val="1"/>
      <w:numFmt w:val="bullet"/>
      <w:lvlText w:val=""/>
      <w:lvlJc w:val="left"/>
      <w:pPr>
        <w:ind w:left="6327" w:hanging="360"/>
      </w:pPr>
      <w:rPr>
        <w:rFonts w:ascii="Wingdings" w:hAnsi="Wingdings" w:hint="default"/>
      </w:rPr>
    </w:lvl>
  </w:abstractNum>
  <w:abstractNum w:abstractNumId="2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3" w15:restartNumberingAfterBreak="0">
    <w:nsid w:val="394004A2"/>
    <w:multiLevelType w:val="hybridMultilevel"/>
    <w:tmpl w:val="8E3AB9C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D5650BA"/>
    <w:multiLevelType w:val="hybridMultilevel"/>
    <w:tmpl w:val="8FFA07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EF17496"/>
    <w:multiLevelType w:val="hybridMultilevel"/>
    <w:tmpl w:val="5CEA0CB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F8104FB"/>
    <w:multiLevelType w:val="hybridMultilevel"/>
    <w:tmpl w:val="5C48A878"/>
    <w:lvl w:ilvl="0" w:tplc="3398CC56">
      <w:start w:val="1"/>
      <w:numFmt w:val="bullet"/>
      <w:lvlRestart w:val="0"/>
      <w:lvlText w:val=""/>
      <w:lvlJc w:val="left"/>
      <w:pPr>
        <w:ind w:left="720" w:hanging="36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F017A6"/>
    <w:multiLevelType w:val="hybridMultilevel"/>
    <w:tmpl w:val="C13A58A2"/>
    <w:lvl w:ilvl="0" w:tplc="3398CC56">
      <w:start w:val="1"/>
      <w:numFmt w:val="bullet"/>
      <w:lvlRestart w:val="0"/>
      <w:lvlText w:val=""/>
      <w:lvlJc w:val="left"/>
      <w:pPr>
        <w:ind w:left="1287" w:hanging="363"/>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15:restartNumberingAfterBreak="0">
    <w:nsid w:val="44B64EF6"/>
    <w:multiLevelType w:val="hybridMultilevel"/>
    <w:tmpl w:val="06EA9EE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626835"/>
    <w:multiLevelType w:val="hybridMultilevel"/>
    <w:tmpl w:val="1DF21C6E"/>
    <w:lvl w:ilvl="0" w:tplc="3398CC56">
      <w:start w:val="1"/>
      <w:numFmt w:val="bullet"/>
      <w:lvlRestart w:val="0"/>
      <w:lvlText w:val=""/>
      <w:lvlJc w:val="left"/>
      <w:pPr>
        <w:ind w:left="1287" w:hanging="363"/>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0" w15:restartNumberingAfterBreak="0">
    <w:nsid w:val="47E5537F"/>
    <w:multiLevelType w:val="hybridMultilevel"/>
    <w:tmpl w:val="F79CBBBE"/>
    <w:lvl w:ilvl="0" w:tplc="C28021D8">
      <w:start w:val="1"/>
      <w:numFmt w:val="bullet"/>
      <w:lvlRestart w:val="0"/>
      <w:lvlText w:val=""/>
      <w:lvlJc w:val="left"/>
      <w:pPr>
        <w:ind w:left="720" w:hanging="36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49C14520"/>
    <w:multiLevelType w:val="hybridMultilevel"/>
    <w:tmpl w:val="4AB68BC8"/>
    <w:lvl w:ilvl="0" w:tplc="C28021D8">
      <w:start w:val="1"/>
      <w:numFmt w:val="bullet"/>
      <w:lvlRestart w:val="0"/>
      <w:lvlText w:val=""/>
      <w:lvlJc w:val="left"/>
      <w:pPr>
        <w:ind w:left="720" w:hanging="36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BB813AC"/>
    <w:multiLevelType w:val="hybridMultilevel"/>
    <w:tmpl w:val="B6CAF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0A215EC"/>
    <w:multiLevelType w:val="hybridMultilevel"/>
    <w:tmpl w:val="883E4CC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2AA1D3D"/>
    <w:multiLevelType w:val="multilevel"/>
    <w:tmpl w:val="21287132"/>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7" w15:restartNumberingAfterBreak="0">
    <w:nsid w:val="5CE74D62"/>
    <w:multiLevelType w:val="hybridMultilevel"/>
    <w:tmpl w:val="603405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D641366"/>
    <w:multiLevelType w:val="hybridMultilevel"/>
    <w:tmpl w:val="CFE88102"/>
    <w:lvl w:ilvl="0" w:tplc="3398CC56">
      <w:start w:val="1"/>
      <w:numFmt w:val="bullet"/>
      <w:lvlRestart w:val="0"/>
      <w:lvlText w:val=""/>
      <w:lvlJc w:val="left"/>
      <w:pPr>
        <w:ind w:left="720" w:hanging="36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FA0C8A"/>
    <w:multiLevelType w:val="hybridMultilevel"/>
    <w:tmpl w:val="7E48023E"/>
    <w:lvl w:ilvl="0" w:tplc="3398CC56">
      <w:start w:val="1"/>
      <w:numFmt w:val="bullet"/>
      <w:lvlRestart w:val="0"/>
      <w:lvlText w:val=""/>
      <w:lvlJc w:val="left"/>
      <w:pPr>
        <w:ind w:left="720" w:hanging="36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8A37AB"/>
    <w:multiLevelType w:val="hybridMultilevel"/>
    <w:tmpl w:val="9E383FB4"/>
    <w:lvl w:ilvl="0" w:tplc="8A3EF0F8">
      <w:start w:val="1"/>
      <w:numFmt w:val="bullet"/>
      <w:lvlRestart w:val="0"/>
      <w:lvlText w:val=""/>
      <w:lvlJc w:val="left"/>
      <w:pPr>
        <w:ind w:left="720" w:hanging="36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42" w15:restartNumberingAfterBreak="0">
    <w:nsid w:val="6EAE6A33"/>
    <w:multiLevelType w:val="hybridMultilevel"/>
    <w:tmpl w:val="EFCCE402"/>
    <w:lvl w:ilvl="0" w:tplc="3398CC56">
      <w:start w:val="1"/>
      <w:numFmt w:val="bullet"/>
      <w:lvlRestart w:val="0"/>
      <w:lvlText w:val=""/>
      <w:lvlJc w:val="left"/>
      <w:pPr>
        <w:ind w:left="1287" w:hanging="363"/>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69876DC"/>
    <w:multiLevelType w:val="hybridMultilevel"/>
    <w:tmpl w:val="E104E0D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B652326"/>
    <w:multiLevelType w:val="hybridMultilevel"/>
    <w:tmpl w:val="606A18D0"/>
    <w:lvl w:ilvl="0" w:tplc="3398CC56">
      <w:start w:val="1"/>
      <w:numFmt w:val="bullet"/>
      <w:lvlRestart w:val="0"/>
      <w:lvlText w:val=""/>
      <w:lvlJc w:val="left"/>
      <w:pPr>
        <w:ind w:left="1287" w:hanging="363"/>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15:restartNumberingAfterBreak="0">
    <w:nsid w:val="7BE858D6"/>
    <w:multiLevelType w:val="hybridMultilevel"/>
    <w:tmpl w:val="9280C9DA"/>
    <w:lvl w:ilvl="0" w:tplc="C28021D8">
      <w:start w:val="1"/>
      <w:numFmt w:val="bullet"/>
      <w:lvlRestart w:val="0"/>
      <w:lvlText w:val=""/>
      <w:lvlJc w:val="left"/>
      <w:pPr>
        <w:ind w:left="720" w:hanging="36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B5374E"/>
    <w:multiLevelType w:val="hybridMultilevel"/>
    <w:tmpl w:val="E8DA85BE"/>
    <w:lvl w:ilvl="0" w:tplc="3398CC56">
      <w:start w:val="1"/>
      <w:numFmt w:val="bullet"/>
      <w:lvlRestart w:val="0"/>
      <w:lvlText w:val=""/>
      <w:lvlJc w:val="left"/>
      <w:pPr>
        <w:ind w:left="720" w:hanging="36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646FF3"/>
    <w:multiLevelType w:val="hybridMultilevel"/>
    <w:tmpl w:val="1AD22DD4"/>
    <w:lvl w:ilvl="0" w:tplc="3398CC56">
      <w:start w:val="1"/>
      <w:numFmt w:val="bullet"/>
      <w:lvlRestart w:val="0"/>
      <w:lvlText w:val=""/>
      <w:lvlJc w:val="left"/>
      <w:pPr>
        <w:ind w:left="1287" w:hanging="363"/>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41"/>
  </w:num>
  <w:num w:numId="2">
    <w:abstractNumId w:val="22"/>
  </w:num>
  <w:num w:numId="3">
    <w:abstractNumId w:val="20"/>
  </w:num>
  <w:num w:numId="4">
    <w:abstractNumId w:val="31"/>
  </w:num>
  <w:num w:numId="5">
    <w:abstractNumId w:val="35"/>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567" w:hanging="567"/>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37"/>
  </w:num>
  <w:num w:numId="7">
    <w:abstractNumId w:val="11"/>
  </w:num>
  <w:num w:numId="8">
    <w:abstractNumId w:val="23"/>
  </w:num>
  <w:num w:numId="9">
    <w:abstractNumId w:val="28"/>
  </w:num>
  <w:num w:numId="10">
    <w:abstractNumId w:val="21"/>
  </w:num>
  <w:num w:numId="11">
    <w:abstractNumId w:val="30"/>
  </w:num>
  <w:num w:numId="12">
    <w:abstractNumId w:val="32"/>
  </w:num>
  <w:num w:numId="13">
    <w:abstractNumId w:val="45"/>
  </w:num>
  <w:num w:numId="14">
    <w:abstractNumId w:val="40"/>
  </w:num>
  <w:num w:numId="15">
    <w:abstractNumId w:val="17"/>
  </w:num>
  <w:num w:numId="16">
    <w:abstractNumId w:val="42"/>
  </w:num>
  <w:num w:numId="17">
    <w:abstractNumId w:val="12"/>
  </w:num>
  <w:num w:numId="18">
    <w:abstractNumId w:val="27"/>
  </w:num>
  <w:num w:numId="19">
    <w:abstractNumId w:val="13"/>
  </w:num>
  <w:num w:numId="20">
    <w:abstractNumId w:val="44"/>
  </w:num>
  <w:num w:numId="21">
    <w:abstractNumId w:val="16"/>
  </w:num>
  <w:num w:numId="22">
    <w:abstractNumId w:val="29"/>
  </w:num>
  <w:num w:numId="23">
    <w:abstractNumId w:val="47"/>
  </w:num>
  <w:num w:numId="24">
    <w:abstractNumId w:val="39"/>
  </w:num>
  <w:num w:numId="25">
    <w:abstractNumId w:val="26"/>
  </w:num>
  <w:num w:numId="26">
    <w:abstractNumId w:val="38"/>
  </w:num>
  <w:num w:numId="27">
    <w:abstractNumId w:val="14"/>
  </w:num>
  <w:num w:numId="28">
    <w:abstractNumId w:val="46"/>
  </w:num>
  <w:num w:numId="29">
    <w:abstractNumId w:val="9"/>
  </w:num>
  <w:num w:numId="30">
    <w:abstractNumId w:val="33"/>
  </w:num>
  <w:num w:numId="31">
    <w:abstractNumId w:val="24"/>
  </w:num>
  <w:num w:numId="32">
    <w:abstractNumId w:val="36"/>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15"/>
  </w:num>
  <w:num w:numId="43">
    <w:abstractNumId w:val="10"/>
  </w:num>
  <w:num w:numId="44">
    <w:abstractNumId w:val="18"/>
  </w:num>
  <w:num w:numId="45">
    <w:abstractNumId w:val="43"/>
  </w:num>
  <w:num w:numId="46">
    <w:abstractNumId w:val="25"/>
  </w:num>
  <w:num w:numId="47">
    <w:abstractNumId w:val="34"/>
  </w:num>
  <w:num w:numId="48">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zahlDezimalStellen" w:val="2"/>
    <w:docVar w:name="auflistSummierung" w:val="0"/>
    <w:docVar w:name="BetragFett" w:val="0"/>
    <w:docVar w:name="BetragSmall" w:val="0"/>
    <w:docVar w:name="breiteHauptPos" w:val="-0,5"/>
    <w:docVar w:name="breiteHauptPosVgl" w:val="-0,5"/>
    <w:docVar w:name="breiteNormalPos" w:val="-0,5"/>
    <w:docVar w:name="breiteNormalPosVgl" w:val="-0,5"/>
    <w:docVar w:name="breiteSummePos" w:val="-0,5"/>
    <w:docVar w:name="breiteSummePosVgl" w:val="-0,5"/>
    <w:docVar w:name="breiteTeilPos" w:val="-0,5"/>
    <w:docVar w:name="breiteTeilPosVgl" w:val="-0,5"/>
    <w:docVar w:name="breiteUnterPos" w:val="-0,5"/>
    <w:docVar w:name="breiteUnterPosVgl" w:val="-0,5"/>
    <w:docVar w:name="DokumentVersion" w:val="1"/>
    <w:docVar w:name="einzugHauptPos" w:val="0,5"/>
    <w:docVar w:name="einzugHauptPosVgl" w:val="0,5"/>
    <w:docVar w:name="einzugNormalPos" w:val="1,5"/>
    <w:docVar w:name="einzugNormalPosVgl" w:val="1,5"/>
    <w:docVar w:name="einzugSummePos" w:val="1"/>
    <w:docVar w:name="einzugSummePosVgl" w:val="1"/>
    <w:docVar w:name="einzugTeilPos" w:val="2"/>
    <w:docVar w:name="einzugTeilPosVgl" w:val="2"/>
    <w:docVar w:name="einzugUnterPos" w:val="1"/>
    <w:docVar w:name="einzugUnterPosVgl" w:val="1"/>
    <w:docVar w:name="Eurozeichen" w:val="0"/>
    <w:docVar w:name="fuehrendeNull" w:val="1"/>
    <w:docVar w:name="GuVAbwBeideJahre" w:val="0"/>
    <w:docVar w:name="infoDialog" w:val="1"/>
    <w:docVar w:name="JahrInVorspalte" w:val="0"/>
    <w:docVar w:name="KompaktBilanz" w:val="0"/>
    <w:docVar w:name="KontenEinzelnErlaeutern" w:val="0"/>
    <w:docVar w:name="KontoNummerKontonachweis" w:val="Falsch"/>
    <w:docVar w:name="kontoNummernPostenaufgliederung" w:val="0"/>
    <w:docVar w:name="NumerierungNeu" w:val="1"/>
    <w:docVar w:name="NurJahrInGuV" w:val="1"/>
    <w:docVar w:name="ohneBilPosKontennachweis" w:val="Falsch"/>
    <w:docVar w:name="ohneListKopfAufgliederung" w:val="Falsch"/>
    <w:docVar w:name="sterneUnterdrueckenKontennachweis" w:val="Falsch"/>
    <w:docVar w:name="TDMAktivaPassiva" w:val="Falsch"/>
    <w:docVar w:name="TDMDezimalstellen" w:val="0"/>
    <w:docVar w:name="TDMErgebnis" w:val="Falsch"/>
    <w:docVar w:name="TDMGuV" w:val="Falsch"/>
    <w:docVar w:name="TDMNurVorjahr" w:val="0"/>
    <w:docVar w:name="TDMVergleich" w:val="Falsch"/>
    <w:docVar w:name="TDMVergleich5Jahre" w:val="Falsch"/>
    <w:docVar w:name="VerfDokuLastSelectedDoc" w:val="C:\Program Files (x86)\ADDISON\Software\CMS\berichte\1720000\1-2021\b12\steuer.docx"/>
    <w:docVar w:name="wordHide" w:val="0"/>
    <w:docVar w:name="wordMinimize" w:val="1"/>
  </w:docVars>
  <w:rsids>
    <w:rsidRoot w:val="007250F3"/>
    <w:rsid w:val="00017624"/>
    <w:rsid w:val="000372EF"/>
    <w:rsid w:val="000A2314"/>
    <w:rsid w:val="000A58F0"/>
    <w:rsid w:val="00127BD8"/>
    <w:rsid w:val="0013030F"/>
    <w:rsid w:val="0013347C"/>
    <w:rsid w:val="001717A9"/>
    <w:rsid w:val="00180F16"/>
    <w:rsid w:val="001A44FA"/>
    <w:rsid w:val="001A6322"/>
    <w:rsid w:val="001F1DDE"/>
    <w:rsid w:val="001F6308"/>
    <w:rsid w:val="002834C9"/>
    <w:rsid w:val="002C5A00"/>
    <w:rsid w:val="002F5A1F"/>
    <w:rsid w:val="003339C8"/>
    <w:rsid w:val="0034140F"/>
    <w:rsid w:val="00343D3A"/>
    <w:rsid w:val="00344A61"/>
    <w:rsid w:val="00382CD9"/>
    <w:rsid w:val="00385CFB"/>
    <w:rsid w:val="003B1172"/>
    <w:rsid w:val="00411481"/>
    <w:rsid w:val="00445600"/>
    <w:rsid w:val="0048698D"/>
    <w:rsid w:val="005354E8"/>
    <w:rsid w:val="00567D86"/>
    <w:rsid w:val="00581C1C"/>
    <w:rsid w:val="00606D75"/>
    <w:rsid w:val="00651BCD"/>
    <w:rsid w:val="00680EC9"/>
    <w:rsid w:val="006A336D"/>
    <w:rsid w:val="006F5902"/>
    <w:rsid w:val="007250F3"/>
    <w:rsid w:val="007A3BBE"/>
    <w:rsid w:val="007A45A2"/>
    <w:rsid w:val="007A5FB6"/>
    <w:rsid w:val="007B2502"/>
    <w:rsid w:val="007C0614"/>
    <w:rsid w:val="007F1049"/>
    <w:rsid w:val="00855BD5"/>
    <w:rsid w:val="008902E0"/>
    <w:rsid w:val="0090064A"/>
    <w:rsid w:val="00903EAF"/>
    <w:rsid w:val="00942A46"/>
    <w:rsid w:val="00964D20"/>
    <w:rsid w:val="009C649C"/>
    <w:rsid w:val="00A25527"/>
    <w:rsid w:val="00A574AE"/>
    <w:rsid w:val="00A60CB6"/>
    <w:rsid w:val="00A81319"/>
    <w:rsid w:val="00A817E8"/>
    <w:rsid w:val="00A970BA"/>
    <w:rsid w:val="00AF736E"/>
    <w:rsid w:val="00B60B98"/>
    <w:rsid w:val="00B76372"/>
    <w:rsid w:val="00BA225D"/>
    <w:rsid w:val="00BB1775"/>
    <w:rsid w:val="00BC048C"/>
    <w:rsid w:val="00C716AD"/>
    <w:rsid w:val="00C85E65"/>
    <w:rsid w:val="00CE6B6D"/>
    <w:rsid w:val="00CF77B3"/>
    <w:rsid w:val="00D0296D"/>
    <w:rsid w:val="00D56095"/>
    <w:rsid w:val="00D873DF"/>
    <w:rsid w:val="00D9777D"/>
    <w:rsid w:val="00DC3153"/>
    <w:rsid w:val="00DD65DB"/>
    <w:rsid w:val="00DE2046"/>
    <w:rsid w:val="00DF4E28"/>
    <w:rsid w:val="00E169AD"/>
    <w:rsid w:val="00E61000"/>
    <w:rsid w:val="00EA5CFE"/>
    <w:rsid w:val="00EC0E8E"/>
    <w:rsid w:val="00EF077F"/>
    <w:rsid w:val="00F12514"/>
    <w:rsid w:val="00F133BE"/>
    <w:rsid w:val="00F21701"/>
    <w:rsid w:val="00F45A25"/>
    <w:rsid w:val="00F570E9"/>
    <w:rsid w:val="00FA381B"/>
    <w:rsid w:val="00FC25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02C1F"/>
  <w15:chartTrackingRefBased/>
  <w15:docId w15:val="{0ACCDF52-958D-41C2-99B7-C166C46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A5FB6"/>
    <w:rPr>
      <w:rFonts w:ascii="Arial" w:hAnsi="Arial"/>
    </w:rPr>
  </w:style>
  <w:style w:type="paragraph" w:styleId="berschrift1">
    <w:name w:val="heading 1"/>
    <w:basedOn w:val="Standard"/>
    <w:next w:val="Standard"/>
    <w:link w:val="berschrift1Zchn"/>
    <w:qFormat/>
    <w:rsid w:val="007A5FB6"/>
    <w:pPr>
      <w:keepNext/>
      <w:spacing w:before="240" w:after="60"/>
      <w:outlineLvl w:val="0"/>
    </w:pPr>
    <w:rPr>
      <w:b/>
      <w:kern w:val="28"/>
      <w:sz w:val="24"/>
      <w:szCs w:val="24"/>
    </w:rPr>
  </w:style>
  <w:style w:type="paragraph" w:styleId="berschrift2">
    <w:name w:val="heading 2"/>
    <w:basedOn w:val="berschrift1"/>
    <w:next w:val="Standard"/>
    <w:link w:val="berschrift2Zchn"/>
    <w:qFormat/>
    <w:rsid w:val="007A5FB6"/>
    <w:pPr>
      <w:outlineLvl w:val="1"/>
    </w:pPr>
  </w:style>
  <w:style w:type="paragraph" w:styleId="berschrift3">
    <w:name w:val="heading 3"/>
    <w:basedOn w:val="berschrift1"/>
    <w:next w:val="Standard"/>
    <w:qFormat/>
    <w:rsid w:val="007A5FB6"/>
    <w:pPr>
      <w:outlineLvl w:val="2"/>
    </w:pPr>
    <w:rPr>
      <w:sz w:val="22"/>
    </w:rPr>
  </w:style>
  <w:style w:type="paragraph" w:styleId="berschrift4">
    <w:name w:val="heading 4"/>
    <w:basedOn w:val="berschrift1"/>
    <w:next w:val="Standard"/>
    <w:qFormat/>
    <w:rsid w:val="007A5FB6"/>
    <w:pPr>
      <w:numPr>
        <w:ilvl w:val="3"/>
        <w:numId w:val="3"/>
      </w:numPr>
      <w:outlineLvl w:val="3"/>
    </w:pPr>
    <w:rPr>
      <w:sz w:val="22"/>
    </w:rPr>
  </w:style>
  <w:style w:type="paragraph" w:styleId="berschrift5">
    <w:name w:val="heading 5"/>
    <w:basedOn w:val="berschrift1"/>
    <w:next w:val="Standard"/>
    <w:qFormat/>
    <w:rsid w:val="007A5FB6"/>
    <w:pPr>
      <w:numPr>
        <w:ilvl w:val="4"/>
        <w:numId w:val="3"/>
      </w:numPr>
      <w:outlineLvl w:val="4"/>
    </w:pPr>
    <w:rPr>
      <w:sz w:val="22"/>
    </w:rPr>
  </w:style>
  <w:style w:type="paragraph" w:styleId="berschrift6">
    <w:name w:val="heading 6"/>
    <w:basedOn w:val="berschrift1"/>
    <w:next w:val="Standard"/>
    <w:qFormat/>
    <w:rsid w:val="007A5FB6"/>
    <w:pPr>
      <w:numPr>
        <w:ilvl w:val="5"/>
        <w:numId w:val="3"/>
      </w:numPr>
      <w:outlineLvl w:val="5"/>
    </w:pPr>
    <w:rPr>
      <w:rFonts w:ascii="Times New Roman" w:hAnsi="Times New Roman"/>
      <w:i/>
      <w:sz w:val="22"/>
    </w:rPr>
  </w:style>
  <w:style w:type="paragraph" w:styleId="berschrift7">
    <w:name w:val="heading 7"/>
    <w:basedOn w:val="berschrift1"/>
    <w:next w:val="Standard"/>
    <w:qFormat/>
    <w:rsid w:val="007A5FB6"/>
    <w:pPr>
      <w:numPr>
        <w:ilvl w:val="6"/>
        <w:numId w:val="3"/>
      </w:numPr>
      <w:outlineLvl w:val="6"/>
    </w:pPr>
    <w:rPr>
      <w:sz w:val="20"/>
    </w:rPr>
  </w:style>
  <w:style w:type="paragraph" w:styleId="berschrift8">
    <w:name w:val="heading 8"/>
    <w:basedOn w:val="berschrift1"/>
    <w:next w:val="Standard"/>
    <w:qFormat/>
    <w:rsid w:val="007A5FB6"/>
    <w:pPr>
      <w:numPr>
        <w:ilvl w:val="7"/>
        <w:numId w:val="3"/>
      </w:numPr>
      <w:outlineLvl w:val="7"/>
    </w:pPr>
    <w:rPr>
      <w:i/>
      <w:sz w:val="20"/>
    </w:rPr>
  </w:style>
  <w:style w:type="paragraph" w:styleId="berschrift9">
    <w:name w:val="heading 9"/>
    <w:basedOn w:val="berschrift1"/>
    <w:next w:val="Standard"/>
    <w:qFormat/>
    <w:rsid w:val="007A5FB6"/>
    <w:pPr>
      <w:numPr>
        <w:ilvl w:val="8"/>
        <w:numId w:val="3"/>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7A5FB6"/>
    <w:rPr>
      <w:vanish/>
    </w:rPr>
  </w:style>
  <w:style w:type="paragraph" w:customStyle="1" w:styleId="HVariante1">
    <w:name w:val="H Variante 1"/>
    <w:basedOn w:val="Standard"/>
    <w:rsid w:val="007A5FB6"/>
    <w:pPr>
      <w:spacing w:before="120" w:after="120"/>
    </w:pPr>
    <w:rPr>
      <w:b/>
      <w:sz w:val="18"/>
    </w:rPr>
  </w:style>
  <w:style w:type="paragraph" w:customStyle="1" w:styleId="HVariante2">
    <w:name w:val="H Variante 2"/>
    <w:basedOn w:val="Standard"/>
    <w:rsid w:val="007A5FB6"/>
    <w:pPr>
      <w:spacing w:before="240" w:after="240"/>
    </w:pPr>
    <w:rPr>
      <w:b/>
      <w:sz w:val="18"/>
    </w:rPr>
  </w:style>
  <w:style w:type="paragraph" w:customStyle="1" w:styleId="HVariante3">
    <w:name w:val="H Variante 3"/>
    <w:basedOn w:val="Standard"/>
    <w:rsid w:val="007A5FB6"/>
    <w:pPr>
      <w:spacing w:before="240" w:after="240"/>
    </w:pPr>
    <w:rPr>
      <w:b/>
      <w:sz w:val="18"/>
    </w:rPr>
  </w:style>
  <w:style w:type="paragraph" w:customStyle="1" w:styleId="HVariante4">
    <w:name w:val="H Variante 4"/>
    <w:basedOn w:val="Standard"/>
    <w:rsid w:val="007A5FB6"/>
    <w:pPr>
      <w:spacing w:before="240" w:after="240"/>
    </w:pPr>
    <w:rPr>
      <w:b/>
      <w:sz w:val="18"/>
    </w:rPr>
  </w:style>
  <w:style w:type="paragraph" w:customStyle="1" w:styleId="Steuerung">
    <w:name w:val="Steuerung"/>
    <w:basedOn w:val="Standard"/>
    <w:rsid w:val="007A5FB6"/>
    <w:rPr>
      <w:b/>
      <w:vanish/>
    </w:rPr>
  </w:style>
  <w:style w:type="paragraph" w:customStyle="1" w:styleId="PVariante1">
    <w:name w:val="P Variante 1"/>
    <w:basedOn w:val="Standard"/>
    <w:rsid w:val="007A5FB6"/>
    <w:rPr>
      <w:sz w:val="18"/>
    </w:rPr>
  </w:style>
  <w:style w:type="paragraph" w:customStyle="1" w:styleId="PVariante2">
    <w:name w:val="P Variante 2"/>
    <w:basedOn w:val="Standard"/>
    <w:rsid w:val="007A5FB6"/>
    <w:rPr>
      <w:sz w:val="18"/>
    </w:rPr>
  </w:style>
  <w:style w:type="paragraph" w:customStyle="1" w:styleId="PVariante3">
    <w:name w:val="P Variante 3"/>
    <w:basedOn w:val="Standard"/>
    <w:rsid w:val="007A5FB6"/>
    <w:rPr>
      <w:sz w:val="18"/>
    </w:rPr>
  </w:style>
  <w:style w:type="paragraph" w:customStyle="1" w:styleId="PVariante4">
    <w:name w:val="P Variante 4"/>
    <w:basedOn w:val="Standard"/>
    <w:rsid w:val="007A5FB6"/>
    <w:rPr>
      <w:b/>
      <w:sz w:val="18"/>
    </w:rPr>
  </w:style>
  <w:style w:type="paragraph" w:customStyle="1" w:styleId="UVariante1">
    <w:name w:val="U Variante 1"/>
    <w:basedOn w:val="Standard"/>
    <w:rsid w:val="007A5FB6"/>
    <w:rPr>
      <w:b/>
      <w:sz w:val="18"/>
    </w:rPr>
  </w:style>
  <w:style w:type="paragraph" w:customStyle="1" w:styleId="UVariante2">
    <w:name w:val="U Variante 2"/>
    <w:basedOn w:val="Standard"/>
    <w:rsid w:val="007A5FB6"/>
    <w:pPr>
      <w:spacing w:before="120" w:after="120"/>
    </w:pPr>
    <w:rPr>
      <w:b/>
      <w:sz w:val="18"/>
    </w:rPr>
  </w:style>
  <w:style w:type="paragraph" w:customStyle="1" w:styleId="UVariante3">
    <w:name w:val="U Variante 3"/>
    <w:basedOn w:val="Standard"/>
    <w:rsid w:val="007A5FB6"/>
    <w:pPr>
      <w:spacing w:before="120" w:after="120"/>
    </w:pPr>
    <w:rPr>
      <w:b/>
      <w:sz w:val="18"/>
    </w:rPr>
  </w:style>
  <w:style w:type="paragraph" w:customStyle="1" w:styleId="UVariante4">
    <w:name w:val="U Variante 4"/>
    <w:basedOn w:val="Standard"/>
    <w:rsid w:val="007A5FB6"/>
    <w:pPr>
      <w:spacing w:before="120" w:after="120"/>
    </w:pPr>
    <w:rPr>
      <w:b/>
      <w:sz w:val="18"/>
    </w:rPr>
  </w:style>
  <w:style w:type="character" w:customStyle="1" w:styleId="Feldsteuerung">
    <w:name w:val="Feldsteuerung"/>
    <w:rsid w:val="007A5FB6"/>
    <w:rPr>
      <w:vanish/>
    </w:rPr>
  </w:style>
  <w:style w:type="paragraph" w:customStyle="1" w:styleId="SVariante1">
    <w:name w:val="S Variante 1"/>
    <w:basedOn w:val="Standard"/>
    <w:rsid w:val="007A5FB6"/>
    <w:pPr>
      <w:spacing w:before="60" w:after="60"/>
    </w:pPr>
    <w:rPr>
      <w:b/>
      <w:sz w:val="18"/>
    </w:rPr>
  </w:style>
  <w:style w:type="paragraph" w:customStyle="1" w:styleId="SVariante2">
    <w:name w:val="S Variante 2"/>
    <w:basedOn w:val="Standard"/>
    <w:rsid w:val="007A5FB6"/>
    <w:pPr>
      <w:spacing w:before="120" w:after="120"/>
    </w:pPr>
    <w:rPr>
      <w:b/>
      <w:sz w:val="18"/>
    </w:rPr>
  </w:style>
  <w:style w:type="paragraph" w:customStyle="1" w:styleId="SVariante3">
    <w:name w:val="S Variante 3"/>
    <w:basedOn w:val="Standard"/>
    <w:rsid w:val="007A5FB6"/>
    <w:pPr>
      <w:spacing w:before="120" w:after="120"/>
    </w:pPr>
    <w:rPr>
      <w:b/>
      <w:sz w:val="18"/>
    </w:rPr>
  </w:style>
  <w:style w:type="paragraph" w:customStyle="1" w:styleId="SVariante4">
    <w:name w:val="S Variante 4"/>
    <w:basedOn w:val="Standard"/>
    <w:rsid w:val="007A5FB6"/>
    <w:pPr>
      <w:spacing w:before="120" w:after="120"/>
    </w:pPr>
    <w:rPr>
      <w:b/>
      <w:sz w:val="18"/>
    </w:rPr>
  </w:style>
  <w:style w:type="paragraph" w:customStyle="1" w:styleId="HDVariante1">
    <w:name w:val="HD Variante 1"/>
    <w:basedOn w:val="HVariante1"/>
    <w:next w:val="HVariante1"/>
    <w:rsid w:val="007A5FB6"/>
  </w:style>
  <w:style w:type="paragraph" w:customStyle="1" w:styleId="HDVariante2">
    <w:name w:val="HD Variante 2"/>
    <w:basedOn w:val="HVariante2"/>
    <w:next w:val="HVariante2"/>
    <w:rsid w:val="007A5FB6"/>
  </w:style>
  <w:style w:type="paragraph" w:customStyle="1" w:styleId="HDVariante3">
    <w:name w:val="HD Variante 3"/>
    <w:basedOn w:val="HVariante3"/>
    <w:next w:val="HVariante3"/>
    <w:rsid w:val="007A5FB6"/>
  </w:style>
  <w:style w:type="paragraph" w:customStyle="1" w:styleId="HDVariante4">
    <w:name w:val="HD Variante 4"/>
    <w:basedOn w:val="HVariante4"/>
    <w:next w:val="HVariante4"/>
    <w:rsid w:val="007A5FB6"/>
  </w:style>
  <w:style w:type="paragraph" w:customStyle="1" w:styleId="HUVariante1">
    <w:name w:val="HU Variante 1"/>
    <w:basedOn w:val="HVariante1"/>
    <w:next w:val="HVariante1"/>
    <w:rsid w:val="007A5FB6"/>
  </w:style>
  <w:style w:type="paragraph" w:customStyle="1" w:styleId="HUVariante3">
    <w:name w:val="HU Variante 3"/>
    <w:basedOn w:val="HVariante3"/>
    <w:next w:val="HVariante3"/>
    <w:rsid w:val="007A5FB6"/>
  </w:style>
  <w:style w:type="paragraph" w:customStyle="1" w:styleId="HUVariante2">
    <w:name w:val="HU Variante 2"/>
    <w:basedOn w:val="HVariante2"/>
    <w:next w:val="HVariante2"/>
    <w:rsid w:val="007A5FB6"/>
  </w:style>
  <w:style w:type="paragraph" w:customStyle="1" w:styleId="HUVariante4">
    <w:name w:val="HU Variante 4"/>
    <w:basedOn w:val="HVariante4"/>
    <w:next w:val="HVariante4"/>
    <w:rsid w:val="007A5FB6"/>
  </w:style>
  <w:style w:type="paragraph" w:customStyle="1" w:styleId="PDVariante1">
    <w:name w:val="PD Variante 1"/>
    <w:basedOn w:val="PVariante1"/>
    <w:next w:val="PVariante1"/>
    <w:rsid w:val="007A5FB6"/>
  </w:style>
  <w:style w:type="paragraph" w:customStyle="1" w:styleId="PDVariante2">
    <w:name w:val="PD Variante 2"/>
    <w:basedOn w:val="PVariante2"/>
    <w:next w:val="PVariante2"/>
    <w:rsid w:val="007A5FB6"/>
  </w:style>
  <w:style w:type="paragraph" w:customStyle="1" w:styleId="PDVariante3">
    <w:name w:val="PD Variante 3"/>
    <w:basedOn w:val="PVariante3"/>
    <w:next w:val="PVariante3"/>
    <w:rsid w:val="007A5FB6"/>
  </w:style>
  <w:style w:type="paragraph" w:customStyle="1" w:styleId="PDVariante4">
    <w:name w:val="PD Variante 4"/>
    <w:basedOn w:val="PVariante4"/>
    <w:next w:val="PVariante4"/>
    <w:rsid w:val="007A5FB6"/>
  </w:style>
  <w:style w:type="paragraph" w:customStyle="1" w:styleId="PUVariante1">
    <w:name w:val="PU Variante 1"/>
    <w:basedOn w:val="PVariante1"/>
    <w:next w:val="PVariante1"/>
    <w:rsid w:val="007A5FB6"/>
  </w:style>
  <w:style w:type="paragraph" w:customStyle="1" w:styleId="PUVariante3">
    <w:name w:val="PU Variante 3"/>
    <w:basedOn w:val="PVariante3"/>
    <w:next w:val="PVariante3"/>
    <w:rsid w:val="007A5FB6"/>
  </w:style>
  <w:style w:type="paragraph" w:customStyle="1" w:styleId="PUVariante2">
    <w:name w:val="PU Variante 2"/>
    <w:basedOn w:val="PVariante2"/>
    <w:next w:val="PVariante2"/>
    <w:rsid w:val="007A5FB6"/>
  </w:style>
  <w:style w:type="paragraph" w:customStyle="1" w:styleId="PUVariante4">
    <w:name w:val="PU Variante 4"/>
    <w:basedOn w:val="PVariante4"/>
    <w:next w:val="PVariante4"/>
    <w:rsid w:val="007A5FB6"/>
  </w:style>
  <w:style w:type="paragraph" w:customStyle="1" w:styleId="SUVariante1">
    <w:name w:val="SU Variante 1"/>
    <w:basedOn w:val="SVariante1"/>
    <w:next w:val="SVariante1"/>
    <w:rsid w:val="007A5FB6"/>
  </w:style>
  <w:style w:type="paragraph" w:customStyle="1" w:styleId="SUVariante2">
    <w:name w:val="SU Variante 2"/>
    <w:basedOn w:val="SVariante2"/>
    <w:next w:val="SVariante2"/>
    <w:rsid w:val="007A5FB6"/>
  </w:style>
  <w:style w:type="paragraph" w:customStyle="1" w:styleId="SUVariante3">
    <w:name w:val="SU Variante 3"/>
    <w:basedOn w:val="SVariante3"/>
    <w:next w:val="SVariante3"/>
    <w:rsid w:val="007A5FB6"/>
  </w:style>
  <w:style w:type="paragraph" w:customStyle="1" w:styleId="SUVariante4">
    <w:name w:val="SU Variante 4"/>
    <w:basedOn w:val="SVariante4"/>
    <w:next w:val="SVariante4"/>
    <w:rsid w:val="007A5FB6"/>
  </w:style>
  <w:style w:type="paragraph" w:customStyle="1" w:styleId="SDVariante1">
    <w:name w:val="SD Variante 1"/>
    <w:basedOn w:val="SVariante1"/>
    <w:next w:val="SVariante1"/>
    <w:rsid w:val="007A5FB6"/>
  </w:style>
  <w:style w:type="paragraph" w:customStyle="1" w:styleId="SDVariante3">
    <w:name w:val="SD Variante 3"/>
    <w:basedOn w:val="SVariante3"/>
    <w:next w:val="SVariante3"/>
    <w:rsid w:val="007A5FB6"/>
  </w:style>
  <w:style w:type="paragraph" w:customStyle="1" w:styleId="SDVariante2">
    <w:name w:val="SD Variante 2"/>
    <w:basedOn w:val="SVariante2"/>
    <w:next w:val="SVariante2"/>
    <w:rsid w:val="007A5FB6"/>
  </w:style>
  <w:style w:type="paragraph" w:customStyle="1" w:styleId="SDVariante4">
    <w:name w:val="SD Variante 4"/>
    <w:basedOn w:val="SVariante4"/>
    <w:next w:val="SVariante4"/>
    <w:rsid w:val="007A5FB6"/>
  </w:style>
  <w:style w:type="paragraph" w:customStyle="1" w:styleId="UUVariante1">
    <w:name w:val="UU Variante 1"/>
    <w:basedOn w:val="UVariante1"/>
    <w:next w:val="UVariante1"/>
    <w:rsid w:val="007A5FB6"/>
  </w:style>
  <w:style w:type="paragraph" w:customStyle="1" w:styleId="UUVariante3">
    <w:name w:val="UU Variante 3"/>
    <w:basedOn w:val="UVariante3"/>
    <w:next w:val="UVariante3"/>
    <w:rsid w:val="007A5FB6"/>
  </w:style>
  <w:style w:type="paragraph" w:customStyle="1" w:styleId="UUVariante2">
    <w:name w:val="UU Variante 2"/>
    <w:basedOn w:val="UVariante2"/>
    <w:next w:val="UVariante2"/>
    <w:rsid w:val="007A5FB6"/>
  </w:style>
  <w:style w:type="paragraph" w:customStyle="1" w:styleId="UUVariante4">
    <w:name w:val="UU Variante 4"/>
    <w:basedOn w:val="UVariante4"/>
    <w:next w:val="UVariante4"/>
    <w:rsid w:val="007A5FB6"/>
  </w:style>
  <w:style w:type="paragraph" w:customStyle="1" w:styleId="UDVariante1">
    <w:name w:val="UD Variante 1"/>
    <w:basedOn w:val="UVariante1"/>
    <w:next w:val="UVariante1"/>
    <w:rsid w:val="007A5FB6"/>
  </w:style>
  <w:style w:type="paragraph" w:customStyle="1" w:styleId="UDVariante2">
    <w:name w:val="UD Variante 2"/>
    <w:basedOn w:val="UVariante2"/>
    <w:next w:val="UVariante2"/>
    <w:rsid w:val="007A5FB6"/>
  </w:style>
  <w:style w:type="paragraph" w:customStyle="1" w:styleId="UDVariante3">
    <w:name w:val="UD Variante 3"/>
    <w:basedOn w:val="UVariante3"/>
    <w:next w:val="UVariante3"/>
    <w:rsid w:val="007A5FB6"/>
  </w:style>
  <w:style w:type="paragraph" w:customStyle="1" w:styleId="UDVariante4">
    <w:name w:val="UD Variante 4"/>
    <w:basedOn w:val="UVariante4"/>
    <w:next w:val="UVariante4"/>
    <w:rsid w:val="007A5FB6"/>
  </w:style>
  <w:style w:type="character" w:customStyle="1" w:styleId="Nachweis">
    <w:name w:val="Nachweis"/>
    <w:rsid w:val="007A5FB6"/>
    <w:rPr>
      <w:sz w:val="18"/>
    </w:rPr>
  </w:style>
  <w:style w:type="paragraph" w:customStyle="1" w:styleId="NachweisEndsumme">
    <w:name w:val="NachweisEndsumme"/>
    <w:basedOn w:val="NachweisPos"/>
    <w:rsid w:val="007A5FB6"/>
    <w:rPr>
      <w:b/>
    </w:rPr>
  </w:style>
  <w:style w:type="paragraph" w:customStyle="1" w:styleId="NachweisPos">
    <w:name w:val="NachweisPos"/>
    <w:basedOn w:val="Standard"/>
    <w:rsid w:val="007A5FB6"/>
    <w:rPr>
      <w:sz w:val="18"/>
    </w:rPr>
  </w:style>
  <w:style w:type="paragraph" w:customStyle="1" w:styleId="NachweisSumme">
    <w:name w:val="NachweisSumme"/>
    <w:basedOn w:val="NachweisPos"/>
    <w:rsid w:val="007A5FB6"/>
    <w:rPr>
      <w:b/>
    </w:rPr>
  </w:style>
  <w:style w:type="paragraph" w:styleId="Kopfzeile">
    <w:name w:val="header"/>
    <w:basedOn w:val="Standard"/>
    <w:link w:val="KopfzeileZchn"/>
    <w:rsid w:val="007A5FB6"/>
    <w:pPr>
      <w:tabs>
        <w:tab w:val="center" w:pos="4536"/>
        <w:tab w:val="right" w:pos="9072"/>
      </w:tabs>
    </w:pPr>
    <w:rPr>
      <w:b/>
    </w:rPr>
  </w:style>
  <w:style w:type="paragraph" w:styleId="Fuzeile">
    <w:name w:val="footer"/>
    <w:basedOn w:val="Standard"/>
    <w:rsid w:val="007A5FB6"/>
    <w:pPr>
      <w:jc w:val="center"/>
    </w:pPr>
  </w:style>
  <w:style w:type="paragraph" w:styleId="Verzeichnis1">
    <w:name w:val="toc 1"/>
    <w:basedOn w:val="Standard"/>
    <w:next w:val="Standard"/>
    <w:autoRedefine/>
    <w:semiHidden/>
    <w:rsid w:val="007A5FB6"/>
    <w:pPr>
      <w:tabs>
        <w:tab w:val="left" w:pos="602"/>
        <w:tab w:val="right" w:leader="dot" w:pos="9071"/>
      </w:tabs>
      <w:ind w:right="851"/>
    </w:pPr>
  </w:style>
  <w:style w:type="paragraph" w:styleId="Verzeichnis2">
    <w:name w:val="toc 2"/>
    <w:basedOn w:val="Standard"/>
    <w:next w:val="Standard"/>
    <w:autoRedefine/>
    <w:semiHidden/>
    <w:rsid w:val="007A5FB6"/>
    <w:pPr>
      <w:tabs>
        <w:tab w:val="left" w:pos="640"/>
        <w:tab w:val="right" w:leader="dot" w:pos="9071"/>
      </w:tabs>
      <w:ind w:left="657" w:right="851" w:hanging="459"/>
    </w:pPr>
  </w:style>
  <w:style w:type="paragraph" w:styleId="Verzeichnis3">
    <w:name w:val="toc 3"/>
    <w:basedOn w:val="Standard"/>
    <w:next w:val="Standard"/>
    <w:autoRedefine/>
    <w:semiHidden/>
    <w:rsid w:val="007A5FB6"/>
    <w:pPr>
      <w:tabs>
        <w:tab w:val="right" w:leader="dot" w:pos="9071"/>
      </w:tabs>
      <w:ind w:left="567" w:right="851"/>
    </w:pPr>
  </w:style>
  <w:style w:type="paragraph" w:styleId="Verzeichnis4">
    <w:name w:val="toc 4"/>
    <w:basedOn w:val="Standard"/>
    <w:next w:val="Standard"/>
    <w:autoRedefine/>
    <w:semiHidden/>
    <w:rsid w:val="007A5FB6"/>
    <w:pPr>
      <w:tabs>
        <w:tab w:val="right" w:leader="dot" w:pos="9071"/>
      </w:tabs>
      <w:ind w:left="600"/>
    </w:pPr>
  </w:style>
  <w:style w:type="paragraph" w:styleId="Verzeichnis5">
    <w:name w:val="toc 5"/>
    <w:basedOn w:val="Standard"/>
    <w:next w:val="Standard"/>
    <w:semiHidden/>
    <w:rsid w:val="007A5FB6"/>
    <w:pPr>
      <w:tabs>
        <w:tab w:val="left" w:pos="1021"/>
        <w:tab w:val="right" w:pos="9071"/>
      </w:tabs>
      <w:spacing w:line="360" w:lineRule="auto"/>
      <w:ind w:left="482"/>
    </w:pPr>
  </w:style>
  <w:style w:type="paragraph" w:styleId="Verzeichnis6">
    <w:name w:val="toc 6"/>
    <w:basedOn w:val="Standard"/>
    <w:next w:val="Standard"/>
    <w:semiHidden/>
    <w:rsid w:val="007A5FB6"/>
    <w:pPr>
      <w:tabs>
        <w:tab w:val="left" w:pos="1021"/>
        <w:tab w:val="right" w:pos="9071"/>
      </w:tabs>
      <w:spacing w:line="360" w:lineRule="auto"/>
      <w:ind w:left="641"/>
    </w:pPr>
  </w:style>
  <w:style w:type="paragraph" w:styleId="Verzeichnis7">
    <w:name w:val="toc 7"/>
    <w:basedOn w:val="Standard"/>
    <w:next w:val="Standard"/>
    <w:semiHidden/>
    <w:rsid w:val="007A5FB6"/>
    <w:pPr>
      <w:tabs>
        <w:tab w:val="left" w:pos="1361"/>
        <w:tab w:val="right" w:pos="9071"/>
      </w:tabs>
      <w:spacing w:line="360" w:lineRule="auto"/>
      <w:ind w:left="1360" w:right="851" w:hanging="561"/>
    </w:pPr>
  </w:style>
  <w:style w:type="paragraph" w:styleId="Verzeichnis8">
    <w:name w:val="toc 8"/>
    <w:basedOn w:val="Standard"/>
    <w:next w:val="Standard"/>
    <w:semiHidden/>
    <w:rsid w:val="007A5FB6"/>
    <w:pPr>
      <w:tabs>
        <w:tab w:val="right" w:pos="9071"/>
      </w:tabs>
      <w:ind w:left="960"/>
    </w:pPr>
  </w:style>
  <w:style w:type="paragraph" w:styleId="Verzeichnis9">
    <w:name w:val="toc 9"/>
    <w:basedOn w:val="Standard"/>
    <w:next w:val="Standard"/>
    <w:semiHidden/>
    <w:rsid w:val="007A5FB6"/>
    <w:pPr>
      <w:tabs>
        <w:tab w:val="right" w:pos="9071"/>
      </w:tabs>
      <w:ind w:left="1120"/>
    </w:pPr>
  </w:style>
  <w:style w:type="character" w:styleId="Seitenzahl">
    <w:name w:val="page number"/>
    <w:rsid w:val="007A5FB6"/>
  </w:style>
  <w:style w:type="paragraph" w:customStyle="1" w:styleId="AnlListen">
    <w:name w:val="AnlListen"/>
    <w:basedOn w:val="Standard"/>
    <w:next w:val="Standard"/>
    <w:rsid w:val="007A5FB6"/>
    <w:pPr>
      <w:jc w:val="right"/>
    </w:pPr>
    <w:rPr>
      <w:sz w:val="16"/>
    </w:rPr>
  </w:style>
  <w:style w:type="paragraph" w:customStyle="1" w:styleId="TextEinzug">
    <w:name w:val="TextEinzug"/>
    <w:basedOn w:val="Standard"/>
    <w:rsid w:val="007A5FB6"/>
    <w:pPr>
      <w:spacing w:after="120"/>
      <w:ind w:left="709"/>
    </w:pPr>
  </w:style>
  <w:style w:type="paragraph" w:customStyle="1" w:styleId="AuflistTE">
    <w:name w:val="AuflistTE"/>
    <w:basedOn w:val="TextEinzug"/>
    <w:rsid w:val="007A5FB6"/>
    <w:pPr>
      <w:numPr>
        <w:numId w:val="1"/>
      </w:numPr>
    </w:pPr>
  </w:style>
  <w:style w:type="paragraph" w:styleId="Aufzhlungszeichen">
    <w:name w:val="List Bullet"/>
    <w:basedOn w:val="Standard"/>
    <w:autoRedefine/>
    <w:rsid w:val="007A5FB6"/>
    <w:pPr>
      <w:ind w:left="283" w:hanging="283"/>
    </w:pPr>
  </w:style>
  <w:style w:type="paragraph" w:styleId="Beschriftung">
    <w:name w:val="caption"/>
    <w:basedOn w:val="Standard"/>
    <w:next w:val="Standard"/>
    <w:qFormat/>
    <w:rsid w:val="007A5FB6"/>
    <w:pPr>
      <w:spacing w:before="120" w:after="120"/>
    </w:pPr>
    <w:rPr>
      <w:b/>
    </w:rPr>
  </w:style>
  <w:style w:type="paragraph" w:styleId="Dokumentstruktur">
    <w:name w:val="Document Map"/>
    <w:basedOn w:val="Standard"/>
    <w:semiHidden/>
    <w:rsid w:val="007A5FB6"/>
    <w:pPr>
      <w:shd w:val="clear" w:color="auto" w:fill="000080"/>
    </w:pPr>
    <w:rPr>
      <w:rFonts w:ascii="Tahoma" w:hAnsi="Tahoma"/>
    </w:rPr>
  </w:style>
  <w:style w:type="paragraph" w:customStyle="1" w:styleId="EAnl">
    <w:name w:val="EAnl"/>
    <w:basedOn w:val="Standard"/>
    <w:rsid w:val="007A5FB6"/>
  </w:style>
  <w:style w:type="paragraph" w:customStyle="1" w:styleId="EAnlkopf">
    <w:name w:val="EAnl kopf"/>
    <w:basedOn w:val="Standard"/>
    <w:rsid w:val="007A5FB6"/>
    <w:rPr>
      <w:b/>
    </w:rPr>
  </w:style>
  <w:style w:type="paragraph" w:customStyle="1" w:styleId="EGesamtSumme">
    <w:name w:val="EGesamtSumme"/>
    <w:basedOn w:val="Standard"/>
    <w:rsid w:val="007A5FB6"/>
    <w:rPr>
      <w:b/>
    </w:rPr>
  </w:style>
  <w:style w:type="paragraph" w:customStyle="1" w:styleId="EPoskopf">
    <w:name w:val="EPos kopf"/>
    <w:basedOn w:val="Standard"/>
    <w:rsid w:val="007A5FB6"/>
    <w:rPr>
      <w:b/>
    </w:rPr>
  </w:style>
  <w:style w:type="paragraph" w:customStyle="1" w:styleId="EHPoskopf">
    <w:name w:val="EHPos kopf"/>
    <w:basedOn w:val="EPoskopf"/>
    <w:uiPriority w:val="99"/>
    <w:rsid w:val="007A5FB6"/>
    <w:rPr>
      <w:sz w:val="22"/>
    </w:rPr>
  </w:style>
  <w:style w:type="paragraph" w:customStyle="1" w:styleId="EKopf">
    <w:name w:val="EKopf"/>
    <w:basedOn w:val="Standard"/>
    <w:rsid w:val="007A5FB6"/>
  </w:style>
  <w:style w:type="paragraph" w:styleId="E-Mail-Signatur">
    <w:name w:val="E-mail Signature"/>
    <w:basedOn w:val="Standard"/>
    <w:rsid w:val="007A5FB6"/>
  </w:style>
  <w:style w:type="character" w:styleId="Endnotenzeichen">
    <w:name w:val="endnote reference"/>
    <w:semiHidden/>
    <w:rsid w:val="007A5FB6"/>
    <w:rPr>
      <w:rFonts w:ascii="Arial" w:hAnsi="Arial"/>
      <w:vertAlign w:val="superscript"/>
    </w:rPr>
  </w:style>
  <w:style w:type="paragraph" w:customStyle="1" w:styleId="EPosFuss">
    <w:name w:val="EPos Fuss"/>
    <w:basedOn w:val="Standard"/>
    <w:rsid w:val="007A5FB6"/>
  </w:style>
  <w:style w:type="paragraph" w:customStyle="1" w:styleId="ERstfuss">
    <w:name w:val="ERst fuss"/>
    <w:basedOn w:val="Standard"/>
    <w:rsid w:val="007A5FB6"/>
    <w:rPr>
      <w:b/>
      <w:sz w:val="18"/>
    </w:rPr>
  </w:style>
  <w:style w:type="paragraph" w:customStyle="1" w:styleId="ERstkopf">
    <w:name w:val="ERst kopf"/>
    <w:basedOn w:val="EAnl"/>
    <w:rsid w:val="007A5FB6"/>
    <w:rPr>
      <w:b/>
      <w:sz w:val="18"/>
    </w:rPr>
  </w:style>
  <w:style w:type="paragraph" w:customStyle="1" w:styleId="ERstrumpf">
    <w:name w:val="ERst rumpf"/>
    <w:basedOn w:val="Standard"/>
    <w:rsid w:val="007A5FB6"/>
    <w:rPr>
      <w:sz w:val="18"/>
    </w:rPr>
  </w:style>
  <w:style w:type="paragraph" w:customStyle="1" w:styleId="ERumpf">
    <w:name w:val="ERumpf"/>
    <w:basedOn w:val="Standard"/>
    <w:rsid w:val="007A5FB6"/>
  </w:style>
  <w:style w:type="paragraph" w:customStyle="1" w:styleId="ESumme">
    <w:name w:val="ESumme"/>
    <w:basedOn w:val="Standard"/>
    <w:rsid w:val="007A5FB6"/>
  </w:style>
  <w:style w:type="paragraph" w:customStyle="1" w:styleId="ETexte">
    <w:name w:val="ETexte"/>
    <w:basedOn w:val="Standard"/>
    <w:rsid w:val="007A5FB6"/>
  </w:style>
  <w:style w:type="paragraph" w:customStyle="1" w:styleId="ETPoskopf">
    <w:name w:val="ETPos kopf"/>
    <w:basedOn w:val="Standard"/>
    <w:rsid w:val="007A5FB6"/>
    <w:rPr>
      <w:b/>
    </w:rPr>
  </w:style>
  <w:style w:type="paragraph" w:customStyle="1" w:styleId="EUPoskopf">
    <w:name w:val="EUPos kopf"/>
    <w:basedOn w:val="Standard"/>
    <w:rsid w:val="007A5FB6"/>
    <w:rPr>
      <w:b/>
    </w:rPr>
  </w:style>
  <w:style w:type="paragraph" w:customStyle="1" w:styleId="EVspiegelkopf">
    <w:name w:val="EVspiegel kopf"/>
    <w:basedOn w:val="Standard"/>
    <w:rsid w:val="007A5FB6"/>
    <w:rPr>
      <w:b/>
      <w:sz w:val="18"/>
    </w:rPr>
  </w:style>
  <w:style w:type="paragraph" w:customStyle="1" w:styleId="EVspiegelfuss">
    <w:name w:val="EVspiegel fuss"/>
    <w:basedOn w:val="EVspiegelkopf"/>
    <w:rsid w:val="007A5FB6"/>
  </w:style>
  <w:style w:type="paragraph" w:customStyle="1" w:styleId="EVspiegelrumpf">
    <w:name w:val="EVspiegel rumpf"/>
    <w:basedOn w:val="Standard"/>
    <w:rsid w:val="007A5FB6"/>
    <w:rPr>
      <w:sz w:val="18"/>
    </w:rPr>
  </w:style>
  <w:style w:type="paragraph" w:customStyle="1" w:styleId="EZus">
    <w:name w:val="EZus"/>
    <w:basedOn w:val="ESumme"/>
    <w:next w:val="Standard"/>
    <w:rsid w:val="007A5FB6"/>
    <w:rPr>
      <w:u w:val="single"/>
    </w:rPr>
  </w:style>
  <w:style w:type="character" w:styleId="Funotenzeichen">
    <w:name w:val="footnote reference"/>
    <w:semiHidden/>
    <w:rsid w:val="007A5FB6"/>
    <w:rPr>
      <w:rFonts w:ascii="Arial" w:hAnsi="Arial"/>
      <w:vertAlign w:val="superscript"/>
    </w:rPr>
  </w:style>
  <w:style w:type="paragraph" w:customStyle="1" w:styleId="GesellschKapEntw">
    <w:name w:val="GesellschKapEntw"/>
    <w:basedOn w:val="Standard"/>
    <w:rsid w:val="007A5FB6"/>
    <w:pPr>
      <w:tabs>
        <w:tab w:val="left" w:pos="214"/>
        <w:tab w:val="left" w:pos="497"/>
      </w:tabs>
      <w:spacing w:before="240" w:after="120"/>
    </w:pPr>
    <w:rPr>
      <w:b/>
      <w:sz w:val="18"/>
    </w:rPr>
  </w:style>
  <w:style w:type="paragraph" w:customStyle="1" w:styleId="HauptpunktKapEntw">
    <w:name w:val="HauptpunktKapEntw"/>
    <w:basedOn w:val="Standard"/>
    <w:rsid w:val="007A5FB6"/>
    <w:pPr>
      <w:tabs>
        <w:tab w:val="left" w:pos="214"/>
        <w:tab w:val="left" w:pos="497"/>
      </w:tabs>
      <w:spacing w:before="120" w:after="120"/>
    </w:pPr>
    <w:rPr>
      <w:b/>
      <w:sz w:val="18"/>
    </w:rPr>
  </w:style>
  <w:style w:type="paragraph" w:styleId="Index9">
    <w:name w:val="index 9"/>
    <w:basedOn w:val="Standard"/>
    <w:next w:val="Standard"/>
    <w:autoRedefine/>
    <w:semiHidden/>
    <w:rsid w:val="007A5FB6"/>
    <w:pPr>
      <w:ind w:left="1800" w:hanging="200"/>
    </w:pPr>
  </w:style>
  <w:style w:type="paragraph" w:customStyle="1" w:styleId="Inhaltsverz">
    <w:name w:val="Inhaltsverz"/>
    <w:basedOn w:val="Standard"/>
    <w:rsid w:val="007A5FB6"/>
    <w:rPr>
      <w:b/>
      <w:sz w:val="28"/>
    </w:rPr>
  </w:style>
  <w:style w:type="paragraph" w:customStyle="1" w:styleId="Kennzahl1">
    <w:name w:val="Kennzahl1"/>
    <w:basedOn w:val="Standard"/>
    <w:rsid w:val="007A5FB6"/>
    <w:pPr>
      <w:spacing w:before="60" w:after="120"/>
    </w:pPr>
    <w:rPr>
      <w:b/>
      <w:sz w:val="16"/>
    </w:rPr>
  </w:style>
  <w:style w:type="paragraph" w:customStyle="1" w:styleId="Kennzahl2">
    <w:name w:val="Kennzahl2"/>
    <w:basedOn w:val="Standard"/>
    <w:rsid w:val="007A5FB6"/>
    <w:pPr>
      <w:jc w:val="center"/>
    </w:pPr>
    <w:rPr>
      <w:sz w:val="16"/>
      <w:u w:val="single"/>
    </w:rPr>
  </w:style>
  <w:style w:type="paragraph" w:customStyle="1" w:styleId="Kennzahl3">
    <w:name w:val="Kennzahl3"/>
    <w:basedOn w:val="Standard"/>
    <w:rsid w:val="007A5FB6"/>
    <w:pPr>
      <w:jc w:val="center"/>
    </w:pPr>
    <w:rPr>
      <w:sz w:val="16"/>
    </w:rPr>
  </w:style>
  <w:style w:type="paragraph" w:customStyle="1" w:styleId="KennzahlBez">
    <w:name w:val="KennzahlBez"/>
    <w:basedOn w:val="Standard"/>
    <w:rsid w:val="007A5FB6"/>
    <w:rPr>
      <w:rFonts w:cs="Arial"/>
      <w:b/>
      <w:bCs/>
    </w:rPr>
  </w:style>
  <w:style w:type="paragraph" w:customStyle="1" w:styleId="KennzahlenText">
    <w:name w:val="KennzahlenText"/>
    <w:basedOn w:val="Standard"/>
    <w:rsid w:val="007A5FB6"/>
    <w:rPr>
      <w:rFonts w:cs="Arial"/>
      <w:sz w:val="16"/>
      <w:szCs w:val="16"/>
    </w:rPr>
  </w:style>
  <w:style w:type="paragraph" w:customStyle="1" w:styleId="KennzahlFormel">
    <w:name w:val="KennzahlFormel"/>
    <w:basedOn w:val="Standard"/>
    <w:rsid w:val="007A5FB6"/>
    <w:pPr>
      <w:jc w:val="center"/>
    </w:pPr>
    <w:rPr>
      <w:rFonts w:cs="Arial"/>
      <w:sz w:val="14"/>
      <w:szCs w:val="14"/>
    </w:rPr>
  </w:style>
  <w:style w:type="paragraph" w:customStyle="1" w:styleId="KennzahlFormelU">
    <w:name w:val="KennzahlFormelU"/>
    <w:basedOn w:val="KennzahlFormel"/>
    <w:rsid w:val="007A5FB6"/>
    <w:rPr>
      <w:u w:val="single"/>
    </w:rPr>
  </w:style>
  <w:style w:type="paragraph" w:customStyle="1" w:styleId="KennzahlWert">
    <w:name w:val="KennzahlWert"/>
    <w:basedOn w:val="Standard"/>
    <w:rsid w:val="007A5FB6"/>
    <w:pPr>
      <w:widowControl w:val="0"/>
      <w:autoSpaceDE w:val="0"/>
      <w:autoSpaceDN w:val="0"/>
      <w:adjustRightInd w:val="0"/>
      <w:jc w:val="right"/>
    </w:pPr>
    <w:rPr>
      <w:rFonts w:cs="Arial"/>
      <w:b/>
      <w:bCs/>
    </w:rPr>
  </w:style>
  <w:style w:type="paragraph" w:styleId="Kommentartext">
    <w:name w:val="annotation text"/>
    <w:basedOn w:val="Standard"/>
    <w:link w:val="KommentartextZchn"/>
    <w:rsid w:val="007A5FB6"/>
  </w:style>
  <w:style w:type="character" w:styleId="Kommentarzeichen">
    <w:name w:val="annotation reference"/>
    <w:semiHidden/>
    <w:rsid w:val="007A5FB6"/>
    <w:rPr>
      <w:rFonts w:ascii="Arial" w:hAnsi="Arial"/>
      <w:sz w:val="16"/>
    </w:rPr>
  </w:style>
  <w:style w:type="paragraph" w:customStyle="1" w:styleId="Liste1">
    <w:name w:val="Liste1"/>
    <w:basedOn w:val="Standard"/>
    <w:rsid w:val="007A5FB6"/>
    <w:pPr>
      <w:spacing w:before="120" w:after="120"/>
    </w:pPr>
  </w:style>
  <w:style w:type="paragraph" w:customStyle="1" w:styleId="Liste2">
    <w:name w:val="Liste2"/>
    <w:basedOn w:val="Standard"/>
    <w:rsid w:val="007A5FB6"/>
  </w:style>
  <w:style w:type="paragraph" w:customStyle="1" w:styleId="Liste3">
    <w:name w:val="Liste3"/>
    <w:basedOn w:val="Standard"/>
    <w:rsid w:val="007A5FB6"/>
  </w:style>
  <w:style w:type="paragraph" w:customStyle="1" w:styleId="Liste4">
    <w:name w:val="Liste4"/>
    <w:basedOn w:val="Standard"/>
    <w:rsid w:val="007A5FB6"/>
  </w:style>
  <w:style w:type="paragraph" w:customStyle="1" w:styleId="Liste5">
    <w:name w:val="Liste5"/>
    <w:basedOn w:val="Standard"/>
    <w:rsid w:val="007A5FB6"/>
  </w:style>
  <w:style w:type="paragraph" w:styleId="Nachrichtenkopf">
    <w:name w:val="Message Header"/>
    <w:basedOn w:val="Standard"/>
    <w:rsid w:val="007A5FB6"/>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A5FB6"/>
    <w:pPr>
      <w:tabs>
        <w:tab w:val="left" w:pos="214"/>
        <w:tab w:val="left" w:pos="497"/>
      </w:tabs>
      <w:spacing w:before="480" w:after="60"/>
    </w:pPr>
    <w:rPr>
      <w:b/>
    </w:rPr>
  </w:style>
  <w:style w:type="paragraph" w:customStyle="1" w:styleId="Organigramm">
    <w:name w:val="Organigramm"/>
    <w:basedOn w:val="Standard"/>
    <w:rsid w:val="007A5FB6"/>
    <w:pPr>
      <w:jc w:val="center"/>
    </w:pPr>
    <w:rPr>
      <w:b/>
      <w:sz w:val="22"/>
    </w:rPr>
  </w:style>
  <w:style w:type="paragraph" w:customStyle="1" w:styleId="Rahmen">
    <w:name w:val="Rahmen"/>
    <w:basedOn w:val="Standard"/>
    <w:rsid w:val="007A5FB6"/>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A5FB6"/>
    <w:pPr>
      <w:ind w:left="160" w:hanging="160"/>
    </w:pPr>
  </w:style>
  <w:style w:type="paragraph" w:styleId="RGV-berschrift">
    <w:name w:val="toa heading"/>
    <w:basedOn w:val="Standard"/>
    <w:next w:val="Standard"/>
    <w:semiHidden/>
    <w:rsid w:val="007A5FB6"/>
    <w:pPr>
      <w:spacing w:before="120"/>
    </w:pPr>
    <w:rPr>
      <w:b/>
      <w:sz w:val="24"/>
    </w:rPr>
  </w:style>
  <w:style w:type="paragraph" w:customStyle="1" w:styleId="StandardCode">
    <w:name w:val="Standard Code"/>
    <w:basedOn w:val="Standard"/>
    <w:rsid w:val="007A5FB6"/>
    <w:pPr>
      <w:ind w:left="284"/>
    </w:pPr>
    <w:rPr>
      <w:rFonts w:ascii="Courier New" w:hAnsi="Courier New"/>
      <w:sz w:val="18"/>
    </w:rPr>
  </w:style>
  <w:style w:type="paragraph" w:customStyle="1" w:styleId="StandardErl">
    <w:name w:val="StandardErl"/>
    <w:basedOn w:val="Standard"/>
    <w:rsid w:val="007A5FB6"/>
  </w:style>
  <w:style w:type="paragraph" w:customStyle="1" w:styleId="Standarderl1">
    <w:name w:val="Standarderl1"/>
    <w:basedOn w:val="StandardErl"/>
    <w:rsid w:val="007A5FB6"/>
    <w:pPr>
      <w:ind w:left="1588"/>
    </w:pPr>
    <w:rPr>
      <w:color w:val="0000FF"/>
    </w:rPr>
  </w:style>
  <w:style w:type="paragraph" w:customStyle="1" w:styleId="StandardME">
    <w:name w:val="StandardME"/>
    <w:basedOn w:val="Standard"/>
    <w:rsid w:val="007A5FB6"/>
    <w:pPr>
      <w:ind w:left="851"/>
      <w:jc w:val="both"/>
    </w:pPr>
  </w:style>
  <w:style w:type="paragraph" w:customStyle="1" w:styleId="StandardOE">
    <w:name w:val="StandardOE"/>
    <w:basedOn w:val="Standard"/>
    <w:next w:val="Standard"/>
    <w:rsid w:val="007A5FB6"/>
    <w:pPr>
      <w:jc w:val="both"/>
    </w:pPr>
  </w:style>
  <w:style w:type="paragraph" w:customStyle="1" w:styleId="SubDesc">
    <w:name w:val="SubDesc"/>
    <w:basedOn w:val="Standard"/>
    <w:rsid w:val="007A5FB6"/>
    <w:rPr>
      <w:b/>
    </w:rPr>
  </w:style>
  <w:style w:type="paragraph" w:customStyle="1" w:styleId="SummeKapEntw">
    <w:name w:val="SummeKapEntw"/>
    <w:basedOn w:val="Standard"/>
    <w:rsid w:val="007A5FB6"/>
    <w:pPr>
      <w:tabs>
        <w:tab w:val="left" w:pos="214"/>
        <w:tab w:val="left" w:pos="497"/>
      </w:tabs>
      <w:spacing w:before="240"/>
    </w:pPr>
    <w:rPr>
      <w:b/>
      <w:sz w:val="18"/>
    </w:rPr>
  </w:style>
  <w:style w:type="paragraph" w:customStyle="1" w:styleId="TextEinzugFett">
    <w:name w:val="TextEinzug Fett"/>
    <w:basedOn w:val="TextEinzug"/>
    <w:rsid w:val="007A5FB6"/>
    <w:pPr>
      <w:ind w:left="0"/>
    </w:pPr>
    <w:rPr>
      <w:b/>
    </w:rPr>
  </w:style>
  <w:style w:type="paragraph" w:customStyle="1" w:styleId="TextEinzugAufz">
    <w:name w:val="TextEinzugAufz"/>
    <w:basedOn w:val="Standard"/>
    <w:rsid w:val="007A5FB6"/>
    <w:pPr>
      <w:numPr>
        <w:numId w:val="2"/>
      </w:numPr>
    </w:pPr>
  </w:style>
  <w:style w:type="paragraph" w:styleId="Textkrper-Zeileneinzug">
    <w:name w:val="Body Text Indent"/>
    <w:basedOn w:val="Standard"/>
    <w:rsid w:val="007A5FB6"/>
    <w:pPr>
      <w:ind w:left="567"/>
      <w:jc w:val="both"/>
    </w:pPr>
  </w:style>
  <w:style w:type="paragraph" w:customStyle="1" w:styleId="TitelDok">
    <w:name w:val="TitelDok"/>
    <w:basedOn w:val="Standard"/>
    <w:rsid w:val="007A5FB6"/>
    <w:rPr>
      <w:b/>
      <w:sz w:val="96"/>
    </w:rPr>
  </w:style>
  <w:style w:type="paragraph" w:customStyle="1" w:styleId="VHVariante1">
    <w:name w:val="VH Variante 1"/>
    <w:basedOn w:val="HVariante1"/>
    <w:rsid w:val="007A5FB6"/>
  </w:style>
  <w:style w:type="paragraph" w:customStyle="1" w:styleId="VHUVariante1">
    <w:name w:val="VHU Variante 1"/>
    <w:basedOn w:val="HUVariante1"/>
    <w:rsid w:val="007A5FB6"/>
  </w:style>
  <w:style w:type="paragraph" w:customStyle="1" w:styleId="VPVariante1">
    <w:name w:val="VP Variante 1"/>
    <w:basedOn w:val="PVariante1"/>
    <w:rsid w:val="007A5FB6"/>
    <w:pPr>
      <w:tabs>
        <w:tab w:val="left" w:pos="851"/>
      </w:tabs>
    </w:pPr>
  </w:style>
  <w:style w:type="paragraph" w:customStyle="1" w:styleId="VSVariante1">
    <w:name w:val="VS Variante 1"/>
    <w:basedOn w:val="SVariante1"/>
    <w:rsid w:val="007A5FB6"/>
    <w:pPr>
      <w:tabs>
        <w:tab w:val="left" w:pos="567"/>
        <w:tab w:val="left" w:pos="1134"/>
      </w:tabs>
      <w:spacing w:before="120" w:after="120"/>
    </w:pPr>
  </w:style>
  <w:style w:type="paragraph" w:customStyle="1" w:styleId="VSDVariante1">
    <w:name w:val="VSD Variante 1"/>
    <w:basedOn w:val="SDVariante1"/>
    <w:rsid w:val="007A5FB6"/>
  </w:style>
  <w:style w:type="paragraph" w:customStyle="1" w:styleId="VSUVariante1">
    <w:name w:val="VSU Variante 1"/>
    <w:basedOn w:val="SUVariante1"/>
    <w:rsid w:val="007A5FB6"/>
    <w:pPr>
      <w:tabs>
        <w:tab w:val="left" w:pos="851"/>
      </w:tabs>
    </w:pPr>
  </w:style>
  <w:style w:type="paragraph" w:customStyle="1" w:styleId="VUVariante1">
    <w:name w:val="VU Variante 1"/>
    <w:basedOn w:val="UVariante1"/>
    <w:rsid w:val="007A5FB6"/>
    <w:pPr>
      <w:tabs>
        <w:tab w:val="left" w:pos="567"/>
      </w:tabs>
    </w:pPr>
  </w:style>
  <w:style w:type="paragraph" w:customStyle="1" w:styleId="ZeileHKapEntw">
    <w:name w:val="ZeileHKapEntw"/>
    <w:basedOn w:val="Standard"/>
    <w:rsid w:val="007A5FB6"/>
    <w:pPr>
      <w:tabs>
        <w:tab w:val="left" w:pos="214"/>
        <w:tab w:val="left" w:pos="497"/>
      </w:tabs>
      <w:spacing w:before="60"/>
    </w:pPr>
    <w:rPr>
      <w:sz w:val="18"/>
    </w:rPr>
  </w:style>
  <w:style w:type="paragraph" w:customStyle="1" w:styleId="ZeileHKapVerw">
    <w:name w:val="ZeileHKapVerw"/>
    <w:basedOn w:val="Standard"/>
    <w:rsid w:val="007A5FB6"/>
    <w:pPr>
      <w:tabs>
        <w:tab w:val="left" w:pos="214"/>
        <w:tab w:val="left" w:pos="497"/>
      </w:tabs>
      <w:spacing w:before="240" w:after="60"/>
    </w:pPr>
    <w:rPr>
      <w:sz w:val="18"/>
    </w:rPr>
  </w:style>
  <w:style w:type="character" w:styleId="Zeilennummer">
    <w:name w:val="line number"/>
    <w:rsid w:val="007A5FB6"/>
    <w:rPr>
      <w:rFonts w:ascii="Arial" w:hAnsi="Arial"/>
    </w:rPr>
  </w:style>
  <w:style w:type="paragraph" w:customStyle="1" w:styleId="ZeileUVKapEntw">
    <w:name w:val="ZeileUVKapEntw"/>
    <w:basedOn w:val="Standard"/>
    <w:rsid w:val="007A5FB6"/>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A5FB6"/>
    <w:pPr>
      <w:tabs>
        <w:tab w:val="left" w:pos="214"/>
        <w:tab w:val="left" w:pos="497"/>
      </w:tabs>
      <w:ind w:left="567"/>
    </w:pPr>
    <w:rPr>
      <w:sz w:val="18"/>
    </w:rPr>
  </w:style>
  <w:style w:type="paragraph" w:customStyle="1" w:styleId="DWKonto">
    <w:name w:val="DW_Konto"/>
    <w:basedOn w:val="Standard"/>
    <w:rsid w:val="007A5FB6"/>
    <w:rPr>
      <w:sz w:val="16"/>
    </w:rPr>
  </w:style>
  <w:style w:type="paragraph" w:customStyle="1" w:styleId="DWKopf">
    <w:name w:val="DW_Kopf"/>
    <w:basedOn w:val="Standard"/>
    <w:rsid w:val="007A5FB6"/>
    <w:rPr>
      <w:b/>
      <w:sz w:val="16"/>
    </w:rPr>
  </w:style>
  <w:style w:type="paragraph" w:customStyle="1" w:styleId="ErlTexte">
    <w:name w:val="ErlTexte"/>
    <w:basedOn w:val="Standard"/>
    <w:rsid w:val="007A5FB6"/>
    <w:pPr>
      <w:widowControl w:val="0"/>
      <w:autoSpaceDE w:val="0"/>
      <w:autoSpaceDN w:val="0"/>
      <w:adjustRightInd w:val="0"/>
      <w:ind w:left="1503"/>
    </w:pPr>
    <w:rPr>
      <w:rFonts w:cs="Arial"/>
    </w:rPr>
  </w:style>
  <w:style w:type="paragraph" w:customStyle="1" w:styleId="DWSumme">
    <w:name w:val="DW_Summe"/>
    <w:basedOn w:val="Standard"/>
    <w:rsid w:val="007A5FB6"/>
    <w:rPr>
      <w:b/>
      <w:sz w:val="16"/>
    </w:rPr>
  </w:style>
  <w:style w:type="paragraph" w:customStyle="1" w:styleId="DWEndsumme">
    <w:name w:val="DW_Endsumme"/>
    <w:basedOn w:val="DWSumme"/>
    <w:rsid w:val="007A5FB6"/>
    <w:pPr>
      <w:spacing w:after="120"/>
    </w:pPr>
  </w:style>
  <w:style w:type="paragraph" w:customStyle="1" w:styleId="StbUPunkt1">
    <w:name w:val="Stb_UPunkt1"/>
    <w:basedOn w:val="Standard"/>
    <w:rsid w:val="007A5FB6"/>
    <w:pPr>
      <w:ind w:left="511" w:hanging="227"/>
    </w:pPr>
    <w:rPr>
      <w:rFonts w:ascii="Times New Roman" w:hAnsi="Times New Roman"/>
      <w:sz w:val="16"/>
    </w:rPr>
  </w:style>
  <w:style w:type="paragraph" w:customStyle="1" w:styleId="StbHPunkt">
    <w:name w:val="Stb_HPunkt"/>
    <w:basedOn w:val="Standard"/>
    <w:next w:val="Standard"/>
    <w:rsid w:val="007A5FB6"/>
    <w:pPr>
      <w:tabs>
        <w:tab w:val="left" w:pos="284"/>
      </w:tabs>
    </w:pPr>
    <w:rPr>
      <w:rFonts w:ascii="Times New Roman" w:hAnsi="Times New Roman"/>
      <w:b/>
      <w:sz w:val="16"/>
    </w:rPr>
  </w:style>
  <w:style w:type="paragraph" w:customStyle="1" w:styleId="AGBTitel">
    <w:name w:val="AGBTitel"/>
    <w:basedOn w:val="Standard"/>
    <w:rsid w:val="007A5FB6"/>
    <w:pPr>
      <w:tabs>
        <w:tab w:val="right" w:pos="6760"/>
      </w:tabs>
      <w:jc w:val="center"/>
    </w:pPr>
    <w:rPr>
      <w:b/>
      <w:sz w:val="22"/>
    </w:rPr>
  </w:style>
  <w:style w:type="paragraph" w:customStyle="1" w:styleId="AGBWPber1">
    <w:name w:val="AGBWP_Über1"/>
    <w:basedOn w:val="Standard"/>
    <w:rsid w:val="007A5FB6"/>
    <w:rPr>
      <w:b/>
      <w:sz w:val="14"/>
    </w:rPr>
  </w:style>
  <w:style w:type="paragraph" w:customStyle="1" w:styleId="AGBWPText">
    <w:name w:val="AGBWP_Text"/>
    <w:basedOn w:val="Standard"/>
    <w:rsid w:val="007A5FB6"/>
    <w:pPr>
      <w:jc w:val="both"/>
    </w:pPr>
    <w:rPr>
      <w:sz w:val="14"/>
    </w:rPr>
  </w:style>
  <w:style w:type="paragraph" w:customStyle="1" w:styleId="AGBWPGL1">
    <w:name w:val="AGB_WP_GL1"/>
    <w:basedOn w:val="AGBWPText"/>
    <w:rsid w:val="007A5FB6"/>
    <w:pPr>
      <w:tabs>
        <w:tab w:val="left" w:pos="284"/>
      </w:tabs>
      <w:ind w:left="284" w:hanging="284"/>
    </w:pPr>
  </w:style>
  <w:style w:type="paragraph" w:customStyle="1" w:styleId="AGBSTBText">
    <w:name w:val="AGB_STB_Text"/>
    <w:basedOn w:val="Standard"/>
    <w:rsid w:val="007A5FB6"/>
    <w:pPr>
      <w:jc w:val="both"/>
    </w:pPr>
    <w:rPr>
      <w:rFonts w:eastAsia="Arial Unicode MS"/>
      <w:sz w:val="14"/>
      <w:szCs w:val="14"/>
    </w:rPr>
  </w:style>
  <w:style w:type="paragraph" w:customStyle="1" w:styleId="AGBSTBGL1">
    <w:name w:val="AGB_STB_GL1"/>
    <w:basedOn w:val="Standard"/>
    <w:rsid w:val="007A5FB6"/>
    <w:pPr>
      <w:spacing w:after="60"/>
      <w:ind w:left="357" w:hanging="357"/>
      <w:jc w:val="both"/>
    </w:pPr>
    <w:rPr>
      <w:rFonts w:eastAsia="Arial Unicode MS" w:cs="Arial"/>
      <w:b/>
      <w:bCs/>
      <w:sz w:val="14"/>
      <w:szCs w:val="14"/>
    </w:rPr>
  </w:style>
  <w:style w:type="paragraph" w:customStyle="1" w:styleId="AGBSTBGL2">
    <w:name w:val="AGB_STB_GL2"/>
    <w:basedOn w:val="Standard"/>
    <w:rsid w:val="007A5FB6"/>
    <w:pPr>
      <w:numPr>
        <w:numId w:val="4"/>
      </w:numPr>
      <w:spacing w:after="60"/>
      <w:jc w:val="both"/>
    </w:pPr>
    <w:rPr>
      <w:rFonts w:eastAsia="Arial Unicode MS" w:cs="Arial"/>
      <w:sz w:val="14"/>
      <w:szCs w:val="14"/>
    </w:rPr>
  </w:style>
  <w:style w:type="paragraph" w:customStyle="1" w:styleId="AGBStBGl3">
    <w:name w:val="AGB_StB_Gl3"/>
    <w:basedOn w:val="Textkrper-Einzug2"/>
    <w:rsid w:val="007A5FB6"/>
    <w:pPr>
      <w:spacing w:line="240" w:lineRule="auto"/>
      <w:ind w:left="357" w:hanging="357"/>
      <w:jc w:val="both"/>
    </w:pPr>
    <w:rPr>
      <w:rFonts w:eastAsia="Arial Unicode MS" w:cs="Arial"/>
      <w:sz w:val="14"/>
      <w:szCs w:val="14"/>
    </w:rPr>
  </w:style>
  <w:style w:type="paragraph" w:styleId="Textkrper-Einzug2">
    <w:name w:val="Body Text Indent 2"/>
    <w:basedOn w:val="Standard"/>
    <w:rsid w:val="007A5FB6"/>
    <w:pPr>
      <w:spacing w:after="120" w:line="480" w:lineRule="auto"/>
      <w:ind w:left="283"/>
    </w:pPr>
  </w:style>
  <w:style w:type="paragraph" w:customStyle="1" w:styleId="Formatvorlage1">
    <w:name w:val="Formatvorlage1"/>
    <w:basedOn w:val="berschrift3"/>
    <w:rsid w:val="007A5FB6"/>
  </w:style>
  <w:style w:type="paragraph" w:customStyle="1" w:styleId="DWEndsummeGross">
    <w:name w:val="DW_Endsumme_Gross"/>
    <w:basedOn w:val="Standard"/>
    <w:rsid w:val="007A5FB6"/>
    <w:pPr>
      <w:spacing w:after="120"/>
    </w:pPr>
    <w:rPr>
      <w:b/>
      <w:sz w:val="24"/>
    </w:rPr>
  </w:style>
  <w:style w:type="paragraph" w:customStyle="1" w:styleId="DWSummegross">
    <w:name w:val="DW_Summe_gross"/>
    <w:basedOn w:val="Standard"/>
    <w:rsid w:val="007A5FB6"/>
    <w:rPr>
      <w:b/>
      <w:sz w:val="24"/>
    </w:rPr>
  </w:style>
  <w:style w:type="paragraph" w:customStyle="1" w:styleId="DWEndsummegross0">
    <w:name w:val="DW_Endsumme_gross"/>
    <w:basedOn w:val="DWSummegross"/>
    <w:rsid w:val="007A5FB6"/>
    <w:pPr>
      <w:spacing w:after="120"/>
    </w:pPr>
  </w:style>
  <w:style w:type="paragraph" w:customStyle="1" w:styleId="DWSummeMittel">
    <w:name w:val="DW_Summe_Mittel"/>
    <w:basedOn w:val="Standard"/>
    <w:rsid w:val="007A5FB6"/>
    <w:rPr>
      <w:b/>
    </w:rPr>
  </w:style>
  <w:style w:type="paragraph" w:customStyle="1" w:styleId="DWEndsummeMittel">
    <w:name w:val="DW_Endsumme_Mittel"/>
    <w:basedOn w:val="DWSummeMittel"/>
    <w:rsid w:val="007A5FB6"/>
    <w:pPr>
      <w:spacing w:after="120"/>
    </w:pPr>
  </w:style>
  <w:style w:type="paragraph" w:customStyle="1" w:styleId="DWSummemittel0">
    <w:name w:val="DW_Summe_mittel"/>
    <w:basedOn w:val="Standard"/>
    <w:rsid w:val="007A5FB6"/>
    <w:rPr>
      <w:b/>
    </w:rPr>
  </w:style>
  <w:style w:type="paragraph" w:customStyle="1" w:styleId="DWEndsummemittel0">
    <w:name w:val="DW_Endsumme_mittel"/>
    <w:basedOn w:val="DWSummemittel0"/>
    <w:rsid w:val="007A5FB6"/>
    <w:pPr>
      <w:spacing w:after="120"/>
    </w:pPr>
  </w:style>
  <w:style w:type="paragraph" w:customStyle="1" w:styleId="DWHauptpunkt">
    <w:name w:val="DW_Hauptpunkt"/>
    <w:basedOn w:val="Standard"/>
    <w:rsid w:val="007A5FB6"/>
    <w:rPr>
      <w:b/>
      <w:sz w:val="16"/>
    </w:rPr>
  </w:style>
  <w:style w:type="paragraph" w:customStyle="1" w:styleId="DWHauptpunktgross">
    <w:name w:val="DW_Hauptpunkt_gross"/>
    <w:basedOn w:val="Standard"/>
    <w:rsid w:val="007A5FB6"/>
    <w:rPr>
      <w:b/>
      <w:sz w:val="24"/>
    </w:rPr>
  </w:style>
  <w:style w:type="paragraph" w:customStyle="1" w:styleId="DWHauptpunktmittel">
    <w:name w:val="DW_Hauptpunkt_mittel"/>
    <w:basedOn w:val="Standard"/>
    <w:rsid w:val="007A5FB6"/>
    <w:rPr>
      <w:b/>
    </w:rPr>
  </w:style>
  <w:style w:type="paragraph" w:customStyle="1" w:styleId="DWKontoGross">
    <w:name w:val="DW_Konto_Gross"/>
    <w:basedOn w:val="Standard"/>
    <w:rsid w:val="007A5FB6"/>
    <w:rPr>
      <w:sz w:val="24"/>
    </w:rPr>
  </w:style>
  <w:style w:type="paragraph" w:customStyle="1" w:styleId="DWKontogross0">
    <w:name w:val="DW_Konto_gross"/>
    <w:basedOn w:val="Standard"/>
    <w:rsid w:val="007A5FB6"/>
    <w:rPr>
      <w:sz w:val="24"/>
    </w:rPr>
  </w:style>
  <w:style w:type="paragraph" w:customStyle="1" w:styleId="DWKontomittel">
    <w:name w:val="DW_Konto_mittel"/>
    <w:basedOn w:val="Standard"/>
    <w:rsid w:val="007A5FB6"/>
  </w:style>
  <w:style w:type="paragraph" w:customStyle="1" w:styleId="DWKopfGross">
    <w:name w:val="DW_Kopf_Gross"/>
    <w:basedOn w:val="Standard"/>
    <w:rsid w:val="007A5FB6"/>
    <w:rPr>
      <w:b/>
      <w:sz w:val="24"/>
    </w:rPr>
  </w:style>
  <w:style w:type="paragraph" w:customStyle="1" w:styleId="DWKopfgross0">
    <w:name w:val="DW_Kopf_gross"/>
    <w:basedOn w:val="Standard"/>
    <w:rsid w:val="007A5FB6"/>
    <w:rPr>
      <w:b/>
      <w:sz w:val="24"/>
    </w:rPr>
  </w:style>
  <w:style w:type="paragraph" w:customStyle="1" w:styleId="DWKopfMittel">
    <w:name w:val="DW_Kopf_Mittel"/>
    <w:basedOn w:val="Standard"/>
    <w:rsid w:val="007A5FB6"/>
    <w:rPr>
      <w:b/>
    </w:rPr>
  </w:style>
  <w:style w:type="paragraph" w:customStyle="1" w:styleId="DWKopfmittel0">
    <w:name w:val="DW_Kopf_mittel"/>
    <w:basedOn w:val="Standard"/>
    <w:rsid w:val="007A5FB6"/>
    <w:rPr>
      <w:b/>
    </w:rPr>
  </w:style>
  <w:style w:type="paragraph" w:customStyle="1" w:styleId="DWPosition">
    <w:name w:val="DW_Position"/>
    <w:basedOn w:val="Standard"/>
    <w:rsid w:val="007A5FB6"/>
    <w:rPr>
      <w:sz w:val="16"/>
    </w:rPr>
  </w:style>
  <w:style w:type="paragraph" w:customStyle="1" w:styleId="DWPositiongross">
    <w:name w:val="DW_Position_gross"/>
    <w:basedOn w:val="Standard"/>
    <w:rsid w:val="007A5FB6"/>
    <w:rPr>
      <w:sz w:val="24"/>
    </w:rPr>
  </w:style>
  <w:style w:type="paragraph" w:customStyle="1" w:styleId="DWPositionmittel">
    <w:name w:val="DW_Position_mittel"/>
    <w:basedOn w:val="DWPosition"/>
    <w:rsid w:val="007A5FB6"/>
    <w:rPr>
      <w:sz w:val="20"/>
    </w:rPr>
  </w:style>
  <w:style w:type="paragraph" w:customStyle="1" w:styleId="DWSummeGross0">
    <w:name w:val="DW_Summe_Gross"/>
    <w:basedOn w:val="Standard"/>
    <w:rsid w:val="007A5FB6"/>
    <w:rPr>
      <w:b/>
      <w:sz w:val="24"/>
    </w:rPr>
  </w:style>
  <w:style w:type="paragraph" w:customStyle="1" w:styleId="DWUnterpunkt">
    <w:name w:val="DW_Unterpunkt"/>
    <w:basedOn w:val="Standard"/>
    <w:rsid w:val="007A5FB6"/>
    <w:rPr>
      <w:b/>
      <w:sz w:val="16"/>
    </w:rPr>
  </w:style>
  <w:style w:type="paragraph" w:customStyle="1" w:styleId="DWUnterpunktgross">
    <w:name w:val="DW_Unterpunkt_gross"/>
    <w:basedOn w:val="Standard"/>
    <w:rsid w:val="007A5FB6"/>
    <w:rPr>
      <w:b/>
      <w:sz w:val="24"/>
    </w:rPr>
  </w:style>
  <w:style w:type="paragraph" w:customStyle="1" w:styleId="DWUnterpunktmittel">
    <w:name w:val="DW_Unterpunkt_mittel"/>
    <w:basedOn w:val="Standard"/>
    <w:rsid w:val="007A5FB6"/>
    <w:rPr>
      <w:b/>
    </w:rPr>
  </w:style>
  <w:style w:type="paragraph" w:customStyle="1" w:styleId="ErlTexte1">
    <w:name w:val="ErlTexte1"/>
    <w:basedOn w:val="Standard"/>
    <w:rsid w:val="007A5FB6"/>
    <w:pPr>
      <w:widowControl w:val="0"/>
      <w:autoSpaceDE w:val="0"/>
      <w:autoSpaceDN w:val="0"/>
      <w:adjustRightInd w:val="0"/>
      <w:ind w:left="737"/>
    </w:pPr>
    <w:rPr>
      <w:rFonts w:cs="Arial"/>
    </w:rPr>
  </w:style>
  <w:style w:type="paragraph" w:customStyle="1" w:styleId="VHVariante4">
    <w:name w:val="VH Variante 4"/>
    <w:basedOn w:val="Standard"/>
    <w:rsid w:val="007A5FB6"/>
    <w:pPr>
      <w:spacing w:before="120" w:after="120"/>
    </w:pPr>
    <w:rPr>
      <w:b/>
      <w:sz w:val="18"/>
    </w:rPr>
  </w:style>
  <w:style w:type="paragraph" w:customStyle="1" w:styleId="VHUVariante4">
    <w:name w:val="VHU Variante 4"/>
    <w:basedOn w:val="Standard"/>
    <w:rsid w:val="007A5FB6"/>
    <w:pPr>
      <w:spacing w:before="120" w:after="120"/>
    </w:pPr>
    <w:rPr>
      <w:b/>
      <w:sz w:val="18"/>
    </w:rPr>
  </w:style>
  <w:style w:type="paragraph" w:customStyle="1" w:styleId="VPVariante4">
    <w:name w:val="VP Variante 4"/>
    <w:basedOn w:val="Standard"/>
    <w:rsid w:val="007A5FB6"/>
    <w:pPr>
      <w:tabs>
        <w:tab w:val="left" w:pos="851"/>
      </w:tabs>
    </w:pPr>
    <w:rPr>
      <w:b/>
      <w:sz w:val="18"/>
    </w:rPr>
  </w:style>
  <w:style w:type="paragraph" w:customStyle="1" w:styleId="VSVariante4">
    <w:name w:val="VS Variante 4"/>
    <w:basedOn w:val="Standard"/>
    <w:rsid w:val="007A5FB6"/>
    <w:pPr>
      <w:tabs>
        <w:tab w:val="left" w:pos="567"/>
        <w:tab w:val="left" w:pos="1134"/>
      </w:tabs>
      <w:spacing w:before="120" w:after="120"/>
    </w:pPr>
    <w:rPr>
      <w:b/>
      <w:sz w:val="18"/>
    </w:rPr>
  </w:style>
  <w:style w:type="paragraph" w:customStyle="1" w:styleId="VSDVariante4">
    <w:name w:val="VSD Variante 4"/>
    <w:basedOn w:val="Standard"/>
    <w:rsid w:val="007A5FB6"/>
    <w:pPr>
      <w:spacing w:before="60" w:after="60"/>
    </w:pPr>
    <w:rPr>
      <w:b/>
      <w:sz w:val="18"/>
    </w:rPr>
  </w:style>
  <w:style w:type="paragraph" w:customStyle="1" w:styleId="VSUVariante4">
    <w:name w:val="VSU Variante 4"/>
    <w:basedOn w:val="Standard"/>
    <w:rsid w:val="007A5FB6"/>
    <w:pPr>
      <w:tabs>
        <w:tab w:val="left" w:pos="851"/>
      </w:tabs>
      <w:spacing w:before="60" w:after="60"/>
    </w:pPr>
    <w:rPr>
      <w:b/>
      <w:sz w:val="18"/>
    </w:rPr>
  </w:style>
  <w:style w:type="paragraph" w:customStyle="1" w:styleId="VUVariante4">
    <w:name w:val="VU Variante 4"/>
    <w:basedOn w:val="Standard"/>
    <w:rsid w:val="007A5FB6"/>
    <w:pPr>
      <w:tabs>
        <w:tab w:val="left" w:pos="567"/>
      </w:tabs>
    </w:pPr>
    <w:rPr>
      <w:b/>
      <w:sz w:val="18"/>
    </w:rPr>
  </w:style>
  <w:style w:type="paragraph" w:customStyle="1" w:styleId="berschrift1PrB">
    <w:name w:val="Überschrift1_PrB"/>
    <w:basedOn w:val="Standard"/>
    <w:next w:val="Standard"/>
    <w:rsid w:val="007A5FB6"/>
    <w:pPr>
      <w:numPr>
        <w:numId w:val="7"/>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7A5FB6"/>
    <w:pPr>
      <w:numPr>
        <w:ilvl w:val="1"/>
        <w:numId w:val="7"/>
      </w:numPr>
      <w:spacing w:before="240" w:after="60"/>
      <w:outlineLvl w:val="4"/>
    </w:pPr>
    <w:rPr>
      <w:b/>
      <w:sz w:val="24"/>
    </w:rPr>
  </w:style>
  <w:style w:type="paragraph" w:customStyle="1" w:styleId="berschrift3PrB">
    <w:name w:val="Überschrift3_PrB"/>
    <w:basedOn w:val="Standard"/>
    <w:next w:val="Standard"/>
    <w:qFormat/>
    <w:rsid w:val="007A5FB6"/>
    <w:pPr>
      <w:numPr>
        <w:ilvl w:val="2"/>
        <w:numId w:val="7"/>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A5FB6"/>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A5FB6"/>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A5FB6"/>
    <w:pPr>
      <w:spacing w:before="80" w:after="80"/>
      <w:ind w:left="284" w:hanging="284"/>
    </w:pPr>
    <w:rPr>
      <w:b/>
      <w:bCs/>
      <w:sz w:val="14"/>
    </w:rPr>
  </w:style>
  <w:style w:type="paragraph" w:customStyle="1" w:styleId="HVariante1A4QuerLinks0cmHngend05cm2">
    <w:name w:val="H Variante 1 A4Quer + Links:  0 cm Hängend:  05 cm2"/>
    <w:basedOn w:val="Standard"/>
    <w:rsid w:val="007A5FB6"/>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A5FB6"/>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A5FB6"/>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A5FB6"/>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A5FB6"/>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A5FB6"/>
    <w:pPr>
      <w:spacing w:before="60" w:after="60"/>
      <w:ind w:left="567" w:hanging="283"/>
    </w:pPr>
    <w:rPr>
      <w:b/>
      <w:bCs/>
      <w:sz w:val="14"/>
      <w:szCs w:val="14"/>
    </w:rPr>
  </w:style>
  <w:style w:type="paragraph" w:customStyle="1" w:styleId="DWKopfF">
    <w:name w:val="DW_KopfF"/>
    <w:basedOn w:val="Standard"/>
    <w:rsid w:val="007A5FB6"/>
    <w:rPr>
      <w:b/>
      <w:sz w:val="18"/>
      <w:szCs w:val="18"/>
    </w:rPr>
  </w:style>
  <w:style w:type="paragraph" w:customStyle="1" w:styleId="DWKopfFmittel">
    <w:name w:val="DW_KopfF_mittel"/>
    <w:basedOn w:val="Standard"/>
    <w:rsid w:val="007A5FB6"/>
    <w:rPr>
      <w:b/>
    </w:rPr>
  </w:style>
  <w:style w:type="paragraph" w:customStyle="1" w:styleId="DWKopfFgross">
    <w:name w:val="DW_KopfF_gross"/>
    <w:basedOn w:val="Standard"/>
    <w:rsid w:val="007A5FB6"/>
    <w:rPr>
      <w:b/>
      <w:sz w:val="24"/>
      <w:szCs w:val="24"/>
    </w:rPr>
  </w:style>
  <w:style w:type="paragraph" w:customStyle="1" w:styleId="DWKopfk">
    <w:name w:val="DW_Kopfk"/>
    <w:basedOn w:val="Standard"/>
    <w:rsid w:val="007A5FB6"/>
    <w:rPr>
      <w:b/>
    </w:rPr>
  </w:style>
  <w:style w:type="paragraph" w:customStyle="1" w:styleId="DWKopfkgross">
    <w:name w:val="DW_Kopfk_gross"/>
    <w:basedOn w:val="Standard"/>
    <w:rsid w:val="007A5FB6"/>
    <w:rPr>
      <w:b/>
    </w:rPr>
  </w:style>
  <w:style w:type="paragraph" w:customStyle="1" w:styleId="DWKopfKmittel">
    <w:name w:val="DW_KopfK_mittel"/>
    <w:basedOn w:val="Standard"/>
    <w:rsid w:val="007A5FB6"/>
    <w:rPr>
      <w:i/>
    </w:rPr>
  </w:style>
  <w:style w:type="paragraph" w:customStyle="1" w:styleId="DWKopfU">
    <w:name w:val="DW_KopfU"/>
    <w:basedOn w:val="Standard"/>
    <w:rsid w:val="007A5FB6"/>
    <w:rPr>
      <w:sz w:val="16"/>
      <w:szCs w:val="16"/>
      <w:u w:val="single"/>
    </w:rPr>
  </w:style>
  <w:style w:type="paragraph" w:customStyle="1" w:styleId="DWKopfUgross">
    <w:name w:val="DW_KopfU_gross"/>
    <w:basedOn w:val="Standard"/>
    <w:rsid w:val="007A5FB6"/>
    <w:rPr>
      <w:sz w:val="24"/>
      <w:szCs w:val="24"/>
      <w:u w:val="single"/>
    </w:rPr>
  </w:style>
  <w:style w:type="paragraph" w:customStyle="1" w:styleId="DWKopfUmittel">
    <w:name w:val="DW_KopfU_mittel"/>
    <w:basedOn w:val="Standard"/>
    <w:rsid w:val="007A5FB6"/>
    <w:rPr>
      <w:u w:val="single"/>
    </w:rPr>
  </w:style>
  <w:style w:type="paragraph" w:customStyle="1" w:styleId="DWKopfA">
    <w:name w:val="DW_KopfA"/>
    <w:basedOn w:val="Standard"/>
    <w:rsid w:val="007A5FB6"/>
    <w:pPr>
      <w:spacing w:after="80"/>
    </w:pPr>
    <w:rPr>
      <w:sz w:val="16"/>
      <w:szCs w:val="16"/>
    </w:rPr>
  </w:style>
  <w:style w:type="paragraph" w:customStyle="1" w:styleId="DWKopfAgross">
    <w:name w:val="DW_KopfA_gross"/>
    <w:basedOn w:val="Standard"/>
    <w:rsid w:val="007A5FB6"/>
    <w:pPr>
      <w:spacing w:after="120"/>
    </w:pPr>
    <w:rPr>
      <w:sz w:val="24"/>
      <w:szCs w:val="24"/>
    </w:rPr>
  </w:style>
  <w:style w:type="paragraph" w:customStyle="1" w:styleId="DWKopfAmittel">
    <w:name w:val="DW_KopfA_mittel"/>
    <w:basedOn w:val="Standard"/>
    <w:rsid w:val="007A5FB6"/>
    <w:pPr>
      <w:spacing w:after="120"/>
    </w:pPr>
  </w:style>
  <w:style w:type="paragraph" w:customStyle="1" w:styleId="DWKopfFK">
    <w:name w:val="DW_KopfFK"/>
    <w:basedOn w:val="Standard"/>
    <w:rsid w:val="007A5FB6"/>
    <w:rPr>
      <w:b/>
      <w:i/>
      <w:sz w:val="16"/>
      <w:szCs w:val="16"/>
    </w:rPr>
  </w:style>
  <w:style w:type="paragraph" w:customStyle="1" w:styleId="DWKopfFKgross">
    <w:name w:val="DW_KopfFK_gross"/>
    <w:basedOn w:val="Standard"/>
    <w:rsid w:val="007A5FB6"/>
    <w:rPr>
      <w:b/>
      <w:i/>
      <w:sz w:val="24"/>
      <w:szCs w:val="24"/>
    </w:rPr>
  </w:style>
  <w:style w:type="paragraph" w:customStyle="1" w:styleId="DWKopfFKmittel">
    <w:name w:val="DW_KopfFK_mittel"/>
    <w:basedOn w:val="Standard"/>
    <w:rsid w:val="007A5FB6"/>
    <w:rPr>
      <w:b/>
      <w:i/>
    </w:rPr>
  </w:style>
  <w:style w:type="paragraph" w:customStyle="1" w:styleId="DWKopfK0">
    <w:name w:val="DW_KopfK"/>
    <w:basedOn w:val="Standard"/>
    <w:rsid w:val="007A5FB6"/>
    <w:rPr>
      <w:i/>
      <w:sz w:val="16"/>
      <w:szCs w:val="16"/>
    </w:rPr>
  </w:style>
  <w:style w:type="paragraph" w:customStyle="1" w:styleId="DWKopfKgross0">
    <w:name w:val="DW_KopfK_gross"/>
    <w:basedOn w:val="Standard"/>
    <w:rsid w:val="007A5FB6"/>
    <w:rPr>
      <w:i/>
      <w:sz w:val="24"/>
      <w:szCs w:val="24"/>
    </w:rPr>
  </w:style>
  <w:style w:type="paragraph" w:customStyle="1" w:styleId="DWKopfFU">
    <w:name w:val="DW_KopfFU"/>
    <w:basedOn w:val="Standard"/>
    <w:rsid w:val="007A5FB6"/>
    <w:rPr>
      <w:b/>
      <w:sz w:val="16"/>
      <w:szCs w:val="16"/>
      <w:u w:val="single"/>
    </w:rPr>
  </w:style>
  <w:style w:type="paragraph" w:customStyle="1" w:styleId="DWKopfFUmittel">
    <w:name w:val="DW_KopfFU_mittel"/>
    <w:basedOn w:val="Standard"/>
    <w:rsid w:val="007A5FB6"/>
    <w:rPr>
      <w:b/>
      <w:u w:val="single"/>
    </w:rPr>
  </w:style>
  <w:style w:type="paragraph" w:customStyle="1" w:styleId="DWKopfFUgross">
    <w:name w:val="DW_KopfFU_gross"/>
    <w:basedOn w:val="Standard"/>
    <w:rsid w:val="007A5FB6"/>
    <w:rPr>
      <w:b/>
      <w:sz w:val="24"/>
      <w:szCs w:val="24"/>
      <w:u w:val="single"/>
    </w:rPr>
  </w:style>
  <w:style w:type="paragraph" w:customStyle="1" w:styleId="DWKopfFA">
    <w:name w:val="DW_KopfFA"/>
    <w:basedOn w:val="Standard"/>
    <w:rsid w:val="007A5FB6"/>
    <w:pPr>
      <w:spacing w:after="80"/>
    </w:pPr>
    <w:rPr>
      <w:sz w:val="16"/>
      <w:szCs w:val="16"/>
    </w:rPr>
  </w:style>
  <w:style w:type="paragraph" w:customStyle="1" w:styleId="DWKopfFAmittel">
    <w:name w:val="DW_KopfFA_mittel"/>
    <w:basedOn w:val="Standard"/>
    <w:rsid w:val="007A5FB6"/>
    <w:pPr>
      <w:spacing w:after="100"/>
    </w:pPr>
  </w:style>
  <w:style w:type="paragraph" w:customStyle="1" w:styleId="DWKopfFAgross">
    <w:name w:val="DW_KopfFA_gross"/>
    <w:basedOn w:val="Standard"/>
    <w:rsid w:val="007A5FB6"/>
    <w:pPr>
      <w:spacing w:after="120"/>
    </w:pPr>
    <w:rPr>
      <w:sz w:val="24"/>
      <w:szCs w:val="24"/>
    </w:rPr>
  </w:style>
  <w:style w:type="paragraph" w:customStyle="1" w:styleId="DWKopfKU">
    <w:name w:val="DW_KopfKU"/>
    <w:basedOn w:val="Standard"/>
    <w:rsid w:val="007A5FB6"/>
    <w:rPr>
      <w:i/>
      <w:sz w:val="16"/>
      <w:szCs w:val="16"/>
      <w:u w:val="single"/>
    </w:rPr>
  </w:style>
  <w:style w:type="paragraph" w:customStyle="1" w:styleId="DWKopfKUmittel">
    <w:name w:val="DW_KopfKU_mittel"/>
    <w:basedOn w:val="Standard"/>
    <w:rsid w:val="007A5FB6"/>
    <w:rPr>
      <w:i/>
      <w:u w:val="single"/>
    </w:rPr>
  </w:style>
  <w:style w:type="paragraph" w:customStyle="1" w:styleId="DWKopfKUAgross">
    <w:name w:val="DW_KopfKUA_gross"/>
    <w:basedOn w:val="Standard"/>
    <w:rsid w:val="007A5FB6"/>
    <w:rPr>
      <w:i/>
      <w:sz w:val="24"/>
      <w:szCs w:val="24"/>
      <w:u w:val="single"/>
    </w:rPr>
  </w:style>
  <w:style w:type="paragraph" w:customStyle="1" w:styleId="DWKopfKA">
    <w:name w:val="DW_KopfKA"/>
    <w:basedOn w:val="Standard"/>
    <w:rsid w:val="007A5FB6"/>
    <w:pPr>
      <w:spacing w:after="80"/>
    </w:pPr>
    <w:rPr>
      <w:i/>
      <w:sz w:val="16"/>
      <w:szCs w:val="16"/>
    </w:rPr>
  </w:style>
  <w:style w:type="paragraph" w:customStyle="1" w:styleId="DWKopfKAmittel">
    <w:name w:val="DW_KopfKA_mittel"/>
    <w:basedOn w:val="Standard"/>
    <w:rsid w:val="007A5FB6"/>
    <w:pPr>
      <w:spacing w:after="100"/>
    </w:pPr>
    <w:rPr>
      <w:i/>
    </w:rPr>
  </w:style>
  <w:style w:type="paragraph" w:customStyle="1" w:styleId="DWKopfKAgross">
    <w:name w:val="DW_KopfKA_gross"/>
    <w:basedOn w:val="Standard"/>
    <w:rsid w:val="007A5FB6"/>
    <w:pPr>
      <w:spacing w:after="120"/>
    </w:pPr>
    <w:rPr>
      <w:i/>
      <w:sz w:val="24"/>
      <w:szCs w:val="24"/>
    </w:rPr>
  </w:style>
  <w:style w:type="paragraph" w:customStyle="1" w:styleId="DWKopfUA">
    <w:name w:val="DW_KopfUA"/>
    <w:basedOn w:val="Standard"/>
    <w:rsid w:val="007A5FB6"/>
    <w:pPr>
      <w:spacing w:after="80"/>
    </w:pPr>
    <w:rPr>
      <w:sz w:val="16"/>
      <w:szCs w:val="16"/>
      <w:u w:val="single"/>
    </w:rPr>
  </w:style>
  <w:style w:type="paragraph" w:customStyle="1" w:styleId="DWKopfUAmittel">
    <w:name w:val="DW_KopfUA_mittel"/>
    <w:basedOn w:val="Standard"/>
    <w:rsid w:val="007A5FB6"/>
    <w:pPr>
      <w:spacing w:after="100"/>
    </w:pPr>
    <w:rPr>
      <w:u w:val="single"/>
    </w:rPr>
  </w:style>
  <w:style w:type="paragraph" w:customStyle="1" w:styleId="DWKopfFUAgross">
    <w:name w:val="DW_KopfFUA_gross"/>
    <w:basedOn w:val="Standard"/>
    <w:rsid w:val="007A5FB6"/>
    <w:pPr>
      <w:spacing w:after="120"/>
    </w:pPr>
    <w:rPr>
      <w:sz w:val="24"/>
      <w:szCs w:val="24"/>
      <w:u w:val="single"/>
    </w:rPr>
  </w:style>
  <w:style w:type="paragraph" w:customStyle="1" w:styleId="DWKopfFKU">
    <w:name w:val="DW_KopfFKU"/>
    <w:basedOn w:val="Standard"/>
    <w:rsid w:val="007A5FB6"/>
    <w:rPr>
      <w:b/>
      <w:i/>
      <w:sz w:val="16"/>
      <w:szCs w:val="16"/>
      <w:u w:val="single"/>
    </w:rPr>
  </w:style>
  <w:style w:type="paragraph" w:customStyle="1" w:styleId="DWKopfFKUmittel">
    <w:name w:val="DW_KopfFKU_mittel"/>
    <w:basedOn w:val="Standard"/>
    <w:rsid w:val="007A5FB6"/>
    <w:rPr>
      <w:b/>
      <w:i/>
      <w:u w:val="single"/>
    </w:rPr>
  </w:style>
  <w:style w:type="paragraph" w:customStyle="1" w:styleId="DWKopfFKUgross">
    <w:name w:val="DW_KopfFKU_gross"/>
    <w:basedOn w:val="Standard"/>
    <w:rsid w:val="007A5FB6"/>
    <w:rPr>
      <w:b/>
      <w:i/>
      <w:sz w:val="24"/>
      <w:szCs w:val="24"/>
      <w:u w:val="single"/>
    </w:rPr>
  </w:style>
  <w:style w:type="paragraph" w:customStyle="1" w:styleId="DWKopfFKA">
    <w:name w:val="DW_KopfFKA"/>
    <w:basedOn w:val="Standard"/>
    <w:rsid w:val="007A5FB6"/>
    <w:pPr>
      <w:spacing w:after="80"/>
    </w:pPr>
    <w:rPr>
      <w:b/>
      <w:i/>
      <w:sz w:val="16"/>
      <w:szCs w:val="16"/>
    </w:rPr>
  </w:style>
  <w:style w:type="paragraph" w:customStyle="1" w:styleId="DWKopfFKAmittel">
    <w:name w:val="DW_KopfFKA_mittel"/>
    <w:basedOn w:val="Standard"/>
    <w:rsid w:val="007A5FB6"/>
    <w:pPr>
      <w:spacing w:after="100"/>
    </w:pPr>
    <w:rPr>
      <w:b/>
      <w:i/>
    </w:rPr>
  </w:style>
  <w:style w:type="paragraph" w:customStyle="1" w:styleId="DWKopfFKAgross">
    <w:name w:val="DW_KopfFKA_gross"/>
    <w:basedOn w:val="Standard"/>
    <w:rsid w:val="007A5FB6"/>
    <w:pPr>
      <w:spacing w:after="120"/>
    </w:pPr>
    <w:rPr>
      <w:b/>
      <w:i/>
      <w:sz w:val="24"/>
      <w:szCs w:val="24"/>
    </w:rPr>
  </w:style>
  <w:style w:type="paragraph" w:customStyle="1" w:styleId="DWKopfKUgross">
    <w:name w:val="DW_KopfKU_gross"/>
    <w:basedOn w:val="Standard"/>
    <w:rsid w:val="007A5FB6"/>
    <w:rPr>
      <w:i/>
      <w:sz w:val="24"/>
      <w:szCs w:val="24"/>
      <w:u w:val="single"/>
    </w:rPr>
  </w:style>
  <w:style w:type="paragraph" w:customStyle="1" w:styleId="DWFormatkombination">
    <w:name w:val="DW_Formatkombination"/>
    <w:basedOn w:val="Standard"/>
    <w:rsid w:val="007A5FB6"/>
    <w:rPr>
      <w:sz w:val="16"/>
      <w:szCs w:val="16"/>
    </w:rPr>
  </w:style>
  <w:style w:type="paragraph" w:customStyle="1" w:styleId="DWFormatkombinationmittel">
    <w:name w:val="DW_Formatkombination_mittel"/>
    <w:basedOn w:val="Standard"/>
    <w:rsid w:val="007A5FB6"/>
  </w:style>
  <w:style w:type="paragraph" w:customStyle="1" w:styleId="DWFormatkombinationgross">
    <w:name w:val="DW_Formatkombination_gross"/>
    <w:basedOn w:val="Standard"/>
    <w:rsid w:val="007A5FB6"/>
    <w:rPr>
      <w:sz w:val="24"/>
      <w:szCs w:val="24"/>
    </w:rPr>
  </w:style>
  <w:style w:type="paragraph" w:customStyle="1" w:styleId="DWFormatkombinationF">
    <w:name w:val="DW_FormatkombinationF"/>
    <w:basedOn w:val="Standard"/>
    <w:rsid w:val="007A5FB6"/>
    <w:rPr>
      <w:b/>
      <w:sz w:val="16"/>
      <w:szCs w:val="16"/>
    </w:rPr>
  </w:style>
  <w:style w:type="paragraph" w:customStyle="1" w:styleId="DWFormatkombinationFmittel">
    <w:name w:val="DW_FormatkombinationF_mittel"/>
    <w:basedOn w:val="Standard"/>
    <w:rsid w:val="007A5FB6"/>
    <w:rPr>
      <w:b/>
    </w:rPr>
  </w:style>
  <w:style w:type="paragraph" w:customStyle="1" w:styleId="DWFormatkombinationFgross">
    <w:name w:val="DW_FormatkombinationF_gross"/>
    <w:basedOn w:val="Standard"/>
    <w:rsid w:val="007A5FB6"/>
    <w:rPr>
      <w:b/>
      <w:sz w:val="24"/>
      <w:szCs w:val="24"/>
    </w:rPr>
  </w:style>
  <w:style w:type="paragraph" w:customStyle="1" w:styleId="DWFormatkombinationK">
    <w:name w:val="DW_FormatkombinationK"/>
    <w:basedOn w:val="Standard"/>
    <w:rsid w:val="007A5FB6"/>
    <w:rPr>
      <w:i/>
      <w:sz w:val="16"/>
      <w:szCs w:val="16"/>
    </w:rPr>
  </w:style>
  <w:style w:type="paragraph" w:customStyle="1" w:styleId="DWFormatkombinationKmittel">
    <w:name w:val="DW_FormatkombinationK_mittel"/>
    <w:basedOn w:val="Standard"/>
    <w:rsid w:val="007A5FB6"/>
    <w:rPr>
      <w:i/>
    </w:rPr>
  </w:style>
  <w:style w:type="paragraph" w:customStyle="1" w:styleId="DWFormatkombinationKgross">
    <w:name w:val="DW_FormatkombinationK_gross"/>
    <w:basedOn w:val="Standard"/>
    <w:rsid w:val="007A5FB6"/>
    <w:rPr>
      <w:i/>
      <w:sz w:val="24"/>
      <w:szCs w:val="24"/>
    </w:rPr>
  </w:style>
  <w:style w:type="paragraph" w:customStyle="1" w:styleId="DWFormatkombinationU">
    <w:name w:val="DW_FormatkombinationU"/>
    <w:basedOn w:val="Standard"/>
    <w:rsid w:val="007A5FB6"/>
    <w:rPr>
      <w:sz w:val="16"/>
      <w:szCs w:val="16"/>
      <w:u w:val="single"/>
    </w:rPr>
  </w:style>
  <w:style w:type="paragraph" w:customStyle="1" w:styleId="DWFormatkombinationUmittel">
    <w:name w:val="DW_FormatkombinationU_mittel"/>
    <w:basedOn w:val="Standard"/>
    <w:rsid w:val="007A5FB6"/>
    <w:rPr>
      <w:u w:val="single"/>
    </w:rPr>
  </w:style>
  <w:style w:type="paragraph" w:customStyle="1" w:styleId="DWFormatkombinationUgross">
    <w:name w:val="DW_FormatkombinationU_gross"/>
    <w:basedOn w:val="Standard"/>
    <w:rsid w:val="007A5FB6"/>
    <w:rPr>
      <w:sz w:val="24"/>
      <w:szCs w:val="24"/>
      <w:u w:val="single"/>
    </w:rPr>
  </w:style>
  <w:style w:type="paragraph" w:customStyle="1" w:styleId="DWFormatkombinationA">
    <w:name w:val="DW_FormatkombinationA"/>
    <w:basedOn w:val="Standard"/>
    <w:rsid w:val="007A5FB6"/>
    <w:pPr>
      <w:spacing w:after="80"/>
    </w:pPr>
    <w:rPr>
      <w:sz w:val="16"/>
      <w:szCs w:val="16"/>
    </w:rPr>
  </w:style>
  <w:style w:type="paragraph" w:customStyle="1" w:styleId="DWFormatkombinationAmittel">
    <w:name w:val="DW_FormatkombinationA_mittel"/>
    <w:basedOn w:val="Standard"/>
    <w:rsid w:val="007A5FB6"/>
    <w:pPr>
      <w:spacing w:after="100"/>
    </w:pPr>
  </w:style>
  <w:style w:type="paragraph" w:customStyle="1" w:styleId="DWFormatkombinationAgross">
    <w:name w:val="DW_FormatkombinationA_gross"/>
    <w:basedOn w:val="Standard"/>
    <w:rsid w:val="007A5FB6"/>
    <w:pPr>
      <w:spacing w:after="120"/>
    </w:pPr>
    <w:rPr>
      <w:sz w:val="24"/>
      <w:szCs w:val="24"/>
    </w:rPr>
  </w:style>
  <w:style w:type="paragraph" w:customStyle="1" w:styleId="DWFormatkombinationFK">
    <w:name w:val="DW_FormatkombinationFK"/>
    <w:basedOn w:val="Standard"/>
    <w:rsid w:val="007A5FB6"/>
    <w:rPr>
      <w:b/>
      <w:i/>
      <w:sz w:val="16"/>
      <w:szCs w:val="16"/>
    </w:rPr>
  </w:style>
  <w:style w:type="paragraph" w:customStyle="1" w:styleId="DWFormatkombinationFKmittel">
    <w:name w:val="DW_FormatkombinationFK_mittel"/>
    <w:basedOn w:val="Standard"/>
    <w:rsid w:val="007A5FB6"/>
    <w:rPr>
      <w:b/>
      <w:i/>
    </w:rPr>
  </w:style>
  <w:style w:type="paragraph" w:customStyle="1" w:styleId="DWFormatkombinationFKgross">
    <w:name w:val="DW_FormatkombinationFK_gross"/>
    <w:basedOn w:val="Standard"/>
    <w:rsid w:val="007A5FB6"/>
    <w:rPr>
      <w:b/>
      <w:i/>
      <w:sz w:val="24"/>
      <w:szCs w:val="24"/>
    </w:rPr>
  </w:style>
  <w:style w:type="paragraph" w:customStyle="1" w:styleId="DWFormatkombinationFU">
    <w:name w:val="DW_FormatkombinationFU"/>
    <w:basedOn w:val="Standard"/>
    <w:rsid w:val="007A5FB6"/>
    <w:rPr>
      <w:b/>
      <w:sz w:val="16"/>
      <w:szCs w:val="16"/>
      <w:u w:val="single"/>
    </w:rPr>
  </w:style>
  <w:style w:type="paragraph" w:customStyle="1" w:styleId="DWFormatkombinationFUmittel">
    <w:name w:val="DW_FormatkombinationFU_mittel"/>
    <w:basedOn w:val="Standard"/>
    <w:rsid w:val="007A5FB6"/>
    <w:rPr>
      <w:b/>
      <w:u w:val="single"/>
    </w:rPr>
  </w:style>
  <w:style w:type="paragraph" w:customStyle="1" w:styleId="DWFormatkombinationFUgross">
    <w:name w:val="DW_FormatkombinationFU_gross"/>
    <w:basedOn w:val="Standard"/>
    <w:rsid w:val="007A5FB6"/>
    <w:rPr>
      <w:b/>
      <w:sz w:val="24"/>
      <w:szCs w:val="24"/>
      <w:u w:val="single"/>
    </w:rPr>
  </w:style>
  <w:style w:type="paragraph" w:customStyle="1" w:styleId="DWFormatkombinationFA">
    <w:name w:val="DW_FormatkombinationFA"/>
    <w:basedOn w:val="Standard"/>
    <w:rsid w:val="007A5FB6"/>
    <w:pPr>
      <w:spacing w:after="80"/>
    </w:pPr>
    <w:rPr>
      <w:b/>
      <w:sz w:val="16"/>
      <w:szCs w:val="16"/>
    </w:rPr>
  </w:style>
  <w:style w:type="paragraph" w:customStyle="1" w:styleId="DWFormatkombinationFAmittel">
    <w:name w:val="DW_FormatkombinationFA_mittel"/>
    <w:basedOn w:val="Standard"/>
    <w:rsid w:val="007A5FB6"/>
    <w:pPr>
      <w:spacing w:after="100"/>
    </w:pPr>
    <w:rPr>
      <w:b/>
    </w:rPr>
  </w:style>
  <w:style w:type="paragraph" w:customStyle="1" w:styleId="DWFormatkombinationFAgross">
    <w:name w:val="DW_FormatkombinationFA_gross"/>
    <w:basedOn w:val="Standard"/>
    <w:rsid w:val="007A5FB6"/>
    <w:pPr>
      <w:spacing w:after="120"/>
    </w:pPr>
    <w:rPr>
      <w:b/>
      <w:sz w:val="24"/>
      <w:szCs w:val="24"/>
    </w:rPr>
  </w:style>
  <w:style w:type="paragraph" w:customStyle="1" w:styleId="DWFormatkombinationKU">
    <w:name w:val="DW_FormatkombinationKU"/>
    <w:basedOn w:val="Standard"/>
    <w:rsid w:val="007A5FB6"/>
    <w:rPr>
      <w:i/>
      <w:sz w:val="16"/>
      <w:szCs w:val="16"/>
      <w:u w:val="single"/>
    </w:rPr>
  </w:style>
  <w:style w:type="paragraph" w:customStyle="1" w:styleId="DWFormatkombinationKUmittel">
    <w:name w:val="DW_FormatkombinationKU_mittel"/>
    <w:basedOn w:val="Standard"/>
    <w:rsid w:val="007A5FB6"/>
    <w:rPr>
      <w:i/>
      <w:u w:val="single"/>
    </w:rPr>
  </w:style>
  <w:style w:type="paragraph" w:customStyle="1" w:styleId="DWFormatkombinationKUgross">
    <w:name w:val="DW_FormatkombinationKU_gross"/>
    <w:basedOn w:val="Standard"/>
    <w:rsid w:val="007A5FB6"/>
    <w:rPr>
      <w:i/>
      <w:sz w:val="24"/>
      <w:szCs w:val="24"/>
      <w:u w:val="single"/>
    </w:rPr>
  </w:style>
  <w:style w:type="paragraph" w:customStyle="1" w:styleId="DWFormatkombinationKA">
    <w:name w:val="DW_FormatkombinationKA"/>
    <w:basedOn w:val="Standard"/>
    <w:rsid w:val="007A5FB6"/>
    <w:pPr>
      <w:spacing w:after="80"/>
    </w:pPr>
    <w:rPr>
      <w:i/>
      <w:sz w:val="16"/>
      <w:szCs w:val="16"/>
    </w:rPr>
  </w:style>
  <w:style w:type="paragraph" w:customStyle="1" w:styleId="DWFormatkombinationKAmittel">
    <w:name w:val="DW_FormatkombinationKA_mittel"/>
    <w:basedOn w:val="Standard"/>
    <w:rsid w:val="007A5FB6"/>
    <w:pPr>
      <w:spacing w:after="100"/>
    </w:pPr>
    <w:rPr>
      <w:i/>
    </w:rPr>
  </w:style>
  <w:style w:type="paragraph" w:customStyle="1" w:styleId="DWFormatkombinationKAgross">
    <w:name w:val="DW_FormatkombinationKA_gross"/>
    <w:basedOn w:val="Standard"/>
    <w:rsid w:val="007A5FB6"/>
    <w:pPr>
      <w:spacing w:after="120"/>
    </w:pPr>
    <w:rPr>
      <w:i/>
      <w:sz w:val="24"/>
      <w:szCs w:val="24"/>
    </w:rPr>
  </w:style>
  <w:style w:type="paragraph" w:customStyle="1" w:styleId="DWFormatkombinationUA">
    <w:name w:val="DW_FormatkombinationUA"/>
    <w:basedOn w:val="Standard"/>
    <w:rsid w:val="007A5FB6"/>
    <w:pPr>
      <w:spacing w:after="80"/>
    </w:pPr>
    <w:rPr>
      <w:sz w:val="16"/>
      <w:szCs w:val="16"/>
      <w:u w:val="single"/>
    </w:rPr>
  </w:style>
  <w:style w:type="paragraph" w:customStyle="1" w:styleId="DWFormatkombinationUAmittel">
    <w:name w:val="DW_FormatkombinationUA_mittel"/>
    <w:basedOn w:val="Standard"/>
    <w:rsid w:val="007A5FB6"/>
    <w:pPr>
      <w:spacing w:after="100"/>
    </w:pPr>
    <w:rPr>
      <w:u w:val="single"/>
    </w:rPr>
  </w:style>
  <w:style w:type="paragraph" w:customStyle="1" w:styleId="DWFormatkombinationUAgross">
    <w:name w:val="DW_FormatkombinationUA_gross"/>
    <w:basedOn w:val="Standard"/>
    <w:rsid w:val="007A5FB6"/>
    <w:pPr>
      <w:spacing w:after="120"/>
    </w:pPr>
    <w:rPr>
      <w:sz w:val="24"/>
      <w:szCs w:val="24"/>
      <w:u w:val="single"/>
    </w:rPr>
  </w:style>
  <w:style w:type="paragraph" w:customStyle="1" w:styleId="DWFormatkombinationFKU">
    <w:name w:val="DW_FormatkombinationFKU"/>
    <w:basedOn w:val="Standard"/>
    <w:rsid w:val="007A5FB6"/>
    <w:rPr>
      <w:b/>
      <w:i/>
      <w:sz w:val="16"/>
      <w:szCs w:val="16"/>
      <w:u w:val="single"/>
    </w:rPr>
  </w:style>
  <w:style w:type="paragraph" w:customStyle="1" w:styleId="DWFormatkombinationFKUmittel">
    <w:name w:val="DW_FormatkombinationFKU_mittel"/>
    <w:basedOn w:val="Standard"/>
    <w:rsid w:val="007A5FB6"/>
    <w:rPr>
      <w:b/>
      <w:i/>
      <w:u w:val="single"/>
    </w:rPr>
  </w:style>
  <w:style w:type="paragraph" w:customStyle="1" w:styleId="DWFormatkombinationFKUgross">
    <w:name w:val="DW_FormatkombinationFKU_gross"/>
    <w:basedOn w:val="Standard"/>
    <w:rsid w:val="007A5FB6"/>
    <w:rPr>
      <w:b/>
      <w:i/>
      <w:sz w:val="24"/>
      <w:szCs w:val="24"/>
      <w:u w:val="single"/>
    </w:rPr>
  </w:style>
  <w:style w:type="paragraph" w:customStyle="1" w:styleId="DWFormatkombinationFKA">
    <w:name w:val="DW_FormatkombinationFKA"/>
    <w:basedOn w:val="Standard"/>
    <w:rsid w:val="007A5FB6"/>
    <w:pPr>
      <w:spacing w:after="80"/>
    </w:pPr>
    <w:rPr>
      <w:b/>
      <w:i/>
      <w:sz w:val="16"/>
      <w:szCs w:val="16"/>
    </w:rPr>
  </w:style>
  <w:style w:type="paragraph" w:customStyle="1" w:styleId="DWFormatkombinationFKAmittel">
    <w:name w:val="DW_FormatkombinationFKA_mittel"/>
    <w:basedOn w:val="Standard"/>
    <w:rsid w:val="007A5FB6"/>
    <w:pPr>
      <w:spacing w:after="100"/>
    </w:pPr>
    <w:rPr>
      <w:b/>
      <w:i/>
    </w:rPr>
  </w:style>
  <w:style w:type="paragraph" w:customStyle="1" w:styleId="DWFormatkombinationFKAgross">
    <w:name w:val="DW_FormatkombinationFKA_gross"/>
    <w:basedOn w:val="Standard"/>
    <w:rsid w:val="007A5FB6"/>
    <w:pPr>
      <w:spacing w:after="120"/>
    </w:pPr>
    <w:rPr>
      <w:b/>
      <w:i/>
      <w:sz w:val="24"/>
      <w:szCs w:val="24"/>
    </w:rPr>
  </w:style>
  <w:style w:type="paragraph" w:customStyle="1" w:styleId="DWFormatkombinationFUA">
    <w:name w:val="DW_FormatkombinationFUA"/>
    <w:basedOn w:val="Standard"/>
    <w:rsid w:val="007A5FB6"/>
    <w:pPr>
      <w:spacing w:after="80"/>
    </w:pPr>
    <w:rPr>
      <w:b/>
      <w:sz w:val="16"/>
      <w:szCs w:val="16"/>
      <w:u w:val="single"/>
    </w:rPr>
  </w:style>
  <w:style w:type="paragraph" w:customStyle="1" w:styleId="DWFormatkombinationFUAmittel">
    <w:name w:val="DW_FormatkombinationFUA_mittel"/>
    <w:basedOn w:val="Standard"/>
    <w:rsid w:val="007A5FB6"/>
    <w:pPr>
      <w:spacing w:after="100"/>
    </w:pPr>
    <w:rPr>
      <w:b/>
      <w:u w:val="single"/>
    </w:rPr>
  </w:style>
  <w:style w:type="paragraph" w:customStyle="1" w:styleId="DWFormatkombinationFUAgross">
    <w:name w:val="DW_FormatkombinationFUA_gross"/>
    <w:basedOn w:val="Standard"/>
    <w:rsid w:val="007A5FB6"/>
    <w:pPr>
      <w:spacing w:after="120"/>
    </w:pPr>
    <w:rPr>
      <w:b/>
      <w:sz w:val="24"/>
      <w:szCs w:val="24"/>
      <w:u w:val="single"/>
    </w:rPr>
  </w:style>
  <w:style w:type="paragraph" w:customStyle="1" w:styleId="DWFormatkombinationKUA">
    <w:name w:val="DW_FormatkombinationKUA"/>
    <w:basedOn w:val="Standard"/>
    <w:rsid w:val="007A5FB6"/>
    <w:pPr>
      <w:spacing w:after="80"/>
    </w:pPr>
    <w:rPr>
      <w:i/>
      <w:sz w:val="16"/>
      <w:szCs w:val="16"/>
      <w:u w:val="single"/>
    </w:rPr>
  </w:style>
  <w:style w:type="paragraph" w:customStyle="1" w:styleId="DWFormatkombinationKUAmittel">
    <w:name w:val="DW_FormatkombinationKUA_mittel"/>
    <w:basedOn w:val="Standard"/>
    <w:rsid w:val="007A5FB6"/>
    <w:pPr>
      <w:spacing w:after="100"/>
    </w:pPr>
    <w:rPr>
      <w:i/>
      <w:u w:val="single"/>
    </w:rPr>
  </w:style>
  <w:style w:type="paragraph" w:customStyle="1" w:styleId="DWFormatkombinationKUAgross">
    <w:name w:val="DW_FormatkombinationKUA_gross"/>
    <w:basedOn w:val="Standard"/>
    <w:rsid w:val="007A5FB6"/>
    <w:pPr>
      <w:spacing w:after="120"/>
    </w:pPr>
    <w:rPr>
      <w:i/>
      <w:sz w:val="24"/>
      <w:szCs w:val="24"/>
      <w:u w:val="single"/>
    </w:rPr>
  </w:style>
  <w:style w:type="paragraph" w:customStyle="1" w:styleId="DWFormatkombinationFKUA">
    <w:name w:val="DW_FormatkombinationFKUA"/>
    <w:basedOn w:val="Standard"/>
    <w:rsid w:val="007A5FB6"/>
    <w:pPr>
      <w:spacing w:after="80"/>
    </w:pPr>
    <w:rPr>
      <w:b/>
      <w:i/>
      <w:sz w:val="16"/>
      <w:szCs w:val="16"/>
      <w:u w:val="single"/>
    </w:rPr>
  </w:style>
  <w:style w:type="paragraph" w:customStyle="1" w:styleId="DWFormatkombinationFKUAmittel">
    <w:name w:val="DW_FormatkombinationFKUA_mittel"/>
    <w:basedOn w:val="Standard"/>
    <w:rsid w:val="007A5FB6"/>
    <w:pPr>
      <w:spacing w:after="100"/>
    </w:pPr>
    <w:rPr>
      <w:b/>
      <w:i/>
      <w:u w:val="single"/>
    </w:rPr>
  </w:style>
  <w:style w:type="paragraph" w:customStyle="1" w:styleId="DWFormatkombinationFKUAgross">
    <w:name w:val="DW_FormatkombinationFKUA_gross"/>
    <w:basedOn w:val="Standard"/>
    <w:rsid w:val="007A5FB6"/>
    <w:pPr>
      <w:spacing w:after="120"/>
    </w:pPr>
    <w:rPr>
      <w:b/>
      <w:i/>
      <w:sz w:val="24"/>
      <w:szCs w:val="24"/>
      <w:u w:val="single"/>
    </w:rPr>
  </w:style>
  <w:style w:type="paragraph" w:customStyle="1" w:styleId="Standard12ptFett">
    <w:name w:val="Standard+12pt+Fett"/>
    <w:basedOn w:val="Standard"/>
    <w:rsid w:val="007A5FB6"/>
    <w:rPr>
      <w:b/>
      <w:sz w:val="24"/>
    </w:rPr>
  </w:style>
  <w:style w:type="paragraph" w:customStyle="1" w:styleId="Formatvorlageberschrift1Zentriert">
    <w:name w:val="Formatvorlage Überschrift 1 + Zentriert"/>
    <w:basedOn w:val="berschrift1"/>
    <w:rsid w:val="007A5FB6"/>
    <w:pPr>
      <w:jc w:val="center"/>
    </w:pPr>
    <w:rPr>
      <w:bCs/>
      <w:szCs w:val="20"/>
    </w:rPr>
  </w:style>
  <w:style w:type="paragraph" w:customStyle="1" w:styleId="Formatvorlageberschrift1Zentriert1">
    <w:name w:val="Formatvorlage Überschrift 1 + Zentriert1"/>
    <w:basedOn w:val="berschrift1"/>
    <w:rsid w:val="007A5FB6"/>
    <w:pPr>
      <w:jc w:val="center"/>
    </w:pPr>
    <w:rPr>
      <w:bCs/>
      <w:szCs w:val="20"/>
    </w:rPr>
  </w:style>
  <w:style w:type="paragraph" w:customStyle="1" w:styleId="berschrift1Zentriert1">
    <w:name w:val="Überschrift 1 + Zentriert1"/>
    <w:basedOn w:val="berschrift1"/>
    <w:rsid w:val="007A5FB6"/>
    <w:pPr>
      <w:jc w:val="center"/>
    </w:pPr>
    <w:rPr>
      <w:bCs/>
      <w:szCs w:val="20"/>
    </w:rPr>
  </w:style>
  <w:style w:type="paragraph" w:customStyle="1" w:styleId="DWKontoAbstandmittel">
    <w:name w:val="DW_KontoAbstand_mittel"/>
    <w:basedOn w:val="DWPositionmittel"/>
    <w:next w:val="Standard"/>
    <w:rsid w:val="007A5FB6"/>
    <w:pPr>
      <w:spacing w:after="180"/>
    </w:pPr>
  </w:style>
  <w:style w:type="paragraph" w:customStyle="1" w:styleId="DWKontoAbstand">
    <w:name w:val="DW_KontoAbstand"/>
    <w:basedOn w:val="DWKontoAbstandmittel"/>
    <w:rsid w:val="007A5FB6"/>
    <w:rPr>
      <w:sz w:val="16"/>
    </w:rPr>
  </w:style>
  <w:style w:type="paragraph" w:customStyle="1" w:styleId="DWKontoAbstandgross">
    <w:name w:val="DW_KontoAbstand_gross"/>
    <w:basedOn w:val="DWKontoAbstandmittel"/>
    <w:rsid w:val="007A5FB6"/>
    <w:rPr>
      <w:sz w:val="24"/>
    </w:rPr>
  </w:style>
  <w:style w:type="paragraph" w:customStyle="1" w:styleId="AnlAnlagennachweisBilPos">
    <w:name w:val="Anl_Anlagennachweis_BilPos"/>
    <w:basedOn w:val="Standard"/>
    <w:rsid w:val="007A5FB6"/>
    <w:rPr>
      <w:sz w:val="14"/>
    </w:rPr>
  </w:style>
  <w:style w:type="paragraph" w:customStyle="1" w:styleId="AnlAnlagennachweisHauptpunkt">
    <w:name w:val="Anl_Anlagennachweis_Hauptpunkt"/>
    <w:basedOn w:val="Standard"/>
    <w:rsid w:val="007A5FB6"/>
    <w:rPr>
      <w:b/>
      <w:sz w:val="14"/>
      <w:szCs w:val="14"/>
    </w:rPr>
  </w:style>
  <w:style w:type="paragraph" w:customStyle="1" w:styleId="AnlAnlagennachweisKonto">
    <w:name w:val="Anl_Anlagennachweis_Konto"/>
    <w:basedOn w:val="Standard"/>
    <w:rsid w:val="007A5FB6"/>
    <w:rPr>
      <w:sz w:val="14"/>
      <w:szCs w:val="14"/>
    </w:rPr>
  </w:style>
  <w:style w:type="paragraph" w:customStyle="1" w:styleId="AnlAnlagennachweisKopf">
    <w:name w:val="Anl_Anlagennachweis_Kopf"/>
    <w:basedOn w:val="Standard"/>
    <w:rsid w:val="007A5FB6"/>
    <w:rPr>
      <w:b/>
      <w:sz w:val="14"/>
      <w:szCs w:val="14"/>
    </w:rPr>
  </w:style>
  <w:style w:type="paragraph" w:customStyle="1" w:styleId="AnlAnlagennachweisPosition">
    <w:name w:val="Anl_Anlagennachweis_Position"/>
    <w:basedOn w:val="Standard"/>
    <w:rsid w:val="007A5FB6"/>
    <w:rPr>
      <w:b/>
      <w:sz w:val="14"/>
      <w:szCs w:val="14"/>
    </w:rPr>
  </w:style>
  <w:style w:type="paragraph" w:customStyle="1" w:styleId="AnlAnlagennachweisSummeBilPos">
    <w:name w:val="Anl_Anlagennachweis_Summe_BilPos"/>
    <w:basedOn w:val="Standard"/>
    <w:rsid w:val="007A5FB6"/>
    <w:rPr>
      <w:b/>
      <w:sz w:val="14"/>
    </w:rPr>
  </w:style>
  <w:style w:type="paragraph" w:customStyle="1" w:styleId="AnlAnlagennachweisSummeKonto">
    <w:name w:val="Anl_Anlagennachweis_Summe_Konto"/>
    <w:basedOn w:val="Standard"/>
    <w:rsid w:val="007A5FB6"/>
    <w:rPr>
      <w:b/>
      <w:sz w:val="14"/>
      <w:szCs w:val="14"/>
    </w:rPr>
  </w:style>
  <w:style w:type="paragraph" w:customStyle="1" w:styleId="AnlAnlagennachweisUnterpunkt">
    <w:name w:val="Anl_Anlagennachweis_Unterpunkt"/>
    <w:basedOn w:val="Standard"/>
    <w:rsid w:val="007A5FB6"/>
    <w:rPr>
      <w:b/>
      <w:sz w:val="14"/>
    </w:rPr>
  </w:style>
  <w:style w:type="paragraph" w:customStyle="1" w:styleId="AnlAnlagennachweisWirtschaftsgut">
    <w:name w:val="Anl_Anlagennachweis_Wirtschaftsgut"/>
    <w:basedOn w:val="Standard"/>
    <w:rsid w:val="007A5FB6"/>
    <w:rPr>
      <w:sz w:val="14"/>
      <w:szCs w:val="14"/>
    </w:rPr>
  </w:style>
  <w:style w:type="paragraph" w:customStyle="1" w:styleId="AnlFrdernachweisBilPos">
    <w:name w:val="Anl_Fördernachweis_BilPos"/>
    <w:basedOn w:val="Standard"/>
    <w:rsid w:val="007A5FB6"/>
    <w:rPr>
      <w:sz w:val="14"/>
      <w:szCs w:val="14"/>
    </w:rPr>
  </w:style>
  <w:style w:type="paragraph" w:customStyle="1" w:styleId="AnlFrdernachweisHauptpunkt">
    <w:name w:val="Anl_Fördernachweis_Hauptpunkt"/>
    <w:basedOn w:val="Standard"/>
    <w:rsid w:val="007A5FB6"/>
    <w:rPr>
      <w:b/>
      <w:sz w:val="14"/>
    </w:rPr>
  </w:style>
  <w:style w:type="paragraph" w:customStyle="1" w:styleId="AnlFrdernachweisKonto">
    <w:name w:val="Anl_Fördernachweis_Konto"/>
    <w:basedOn w:val="Standard"/>
    <w:rsid w:val="007A5FB6"/>
    <w:rPr>
      <w:sz w:val="14"/>
    </w:rPr>
  </w:style>
  <w:style w:type="paragraph" w:customStyle="1" w:styleId="AnlFrdernachweisKopf">
    <w:name w:val="Anl_Fördernachweis_Kopf"/>
    <w:basedOn w:val="Standard"/>
    <w:rsid w:val="007A5FB6"/>
    <w:rPr>
      <w:b/>
      <w:sz w:val="14"/>
    </w:rPr>
  </w:style>
  <w:style w:type="paragraph" w:customStyle="1" w:styleId="AnlFrdernachweisPosition">
    <w:name w:val="Anl_Fördernachweis_Position"/>
    <w:basedOn w:val="Standard"/>
    <w:rsid w:val="007A5FB6"/>
    <w:rPr>
      <w:b/>
      <w:sz w:val="14"/>
    </w:rPr>
  </w:style>
  <w:style w:type="paragraph" w:customStyle="1" w:styleId="AnlFrdernachweisSummeBilPos">
    <w:name w:val="Anl_Fördernachweis_Summe_BilPos"/>
    <w:basedOn w:val="Standard"/>
    <w:rsid w:val="007A5FB6"/>
    <w:rPr>
      <w:b/>
      <w:sz w:val="14"/>
    </w:rPr>
  </w:style>
  <w:style w:type="paragraph" w:customStyle="1" w:styleId="AnlFrdernachweisSummeKonto">
    <w:name w:val="Anl_Fördernachweis_Summe_Konto"/>
    <w:basedOn w:val="Standard"/>
    <w:rsid w:val="007A5FB6"/>
    <w:rPr>
      <w:b/>
      <w:sz w:val="14"/>
    </w:rPr>
  </w:style>
  <w:style w:type="paragraph" w:customStyle="1" w:styleId="AnlFrdernachweisUnterpunkt">
    <w:name w:val="Anl_Fördernachweis_Unterpunkt"/>
    <w:basedOn w:val="Standard"/>
    <w:rsid w:val="007A5FB6"/>
    <w:rPr>
      <w:b/>
      <w:sz w:val="14"/>
    </w:rPr>
  </w:style>
  <w:style w:type="paragraph" w:customStyle="1" w:styleId="AnlFrdernachweisWirtschaftsgut">
    <w:name w:val="Anl_Fördernachweis_Wirtschaftsgut"/>
    <w:basedOn w:val="Standard"/>
    <w:rsid w:val="007A5FB6"/>
    <w:rPr>
      <w:sz w:val="14"/>
      <w:szCs w:val="14"/>
    </w:rPr>
  </w:style>
  <w:style w:type="paragraph" w:customStyle="1" w:styleId="FormatvorlageSUVariante1A4QuerLinks05cmHngend05cm">
    <w:name w:val="Formatvorlage SU Variante 1 A4Quer + Links:  05 cm Hängend:  05 cm"/>
    <w:basedOn w:val="Standard"/>
    <w:rsid w:val="007A5FB6"/>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7A5FB6"/>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7A5FB6"/>
    <w:pPr>
      <w:ind w:left="567" w:hanging="283"/>
    </w:pPr>
    <w:rPr>
      <w:rFonts w:cs="Times New Roman"/>
      <w:bCs/>
    </w:rPr>
  </w:style>
  <w:style w:type="paragraph" w:customStyle="1" w:styleId="HVariante1A4Quer">
    <w:name w:val="H Variante 1 A4Quer"/>
    <w:basedOn w:val="Standard"/>
    <w:rsid w:val="007A5FB6"/>
    <w:pPr>
      <w:spacing w:before="80" w:after="80"/>
    </w:pPr>
    <w:rPr>
      <w:rFonts w:cs="Arial"/>
      <w:b/>
      <w:sz w:val="14"/>
      <w:szCs w:val="14"/>
    </w:rPr>
  </w:style>
  <w:style w:type="paragraph" w:customStyle="1" w:styleId="HUVariante1A4Quer">
    <w:name w:val="HU Variante 1 A4Quer"/>
    <w:basedOn w:val="HUVariante1"/>
    <w:rsid w:val="007A5FB6"/>
    <w:pPr>
      <w:tabs>
        <w:tab w:val="left" w:pos="1134"/>
      </w:tabs>
      <w:spacing w:before="80" w:after="80"/>
    </w:pPr>
    <w:rPr>
      <w:rFonts w:cs="Arial"/>
      <w:sz w:val="14"/>
      <w:szCs w:val="14"/>
    </w:rPr>
  </w:style>
  <w:style w:type="paragraph" w:customStyle="1" w:styleId="PVariante1A4Quer">
    <w:name w:val="P Variante 1 A4Quer"/>
    <w:basedOn w:val="PVariante1"/>
    <w:rsid w:val="007A5FB6"/>
    <w:pPr>
      <w:tabs>
        <w:tab w:val="left" w:pos="1134"/>
      </w:tabs>
    </w:pPr>
    <w:rPr>
      <w:rFonts w:cs="Arial"/>
      <w:sz w:val="14"/>
      <w:szCs w:val="14"/>
    </w:rPr>
  </w:style>
  <w:style w:type="paragraph" w:customStyle="1" w:styleId="SVariante1A4Quer">
    <w:name w:val="S Variante 1 A4Quer"/>
    <w:basedOn w:val="SVariante1"/>
    <w:rsid w:val="007A5FB6"/>
    <w:pPr>
      <w:tabs>
        <w:tab w:val="left" w:pos="1417"/>
      </w:tabs>
    </w:pPr>
    <w:rPr>
      <w:rFonts w:cs="Arial"/>
      <w:sz w:val="14"/>
      <w:szCs w:val="14"/>
    </w:rPr>
  </w:style>
  <w:style w:type="paragraph" w:customStyle="1" w:styleId="SDVariante1A4Quer">
    <w:name w:val="SD Variante 1 A4Quer"/>
    <w:basedOn w:val="SDVariante1"/>
    <w:rsid w:val="007A5FB6"/>
    <w:rPr>
      <w:rFonts w:cs="Arial"/>
      <w:sz w:val="14"/>
      <w:szCs w:val="14"/>
    </w:rPr>
  </w:style>
  <w:style w:type="paragraph" w:customStyle="1" w:styleId="UVariante1A4Quer">
    <w:name w:val="U Variante 1 A4Quer"/>
    <w:basedOn w:val="UVariante1"/>
    <w:rsid w:val="007A5FB6"/>
    <w:pPr>
      <w:tabs>
        <w:tab w:val="left" w:pos="850"/>
      </w:tabs>
    </w:pPr>
    <w:rPr>
      <w:rFonts w:cs="Arial"/>
      <w:sz w:val="14"/>
      <w:szCs w:val="14"/>
    </w:rPr>
  </w:style>
  <w:style w:type="character" w:customStyle="1" w:styleId="AnlAnlagennachweisKontoZchn">
    <w:name w:val="Anl_Anlagennachweis_Konto Zchn"/>
    <w:rsid w:val="007A5FB6"/>
    <w:rPr>
      <w:rFonts w:ascii="Arial" w:hAnsi="Arial"/>
      <w:sz w:val="14"/>
      <w:szCs w:val="14"/>
      <w:lang w:val="de-DE" w:eastAsia="de-DE" w:bidi="ar-SA"/>
    </w:rPr>
  </w:style>
  <w:style w:type="character" w:customStyle="1" w:styleId="AnlAnlagennachweisSummeBilPosZchn">
    <w:name w:val="Anl_Anlagennachweis_Summe_BilPos Zchn"/>
    <w:rsid w:val="007A5FB6"/>
    <w:rPr>
      <w:rFonts w:ascii="Arial" w:hAnsi="Arial"/>
      <w:b/>
      <w:sz w:val="14"/>
      <w:lang w:val="de-DE" w:eastAsia="de-DE" w:bidi="ar-SA"/>
    </w:rPr>
  </w:style>
  <w:style w:type="paragraph" w:customStyle="1" w:styleId="AnlAnlEntwA3BilPosverdichtet">
    <w:name w:val="Anl_AnlEntwA3_BilPos_verdichtet"/>
    <w:basedOn w:val="Standard"/>
    <w:rsid w:val="007A5FB6"/>
    <w:rPr>
      <w:rFonts w:cs="Arial"/>
      <w:sz w:val="16"/>
    </w:rPr>
  </w:style>
  <w:style w:type="paragraph" w:customStyle="1" w:styleId="AnlAnlEntwA3Hauptpunkt">
    <w:name w:val="Anl_AnlEntwA3_Hauptpunkt"/>
    <w:basedOn w:val="Standard"/>
    <w:rsid w:val="007A5FB6"/>
    <w:rPr>
      <w:rFonts w:cs="Arial"/>
      <w:b/>
      <w:sz w:val="16"/>
    </w:rPr>
  </w:style>
  <w:style w:type="paragraph" w:customStyle="1" w:styleId="AnlAnlEntwA3Konto">
    <w:name w:val="Anl_AnlEntwA3_Konto"/>
    <w:basedOn w:val="Standard"/>
    <w:rsid w:val="007A5FB6"/>
    <w:rPr>
      <w:rFonts w:cs="Arial"/>
      <w:b/>
      <w:sz w:val="16"/>
    </w:rPr>
  </w:style>
  <w:style w:type="paragraph" w:customStyle="1" w:styleId="AnlAnlEntwA3Kontoverdichtet">
    <w:name w:val="Anl_AnlEntwA3_Konto_verdichtet"/>
    <w:basedOn w:val="Standard"/>
    <w:rsid w:val="007A5FB6"/>
    <w:rPr>
      <w:rFonts w:cs="Arial"/>
      <w:sz w:val="16"/>
    </w:rPr>
  </w:style>
  <w:style w:type="paragraph" w:customStyle="1" w:styleId="AnlAnlEntwA3Kopf">
    <w:name w:val="Anl_AnlEntwA3_Kopf"/>
    <w:basedOn w:val="Standard"/>
    <w:rsid w:val="007A5FB6"/>
    <w:rPr>
      <w:rFonts w:cs="Arial"/>
      <w:sz w:val="16"/>
    </w:rPr>
  </w:style>
  <w:style w:type="paragraph" w:customStyle="1" w:styleId="AnlAnlEntwA3Position">
    <w:name w:val="Anl_AnlEntwA3_Position"/>
    <w:basedOn w:val="Standard"/>
    <w:rsid w:val="007A5FB6"/>
    <w:rPr>
      <w:rFonts w:cs="Arial"/>
      <w:b/>
      <w:sz w:val="16"/>
    </w:rPr>
  </w:style>
  <w:style w:type="paragraph" w:customStyle="1" w:styleId="AnlAnlEntwA3SummeBilPos">
    <w:name w:val="Anl_AnlEntwA3_Summe_BilPos"/>
    <w:basedOn w:val="Standard"/>
    <w:rsid w:val="007A5FB6"/>
    <w:rPr>
      <w:b/>
      <w:sz w:val="16"/>
    </w:rPr>
  </w:style>
  <w:style w:type="paragraph" w:customStyle="1" w:styleId="AnlAnlEntwA3SummeKonto">
    <w:name w:val="Anl_AnlEntwA3_Summe_Konto"/>
    <w:basedOn w:val="Standard"/>
    <w:rsid w:val="007A5FB6"/>
    <w:rPr>
      <w:rFonts w:cs="Arial"/>
      <w:b/>
      <w:sz w:val="16"/>
    </w:rPr>
  </w:style>
  <w:style w:type="paragraph" w:customStyle="1" w:styleId="AnlAnlEntwA3Unterpunkt">
    <w:name w:val="Anl_AnlEntwA3_Unterpunkt"/>
    <w:basedOn w:val="Standard"/>
    <w:rsid w:val="007A5FB6"/>
    <w:rPr>
      <w:rFonts w:cs="Arial"/>
      <w:b/>
      <w:sz w:val="16"/>
    </w:rPr>
  </w:style>
  <w:style w:type="paragraph" w:customStyle="1" w:styleId="AnlAnlEntwA3Wirtschaftsgut">
    <w:name w:val="Anl_AnlEntwA3_Wirtschaftsgut"/>
    <w:basedOn w:val="Standard"/>
    <w:rsid w:val="007A5FB6"/>
    <w:rPr>
      <w:rFonts w:cs="Arial"/>
      <w:sz w:val="14"/>
    </w:rPr>
  </w:style>
  <w:style w:type="character" w:styleId="Fett">
    <w:name w:val="Strong"/>
    <w:qFormat/>
    <w:rsid w:val="007A5FB6"/>
    <w:rPr>
      <w:b/>
      <w:bCs/>
    </w:rPr>
  </w:style>
  <w:style w:type="paragraph" w:customStyle="1" w:styleId="Formatvorlage2">
    <w:name w:val="Formatvorlage2"/>
    <w:basedOn w:val="Standard"/>
    <w:rsid w:val="007A5FB6"/>
    <w:pPr>
      <w:spacing w:before="100" w:beforeAutospacing="1" w:after="100" w:afterAutospacing="1"/>
    </w:pPr>
    <w:rPr>
      <w:b/>
      <w:sz w:val="16"/>
    </w:rPr>
  </w:style>
  <w:style w:type="paragraph" w:customStyle="1" w:styleId="berschriftPrBohneNummerierung">
    <w:name w:val="Überschrift_PrB_ohneNummerierung"/>
    <w:basedOn w:val="Standard"/>
    <w:rsid w:val="007A5FB6"/>
    <w:pPr>
      <w:outlineLvl w:val="6"/>
    </w:pPr>
    <w:rPr>
      <w:b/>
      <w:sz w:val="22"/>
      <w:szCs w:val="22"/>
    </w:rPr>
  </w:style>
  <w:style w:type="paragraph" w:customStyle="1" w:styleId="StandardMEkursiv">
    <w:name w:val="StandardME_kursiv"/>
    <w:basedOn w:val="StandardME"/>
    <w:autoRedefine/>
    <w:rsid w:val="007A5FB6"/>
    <w:rPr>
      <w:i/>
    </w:rPr>
  </w:style>
  <w:style w:type="paragraph" w:customStyle="1" w:styleId="VerzeichnisPrf">
    <w:name w:val="Verzeichnis_Prf"/>
    <w:basedOn w:val="Verzeichnis1"/>
    <w:autoRedefine/>
    <w:rsid w:val="007A5FB6"/>
    <w:pPr>
      <w:spacing w:line="360" w:lineRule="auto"/>
    </w:pPr>
    <w:rPr>
      <w:noProof/>
    </w:rPr>
  </w:style>
  <w:style w:type="character" w:styleId="Platzhaltertext">
    <w:name w:val="Placeholder Text"/>
    <w:basedOn w:val="Absatz-Standardschriftart"/>
    <w:uiPriority w:val="99"/>
    <w:semiHidden/>
    <w:rsid w:val="00DC3153"/>
    <w:rPr>
      <w:color w:val="808080"/>
    </w:rPr>
  </w:style>
  <w:style w:type="character" w:customStyle="1" w:styleId="KopfzeileZchn">
    <w:name w:val="Kopfzeile Zchn"/>
    <w:basedOn w:val="Absatz-Standardschriftart"/>
    <w:link w:val="Kopfzeile"/>
    <w:locked/>
    <w:rsid w:val="00DC3153"/>
    <w:rPr>
      <w:rFonts w:ascii="Arial" w:hAnsi="Arial"/>
      <w:b/>
    </w:rPr>
  </w:style>
  <w:style w:type="paragraph" w:styleId="Textkrper">
    <w:name w:val="Body Text"/>
    <w:basedOn w:val="Standard"/>
    <w:link w:val="TextkrperZchn"/>
    <w:rsid w:val="00DC3153"/>
    <w:pPr>
      <w:spacing w:after="120"/>
    </w:pPr>
  </w:style>
  <w:style w:type="character" w:customStyle="1" w:styleId="TextkrperZchn">
    <w:name w:val="Textkörper Zchn"/>
    <w:basedOn w:val="Absatz-Standardschriftart"/>
    <w:link w:val="Textkrper"/>
    <w:rsid w:val="00DC3153"/>
    <w:rPr>
      <w:rFonts w:ascii="Arial" w:hAnsi="Arial"/>
    </w:rPr>
  </w:style>
  <w:style w:type="character" w:customStyle="1" w:styleId="berschrift1Zchn">
    <w:name w:val="Überschrift 1 Zchn"/>
    <w:basedOn w:val="Absatz-Standardschriftart"/>
    <w:link w:val="berschrift1"/>
    <w:locked/>
    <w:rsid w:val="00DC3153"/>
    <w:rPr>
      <w:rFonts w:ascii="Arial" w:hAnsi="Arial"/>
      <w:b/>
      <w:kern w:val="28"/>
      <w:sz w:val="24"/>
      <w:szCs w:val="24"/>
    </w:rPr>
  </w:style>
  <w:style w:type="character" w:customStyle="1" w:styleId="KommentartextZchn">
    <w:name w:val="Kommentartext Zchn"/>
    <w:basedOn w:val="Absatz-Standardschriftart"/>
    <w:link w:val="Kommentartext"/>
    <w:rsid w:val="00DC3153"/>
    <w:rPr>
      <w:rFonts w:ascii="Arial" w:hAnsi="Arial"/>
    </w:rPr>
  </w:style>
  <w:style w:type="character" w:customStyle="1" w:styleId="berschrift2Zchn">
    <w:name w:val="Überschrift 2 Zchn"/>
    <w:basedOn w:val="Absatz-Standardschriftart"/>
    <w:link w:val="berschrift2"/>
    <w:locked/>
    <w:rsid w:val="00DC3153"/>
    <w:rPr>
      <w:rFonts w:ascii="Arial" w:hAnsi="Arial"/>
      <w:b/>
      <w:kern w:val="28"/>
      <w:sz w:val="24"/>
      <w:szCs w:val="24"/>
    </w:rPr>
  </w:style>
  <w:style w:type="paragraph" w:customStyle="1" w:styleId="AnlIABKopf">
    <w:name w:val="Anl_IAB_Kopf"/>
    <w:basedOn w:val="Standard"/>
    <w:qFormat/>
    <w:rsid w:val="007A5FB6"/>
    <w:rPr>
      <w:b/>
      <w:sz w:val="14"/>
    </w:rPr>
  </w:style>
  <w:style w:type="paragraph" w:customStyle="1" w:styleId="AnlIABInvestitionsabzugsbetrag">
    <w:name w:val="Anl_IAB_Investitionsabzugsbetrag"/>
    <w:basedOn w:val="Standard"/>
    <w:qFormat/>
    <w:rsid w:val="007A5FB6"/>
    <w:rPr>
      <w:sz w:val="14"/>
    </w:rPr>
  </w:style>
  <w:style w:type="paragraph" w:customStyle="1" w:styleId="AnlIABTitelWirtschaftsjahr">
    <w:name w:val="Anl_IAB_TitelWirtschaftsjahr"/>
    <w:basedOn w:val="Standard"/>
    <w:qFormat/>
    <w:rsid w:val="007A5FB6"/>
    <w:rPr>
      <w:b/>
      <w:sz w:val="14"/>
    </w:rPr>
  </w:style>
  <w:style w:type="paragraph" w:customStyle="1" w:styleId="AnlIABSummeWirtschaftsjahr">
    <w:name w:val="Anl_IAB_SummeWirtschaftsjahr"/>
    <w:basedOn w:val="Standard"/>
    <w:qFormat/>
    <w:rsid w:val="007A5FB6"/>
    <w:rPr>
      <w:b/>
      <w:sz w:val="14"/>
    </w:rPr>
  </w:style>
  <w:style w:type="paragraph" w:customStyle="1" w:styleId="ZeileKKEH5">
    <w:name w:val="ZeileKKE_H5"/>
    <w:basedOn w:val="ZeileKKEH"/>
    <w:qFormat/>
    <w:rsid w:val="007A5FB6"/>
  </w:style>
  <w:style w:type="paragraph" w:customStyle="1" w:styleId="ZeileKKEH">
    <w:name w:val="ZeileKKE_H"/>
    <w:basedOn w:val="ZeileHKapEntw"/>
    <w:qFormat/>
    <w:rsid w:val="007A5FB6"/>
  </w:style>
  <w:style w:type="paragraph" w:customStyle="1" w:styleId="ZeileKKEH7">
    <w:name w:val="ZeileKKE_H7"/>
    <w:basedOn w:val="ZeileKKEH"/>
    <w:qFormat/>
    <w:rsid w:val="007A5FB6"/>
  </w:style>
  <w:style w:type="paragraph" w:customStyle="1" w:styleId="ZeileKKEH8">
    <w:name w:val="ZeileKKE_H8"/>
    <w:basedOn w:val="ZeileKKEH"/>
    <w:qFormat/>
    <w:rsid w:val="007A5FB6"/>
  </w:style>
  <w:style w:type="paragraph" w:customStyle="1" w:styleId="ZeileKKEH10">
    <w:name w:val="ZeileKKE_H10"/>
    <w:basedOn w:val="ZeileKKEH"/>
    <w:qFormat/>
    <w:rsid w:val="007A5FB6"/>
  </w:style>
  <w:style w:type="paragraph" w:customStyle="1" w:styleId="SummeKKEH">
    <w:name w:val="SummeKKE_H"/>
    <w:basedOn w:val="SummeKapEntw"/>
    <w:qFormat/>
    <w:rsid w:val="007A5FB6"/>
  </w:style>
  <w:style w:type="paragraph" w:customStyle="1" w:styleId="SummeKKEH5">
    <w:name w:val="SummeKKE_H5"/>
    <w:basedOn w:val="SummeKKEH"/>
    <w:qFormat/>
    <w:rsid w:val="007A5FB6"/>
  </w:style>
  <w:style w:type="paragraph" w:customStyle="1" w:styleId="SummeKKEH7">
    <w:name w:val="SummeKKE_H7"/>
    <w:basedOn w:val="SummeKKEH"/>
    <w:qFormat/>
    <w:rsid w:val="007A5FB6"/>
  </w:style>
  <w:style w:type="paragraph" w:customStyle="1" w:styleId="SummeKKEH8">
    <w:name w:val="SummeKKE_H8"/>
    <w:basedOn w:val="SummeKKEH"/>
    <w:qFormat/>
    <w:rsid w:val="007A5FB6"/>
  </w:style>
  <w:style w:type="paragraph" w:customStyle="1" w:styleId="SummeKKEH10">
    <w:name w:val="SummeKKE_H10"/>
    <w:basedOn w:val="SummeKKEH"/>
    <w:qFormat/>
    <w:rsid w:val="007A5FB6"/>
  </w:style>
  <w:style w:type="paragraph" w:customStyle="1" w:styleId="GesellschafterKKEH">
    <w:name w:val="GesellschafterKKE_H"/>
    <w:basedOn w:val="GesellschKapEntw"/>
    <w:qFormat/>
    <w:rsid w:val="007A5FB6"/>
  </w:style>
  <w:style w:type="paragraph" w:customStyle="1" w:styleId="ZeileKKEV">
    <w:name w:val="ZeileKKE_V"/>
    <w:basedOn w:val="ZeileVKapEntw"/>
    <w:qFormat/>
    <w:rsid w:val="007A5FB6"/>
  </w:style>
  <w:style w:type="paragraph" w:customStyle="1" w:styleId="SummeKKEV">
    <w:name w:val="SummeKKE_V"/>
    <w:basedOn w:val="SummeKapEntw"/>
    <w:qFormat/>
    <w:rsid w:val="007A5FB6"/>
  </w:style>
  <w:style w:type="paragraph" w:customStyle="1" w:styleId="GesellschafterKKEV">
    <w:name w:val="GesellschafterKKE_V"/>
    <w:basedOn w:val="GesellschKapEntw"/>
    <w:qFormat/>
    <w:rsid w:val="007A5FB6"/>
  </w:style>
  <w:style w:type="paragraph" w:customStyle="1" w:styleId="HauptpunktKKEV">
    <w:name w:val="HauptpunktKKE_V"/>
    <w:basedOn w:val="HauptpunktKapEntw"/>
    <w:qFormat/>
    <w:rsid w:val="007A5FB6"/>
  </w:style>
  <w:style w:type="paragraph" w:customStyle="1" w:styleId="ZeileKKEH9">
    <w:name w:val="ZeileKKE_H9"/>
    <w:basedOn w:val="ZeileKKEH"/>
    <w:qFormat/>
    <w:rsid w:val="007A5FB6"/>
  </w:style>
  <w:style w:type="paragraph" w:customStyle="1" w:styleId="SummeKKEH9">
    <w:name w:val="SummeKKE_H9"/>
    <w:basedOn w:val="SummeKKEH"/>
    <w:qFormat/>
    <w:rsid w:val="007A5FB6"/>
  </w:style>
  <w:style w:type="paragraph" w:customStyle="1" w:styleId="AnlIABZeileWirtschaftsjahr">
    <w:name w:val="Anl_IAB_ZeileWirtschaftsjahr"/>
    <w:basedOn w:val="Standard"/>
    <w:qFormat/>
    <w:rsid w:val="007A5FB6"/>
    <w:rPr>
      <w:sz w:val="14"/>
    </w:rPr>
  </w:style>
  <w:style w:type="paragraph" w:customStyle="1" w:styleId="AnlIABGesamtsumme">
    <w:name w:val="Anl_IAB_Gesamtsumme"/>
    <w:basedOn w:val="Standard"/>
    <w:qFormat/>
    <w:rsid w:val="007A5FB6"/>
    <w:rPr>
      <w:b/>
      <w:sz w:val="14"/>
    </w:rPr>
  </w:style>
  <w:style w:type="paragraph" w:styleId="Listenabsatz">
    <w:name w:val="List Paragraph"/>
    <w:basedOn w:val="Standard"/>
    <w:uiPriority w:val="34"/>
    <w:qFormat/>
    <w:rsid w:val="00F21701"/>
    <w:pPr>
      <w:ind w:left="720"/>
      <w:contextualSpacing/>
    </w:pPr>
  </w:style>
  <w:style w:type="paragraph" w:styleId="Kommentarthema">
    <w:name w:val="annotation subject"/>
    <w:basedOn w:val="Kommentartext"/>
    <w:next w:val="Kommentartext"/>
    <w:link w:val="KommentarthemaZchn"/>
    <w:semiHidden/>
    <w:unhideWhenUsed/>
    <w:rsid w:val="00EA5CFE"/>
    <w:rPr>
      <w:b/>
      <w:bCs/>
    </w:rPr>
  </w:style>
  <w:style w:type="character" w:customStyle="1" w:styleId="KommentarthemaZchn">
    <w:name w:val="Kommentarthema Zchn"/>
    <w:basedOn w:val="KommentartextZchn"/>
    <w:link w:val="Kommentarthema"/>
    <w:semiHidden/>
    <w:rsid w:val="00EA5CF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oter" Target="footer3.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4</Pages>
  <Words>797</Words>
  <Characters>8097</Characters>
  <Application>Microsoft Office Word</Application>
  <DocSecurity>0</DocSecurity>
  <Lines>67</Lines>
  <Paragraphs>17</Paragraphs>
  <ScaleCrop>false</ScaleCrop>
  <HeadingPairs>
    <vt:vector size="2" baseType="variant">
      <vt:variant>
        <vt:lpstr>Titel</vt:lpstr>
      </vt:variant>
      <vt:variant>
        <vt:i4>1</vt:i4>
      </vt:variant>
    </vt:vector>
  </HeadingPairs>
  <TitlesOfParts>
    <vt:vector size="1" baseType="lpstr">
      <vt:lpstr/>
    </vt:vector>
  </TitlesOfParts>
  <Company>Wolters Kluwer Software und Service GmbH</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Kluwer Software und Service GmbH</dc:creator>
  <cp:keywords/>
  <dc:description>Brutto=1;OhneZSNr=0;OhneFibuKontoNr=0;OhneAKHKDatum=0;AfAVar=1;DruckVar=WGut;SWNachZSNr=0;BezAfAVarDrucken=0;EinzeiligDrucken=0;WGutKurzLangBez=LANG;Waehrung=DM</dc:description>
  <cp:lastModifiedBy>Rogalski, Robert</cp:lastModifiedBy>
  <cp:revision>11</cp:revision>
  <cp:lastPrinted>1899-12-31T23:00:00Z</cp:lastPrinted>
  <dcterms:created xsi:type="dcterms:W3CDTF">2021-11-30T06:18:00Z</dcterms:created>
  <dcterms:modified xsi:type="dcterms:W3CDTF">2021-12-06T15:03:00Z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
    <vt:lpwstr>Bericht</vt:lpwstr>
  </property>
  <property fmtid="{D5CDD505-2E9C-101B-9397-08002B2CF9AE}" pid="3" name="FieldsChecked">
    <vt:lpwstr>5.7.5</vt:lpwstr>
  </property>
</Properties>
</file>