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53A13" w14:textId="77777777" w:rsidR="00D760C4" w:rsidRDefault="00D760C4" w:rsidP="000D662E">
      <w:pPr>
        <w:sectPr w:rsidR="00D760C4" w:rsidSect="0037035D">
          <w:footerReference w:type="even" r:id="rId8"/>
          <w:footerReference w:type="default" r:id="rId9"/>
          <w:pgSz w:w="11907" w:h="16840" w:code="9"/>
          <w:pgMar w:top="1418" w:right="1418" w:bottom="1134" w:left="1418" w:header="720" w:footer="720" w:gutter="0"/>
          <w:pgNumType w:start="1"/>
          <w:cols w:space="720"/>
          <w:formProt w:val="0"/>
        </w:sectPr>
      </w:pPr>
    </w:p>
    <w:p w14:paraId="5CE94A78" w14:textId="0AA51B93" w:rsidR="00D760C4" w:rsidRPr="00CF6C17" w:rsidRDefault="00D760C4" w:rsidP="00770EA7">
      <w:pPr>
        <w:pStyle w:val="berschrift1"/>
        <w:numPr>
          <w:ilvl w:val="0"/>
          <w:numId w:val="11"/>
        </w:numPr>
      </w:pPr>
      <w:bookmarkStart w:id="0" w:name="AdContent_Verfahren_und_Maßnahmen"/>
      <w:bookmarkStart w:id="1" w:name="_Toc418606345"/>
      <w:bookmarkStart w:id="2" w:name="_Toc418607340"/>
      <w:bookmarkStart w:id="3" w:name="_Toc427605130"/>
      <w:bookmarkEnd w:id="0"/>
      <w:r w:rsidRPr="00CF6C17">
        <w:t>Verfahren und Maßnahmen</w:t>
      </w:r>
      <w:bookmarkEnd w:id="1"/>
      <w:bookmarkEnd w:id="2"/>
      <w:bookmarkEnd w:id="3"/>
    </w:p>
    <w:p w14:paraId="0737EF39" w14:textId="77777777" w:rsidR="00C8244E" w:rsidRDefault="00C8244E" w:rsidP="008A68E6">
      <w:pPr>
        <w:spacing w:before="240"/>
      </w:pPr>
    </w:p>
    <w:p w14:paraId="700374BE" w14:textId="520AE675" w:rsidR="00D760C4" w:rsidRPr="00E373EC" w:rsidRDefault="00D760C4" w:rsidP="00E373EC">
      <w:pPr>
        <w:rPr>
          <w:i/>
          <w:iCs/>
        </w:rPr>
      </w:pPr>
      <w:r w:rsidRPr="00E373EC">
        <w:rPr>
          <w:b/>
          <w:bCs/>
          <w:i/>
          <w:iCs/>
        </w:rPr>
        <w:t>Vorbemerkung:</w:t>
      </w:r>
      <w:r w:rsidRPr="00E373EC">
        <w:rPr>
          <w:i/>
          <w:iCs/>
        </w:rPr>
        <w:t xml:space="preserve"> In den folgenden Kapiteln werden die Prozesse vom Posteingang bis hin zur Vernichtung der Belege nach Ablauf der Aufbewahrungsfrist dargestellt. Dabei werden grundsätzlich drei Arten von Belegtypen im Hinblick auf die jeweiligen Prozesse berücksichtigt:</w:t>
      </w:r>
    </w:p>
    <w:p w14:paraId="032C4421" w14:textId="7DBED416" w:rsidR="00C8244E" w:rsidRPr="00E373EC" w:rsidRDefault="00C8244E" w:rsidP="00E373EC">
      <w:pPr>
        <w:rPr>
          <w:i/>
          <w:iCs/>
        </w:rPr>
      </w:pPr>
    </w:p>
    <w:p w14:paraId="17656C5E" w14:textId="77777777" w:rsidR="00C8244E" w:rsidRPr="00E373EC" w:rsidRDefault="00C8244E" w:rsidP="005939D4">
      <w:pPr>
        <w:pStyle w:val="Listenabsatz"/>
        <w:numPr>
          <w:ilvl w:val="0"/>
          <w:numId w:val="46"/>
        </w:numPr>
        <w:rPr>
          <w:bCs/>
          <w:i/>
          <w:iCs/>
        </w:rPr>
      </w:pPr>
      <w:r w:rsidRPr="00E373EC">
        <w:rPr>
          <w:bCs/>
          <w:i/>
          <w:iCs/>
        </w:rPr>
        <w:t>Belege, die originär in Papierform vorliegen bzw. empfangen werden und/oder</w:t>
      </w:r>
    </w:p>
    <w:p w14:paraId="28FB0B18" w14:textId="77777777" w:rsidR="00C8244E" w:rsidRPr="00E373EC" w:rsidRDefault="00C8244E" w:rsidP="005939D4">
      <w:pPr>
        <w:pStyle w:val="Listenabsatz"/>
        <w:numPr>
          <w:ilvl w:val="0"/>
          <w:numId w:val="46"/>
        </w:numPr>
        <w:rPr>
          <w:bCs/>
          <w:i/>
          <w:iCs/>
        </w:rPr>
      </w:pPr>
      <w:r w:rsidRPr="00E373EC">
        <w:rPr>
          <w:bCs/>
          <w:i/>
          <w:iCs/>
        </w:rPr>
        <w:t>Belege, die originär in Papierform vorlagen bzw. empfangen werden und gescannt (digitalisiert) werden und/oder</w:t>
      </w:r>
    </w:p>
    <w:p w14:paraId="1CDB524C" w14:textId="41E5735B" w:rsidR="00C8244E" w:rsidRPr="00E373EC" w:rsidRDefault="00C8244E" w:rsidP="005939D4">
      <w:pPr>
        <w:pStyle w:val="Listenabsatz"/>
        <w:numPr>
          <w:ilvl w:val="0"/>
          <w:numId w:val="46"/>
        </w:numPr>
        <w:rPr>
          <w:bCs/>
          <w:i/>
          <w:iCs/>
        </w:rPr>
      </w:pPr>
      <w:r w:rsidRPr="00E373EC">
        <w:rPr>
          <w:bCs/>
          <w:i/>
          <w:iCs/>
        </w:rPr>
        <w:t>Belege, die in originär digitaler Form vorliegen bzw. empfangen werden.</w:t>
      </w:r>
    </w:p>
    <w:p w14:paraId="09E92C26" w14:textId="77777777" w:rsidR="00C8244E" w:rsidRPr="00E373EC" w:rsidRDefault="00C8244E" w:rsidP="00E373EC">
      <w:pPr>
        <w:rPr>
          <w:i/>
          <w:iCs/>
        </w:rPr>
      </w:pPr>
    </w:p>
    <w:p w14:paraId="49A912DE" w14:textId="77777777" w:rsidR="00D760C4" w:rsidRPr="00E373EC" w:rsidRDefault="00D760C4" w:rsidP="00E373EC">
      <w:pPr>
        <w:rPr>
          <w:i/>
          <w:iCs/>
        </w:rPr>
      </w:pPr>
      <w:r w:rsidRPr="00E373EC">
        <w:rPr>
          <w:i/>
          <w:iCs/>
        </w:rPr>
        <w:t>Weil im Regelfall alle diese Varianten in der Praxis relevant sind oder relevant werden können, sollten sie explizit beschrieben werden. Dabei kann grundsätzlich eine Darstellung mit strikter Trennung der drei Varianten erfolgen. Dies führt jedoch zu Redundanzen im Text sowie im Ergebnis zu einer evtl. deutlich längeren Verfahrensdokumentation. Um solche Redundanzen zu vermeiden, kann sich insofern auch eine Zusammenfassung von identischen Prozess-Schritten anbieten. In der vorliegenden Muster-Verfahrensdokumentation wird die ausführliche Version mit einer Trennung der Varianten gewählt, um die Verständlichkeit und Übersichtlichkeit zu fördern.</w:t>
      </w:r>
    </w:p>
    <w:p w14:paraId="7645A902" w14:textId="77777777" w:rsidR="00D760C4" w:rsidRPr="00E373EC" w:rsidRDefault="00D760C4" w:rsidP="00E373EC">
      <w:pPr>
        <w:rPr>
          <w:i/>
          <w:iCs/>
        </w:rPr>
      </w:pPr>
      <w:r w:rsidRPr="00E373EC">
        <w:rPr>
          <w:i/>
          <w:iCs/>
        </w:rPr>
        <w:t>Insgesamt schlägt sich die Komplexität einer Kombination aus Papierbelegen und digitalen Belegen nicht nur auf die notwendige Ordnung nieder, sondern führt auch dazu, dass – insb. bei getrennten Ablageorten – keine übergreifende, durchlaufende Ablage der Belege möglich ist.</w:t>
      </w:r>
    </w:p>
    <w:p w14:paraId="6971B42D" w14:textId="77777777" w:rsidR="00D760C4" w:rsidRPr="00E373EC" w:rsidRDefault="00D760C4" w:rsidP="00E373EC">
      <w:pPr>
        <w:rPr>
          <w:i/>
          <w:iCs/>
        </w:rPr>
      </w:pPr>
      <w:r w:rsidRPr="00E373EC">
        <w:rPr>
          <w:i/>
          <w:iCs/>
        </w:rPr>
        <w:t>Ergänzend sei darauf hingewiesen, dass sich durch die Einführung des Ersetzenden Scannens die Komplexität auf ein (einziges) digitales Archiv reduzieren lässt.</w:t>
      </w:r>
    </w:p>
    <w:p w14:paraId="0E20621A" w14:textId="1E2EF653" w:rsidR="00D760C4" w:rsidRDefault="00D760C4" w:rsidP="00E373EC"/>
    <w:p w14:paraId="28DBBB2C" w14:textId="77777777" w:rsidR="0010013C" w:rsidRPr="00CF6C17" w:rsidRDefault="0010013C" w:rsidP="00770EA7">
      <w:pPr>
        <w:pStyle w:val="berschrift2"/>
        <w:numPr>
          <w:ilvl w:val="1"/>
          <w:numId w:val="11"/>
        </w:numPr>
        <w:tabs>
          <w:tab w:val="num" w:pos="360"/>
        </w:tabs>
      </w:pPr>
      <w:bookmarkStart w:id="4" w:name="_Toc427605131"/>
      <w:bookmarkStart w:id="5" w:name="_Hlk54020949"/>
      <w:r w:rsidRPr="00CF6C17">
        <w:t>Belege, die originär in Papierform vorliegen bzw. empfangen werden</w:t>
      </w:r>
      <w:bookmarkEnd w:id="4"/>
    </w:p>
    <w:p w14:paraId="10A8404F" w14:textId="77777777" w:rsidR="0010013C" w:rsidRPr="00CF6C17" w:rsidRDefault="0010013C" w:rsidP="00495077">
      <w:pPr>
        <w:pStyle w:val="berschrift3"/>
        <w:numPr>
          <w:ilvl w:val="2"/>
          <w:numId w:val="11"/>
        </w:numPr>
        <w:tabs>
          <w:tab w:val="num" w:pos="360"/>
        </w:tabs>
        <w:ind w:left="851" w:hanging="851"/>
      </w:pPr>
      <w:bookmarkStart w:id="6" w:name="_Toc427605132"/>
      <w:bookmarkStart w:id="7" w:name="_Toc418606346"/>
      <w:bookmarkStart w:id="8" w:name="_Toc418607341"/>
      <w:bookmarkEnd w:id="5"/>
      <w:r w:rsidRPr="00CF6C17">
        <w:t>Posteingang und Vorsortierung</w:t>
      </w:r>
      <w:bookmarkEnd w:id="6"/>
      <w:r w:rsidRPr="00CF6C17">
        <w:t xml:space="preserve"> </w:t>
      </w:r>
      <w:bookmarkEnd w:id="7"/>
      <w:bookmarkEnd w:id="8"/>
    </w:p>
    <w:p w14:paraId="0CF56581" w14:textId="77777777" w:rsidR="00770EA7" w:rsidRDefault="00770EA7" w:rsidP="00E373EC">
      <w:pPr>
        <w:spacing w:before="240"/>
        <w:rPr>
          <w:rFonts w:cs="Arial"/>
        </w:rPr>
      </w:pPr>
    </w:p>
    <w:p w14:paraId="2291D4FF" w14:textId="3567BE16" w:rsidR="0010013C" w:rsidRPr="00CF6C17" w:rsidRDefault="0010013C" w:rsidP="005939D4">
      <w:pPr>
        <w:numPr>
          <w:ilvl w:val="0"/>
          <w:numId w:val="15"/>
        </w:numPr>
        <w:ind w:left="567" w:hanging="567"/>
        <w:rPr>
          <w:rFonts w:cs="Arial"/>
        </w:rPr>
      </w:pPr>
      <w:r w:rsidRPr="00CF6C17">
        <w:rPr>
          <w:rFonts w:cs="Arial"/>
        </w:rPr>
        <w:t>Der papierhafte Posteingang wird unter Beachtung der Vollständigkeit (kein Verlust von eingegangenen Sendungen, keine ungeprüfte Vernichtung) vom zuständigen Mitarbeiter geöffnet, gesichtet und nach den unternehmensinternen Vorgaben</w:t>
      </w:r>
      <w:r>
        <w:rPr>
          <w:rFonts w:cs="Arial"/>
        </w:rPr>
        <w:t xml:space="preserve"> </w:t>
      </w:r>
      <w:r w:rsidR="00886132" w:rsidRPr="00886132">
        <w:rPr>
          <w:rFonts w:cs="Arial"/>
          <w:vanish/>
        </w:rPr>
        <w:t>&lt;</w:t>
      </w:r>
      <w:proofErr w:type="spellStart"/>
      <w:r w:rsidR="00886132" w:rsidRPr="00886132">
        <w:rPr>
          <w:rFonts w:cs="Arial"/>
          <w:vanish/>
        </w:rPr>
        <w:t>import_verf_doku</w:t>
      </w:r>
      <w:proofErr w:type="spellEnd"/>
      <w:r w:rsidR="00886132" w:rsidRPr="00886132">
        <w:rPr>
          <w:rFonts w:cs="Arial"/>
          <w:vanish/>
        </w:rPr>
        <w:t xml:space="preserve"> Belegeingang_z</w:t>
      </w:r>
      <w:r w:rsidR="00352EE9">
        <w:rPr>
          <w:rFonts w:cs="Arial"/>
          <w:vanish/>
        </w:rPr>
        <w:t>3</w:t>
      </w:r>
      <w:r w:rsidR="00886132" w:rsidRPr="00886132">
        <w:rPr>
          <w:rFonts w:cs="Arial"/>
          <w:vanish/>
        </w:rPr>
        <w:t>_pattern:!#</w:t>
      </w:r>
      <w:r w:rsidR="00352EE9">
        <w:rPr>
          <w:rFonts w:cs="Arial"/>
          <w:vanish/>
        </w:rPr>
        <w:t>2</w:t>
      </w:r>
      <w:r w:rsidR="00886132" w:rsidRPr="00886132">
        <w:rPr>
          <w:rFonts w:cs="Arial"/>
          <w:vanish/>
        </w:rPr>
        <w:t>#!e, &gt;&lt;/</w:t>
      </w:r>
      <w:proofErr w:type="spellStart"/>
      <w:r w:rsidR="00886132" w:rsidRPr="00886132">
        <w:rPr>
          <w:rFonts w:cs="Arial"/>
          <w:vanish/>
        </w:rPr>
        <w:t>import_verf_doku</w:t>
      </w:r>
      <w:proofErr w:type="spellEnd"/>
      <w:r w:rsidR="00886132" w:rsidRPr="00886132">
        <w:rPr>
          <w:rFonts w:cs="Arial"/>
          <w:vanish/>
        </w:rPr>
        <w:t>&gt;</w:t>
      </w:r>
      <w:r w:rsidRPr="00CF6C17">
        <w:rPr>
          <w:rFonts w:cs="Arial"/>
        </w:rPr>
        <w:t>vorsortiert und an einem genau bezeichneten und gegen unbefugten Zugriff gesicherten Ort abgelegt:</w:t>
      </w:r>
    </w:p>
    <w:p w14:paraId="17BD46D5" w14:textId="16F3F5CF" w:rsidR="0010013C" w:rsidRPr="00E373EC" w:rsidRDefault="0010013C" w:rsidP="00E373EC">
      <w:pPr>
        <w:rPr>
          <w:rFonts w:cs="Arial"/>
        </w:rPr>
      </w:pPr>
    </w:p>
    <w:p w14:paraId="2829C54A" w14:textId="6420AEAE" w:rsidR="004C03A9" w:rsidRPr="0000156B" w:rsidRDefault="004C03A9" w:rsidP="003200AF">
      <w:pPr>
        <w:tabs>
          <w:tab w:val="left" w:pos="851"/>
        </w:tabs>
        <w:suppressAutoHyphens/>
      </w:pPr>
      <w:r w:rsidRPr="004C03A9">
        <w:rPr>
          <w:vanish/>
        </w:rPr>
        <w:t>&lt;</w:t>
      </w:r>
      <w:proofErr w:type="spellStart"/>
      <w:r w:rsidRPr="004C03A9">
        <w:rPr>
          <w:vanish/>
        </w:rPr>
        <w:t>import_verf_doku</w:t>
      </w:r>
      <w:proofErr w:type="spellEnd"/>
      <w:r w:rsidRPr="004C03A9">
        <w:rPr>
          <w:vanish/>
        </w:rPr>
        <w:t xml:space="preserve"> Belegeingang_z2_s$4.1_listbullet&gt;&lt;/</w:t>
      </w:r>
      <w:proofErr w:type="spellStart"/>
      <w:r w:rsidRPr="004C03A9">
        <w:rPr>
          <w:vanish/>
        </w:rPr>
        <w:t>import_verf_doku</w:t>
      </w:r>
      <w:proofErr w:type="spellEnd"/>
      <w:r w:rsidRPr="004C03A9">
        <w:rPr>
          <w:vanish/>
        </w:rPr>
        <w:t>&gt;</w:t>
      </w:r>
    </w:p>
    <w:p w14:paraId="5A612BC2" w14:textId="77777777" w:rsidR="004C03A9" w:rsidRPr="00CF6C17" w:rsidRDefault="004C03A9" w:rsidP="00E373EC">
      <w:pPr>
        <w:rPr>
          <w:rFonts w:cs="Arial"/>
        </w:rPr>
      </w:pPr>
    </w:p>
    <w:p w14:paraId="636129D1" w14:textId="6A9B8AE5" w:rsidR="0010013C" w:rsidRPr="00CF6C17" w:rsidRDefault="0010013C" w:rsidP="005939D4">
      <w:pPr>
        <w:numPr>
          <w:ilvl w:val="0"/>
          <w:numId w:val="15"/>
        </w:numPr>
        <w:ind w:left="567" w:hanging="567"/>
        <w:rPr>
          <w:rFonts w:cs="Arial"/>
        </w:rPr>
      </w:pPr>
      <w:r w:rsidRPr="00CF6C17">
        <w:rPr>
          <w:rFonts w:cs="Arial"/>
        </w:rPr>
        <w:t>Bei der Sichtung des papierhaften Posteingangs erfolgt eine Prüfung auf Echtheit und äußerliche Unversehrtheit der Eingangspost. Liegen Zweifel vor, wird das Verfahren bzgl. der jeweils betroffenen Posteingänge beendet und von einer weiteren Bearbeitung vorläufig abgesehen. Es erfolgt eine Rücksprache mit der zuständigen Führungskraft und ggf. dem Absender oder Zusteller.</w:t>
      </w:r>
    </w:p>
    <w:p w14:paraId="0332976D" w14:textId="77777777" w:rsidR="00D760C4" w:rsidRPr="00E373EC" w:rsidRDefault="00D760C4" w:rsidP="00770EA7">
      <w:pPr>
        <w:rPr>
          <w:rFonts w:cs="Arial"/>
        </w:rPr>
      </w:pPr>
    </w:p>
    <w:p w14:paraId="46E7E69A" w14:textId="77777777" w:rsidR="00D760C4" w:rsidRPr="00CF6C17" w:rsidRDefault="00D760C4" w:rsidP="00495077">
      <w:pPr>
        <w:pStyle w:val="berschrift3"/>
        <w:numPr>
          <w:ilvl w:val="2"/>
          <w:numId w:val="11"/>
        </w:numPr>
        <w:ind w:left="851" w:hanging="851"/>
      </w:pPr>
      <w:bookmarkStart w:id="9" w:name="_Toc418606347"/>
      <w:bookmarkStart w:id="10" w:name="_Toc418607342"/>
      <w:bookmarkStart w:id="11" w:name="_Toc427605133"/>
      <w:r w:rsidRPr="00684479">
        <w:t>Identifikation</w:t>
      </w:r>
      <w:r w:rsidRPr="00CF6C17">
        <w:t xml:space="preserve"> der Belege (Unterlagen mit Belegfunktion)</w:t>
      </w:r>
      <w:bookmarkEnd w:id="9"/>
      <w:bookmarkEnd w:id="10"/>
      <w:r w:rsidRPr="00CF6C17">
        <w:t xml:space="preserve"> mit Prüfung auf Echtheit</w:t>
      </w:r>
      <w:bookmarkEnd w:id="11"/>
    </w:p>
    <w:p w14:paraId="49868236" w14:textId="77777777" w:rsidR="00D760C4" w:rsidRPr="00CF6C17" w:rsidRDefault="00D760C4" w:rsidP="00E373EC">
      <w:pPr>
        <w:spacing w:before="240"/>
        <w:rPr>
          <w:rFonts w:cs="Arial"/>
        </w:rPr>
      </w:pPr>
    </w:p>
    <w:p w14:paraId="1E0022D2" w14:textId="70A68EBB" w:rsidR="00D760C4" w:rsidRDefault="00D760C4" w:rsidP="005939D4">
      <w:pPr>
        <w:numPr>
          <w:ilvl w:val="0"/>
          <w:numId w:val="45"/>
        </w:numPr>
        <w:ind w:left="567" w:hanging="567"/>
        <w:rPr>
          <w:rFonts w:cs="Arial"/>
        </w:rPr>
      </w:pPr>
      <w:r w:rsidRPr="00CF6C17">
        <w:rPr>
          <w:rFonts w:cs="Arial"/>
        </w:rPr>
        <w:t>Die geöffnete</w:t>
      </w:r>
      <w:r w:rsidR="00886132" w:rsidRPr="00886132">
        <w:rPr>
          <w:rFonts w:cs="Arial"/>
          <w:vanish/>
        </w:rPr>
        <w:t>&lt;</w:t>
      </w:r>
      <w:proofErr w:type="spellStart"/>
      <w:r w:rsidR="00886132" w:rsidRPr="00886132">
        <w:rPr>
          <w:rFonts w:cs="Arial"/>
          <w:vanish/>
        </w:rPr>
        <w:t>import_verf_doku</w:t>
      </w:r>
      <w:proofErr w:type="spellEnd"/>
      <w:r w:rsidR="00886132" w:rsidRPr="00886132">
        <w:rPr>
          <w:rFonts w:cs="Arial"/>
          <w:vanish/>
        </w:rPr>
        <w:t xml:space="preserve"> Belegeingang_z</w:t>
      </w:r>
      <w:r w:rsidR="0000156B">
        <w:rPr>
          <w:rFonts w:cs="Arial"/>
          <w:vanish/>
        </w:rPr>
        <w:t>3</w:t>
      </w:r>
      <w:r w:rsidR="00886132" w:rsidRPr="00886132">
        <w:rPr>
          <w:rFonts w:cs="Arial"/>
          <w:vanish/>
        </w:rPr>
        <w:t>_pattern:, !#</w:t>
      </w:r>
      <w:r w:rsidR="0000156B">
        <w:rPr>
          <w:rFonts w:cs="Arial"/>
          <w:vanish/>
        </w:rPr>
        <w:t>2</w:t>
      </w:r>
      <w:r w:rsidR="00886132" w:rsidRPr="00886132">
        <w:rPr>
          <w:rFonts w:cs="Arial"/>
          <w:vanish/>
        </w:rPr>
        <w:t>#!e&gt;&lt;/</w:t>
      </w:r>
      <w:proofErr w:type="spellStart"/>
      <w:r w:rsidR="00886132" w:rsidRPr="00886132">
        <w:rPr>
          <w:rFonts w:cs="Arial"/>
          <w:vanish/>
        </w:rPr>
        <w:t>import_verf_doku</w:t>
      </w:r>
      <w:proofErr w:type="spellEnd"/>
      <w:r w:rsidR="00886132" w:rsidRPr="00886132">
        <w:rPr>
          <w:rFonts w:cs="Arial"/>
          <w:vanish/>
        </w:rPr>
        <w:t>&gt;</w:t>
      </w:r>
      <w:r w:rsidR="001368A5" w:rsidRPr="001368A5">
        <w:rPr>
          <w:rFonts w:cs="Arial"/>
        </w:rPr>
        <w:t xml:space="preserve"> </w:t>
      </w:r>
      <w:r w:rsidRPr="00CF6C17">
        <w:rPr>
          <w:rFonts w:cs="Arial"/>
        </w:rPr>
        <w:t>und vorsortierte, papierhafte Eingangspost wird hinsichtlich des Belegcharakters der einzelnen Dokumente vom zuständigen Mitarbeiter gesichtet und geprüft. Dabei werden alle Dokumente, denen eine handels- und/oder steuerrechtliche Belegfunktion zukommt, an einem genau bezeichneten und gegen unbefugten Zugriff gesicherten Ort abgelegt:</w:t>
      </w:r>
    </w:p>
    <w:p w14:paraId="32ACDCDE" w14:textId="58EC26CF" w:rsidR="002E6FC9" w:rsidRDefault="002E6FC9" w:rsidP="00E373EC">
      <w:pPr>
        <w:rPr>
          <w:rFonts w:cs="Arial"/>
        </w:rPr>
      </w:pPr>
    </w:p>
    <w:p w14:paraId="2D1F52C4" w14:textId="4FE9D69C" w:rsidR="002E6FC9" w:rsidRPr="00964892" w:rsidRDefault="00964892" w:rsidP="003200AF">
      <w:pPr>
        <w:rPr>
          <w:rFonts w:cs="Arial"/>
        </w:rPr>
      </w:pPr>
      <w:r w:rsidRPr="00964892">
        <w:rPr>
          <w:rFonts w:cs="Arial"/>
          <w:vanish/>
        </w:rPr>
        <w:t>&lt;</w:t>
      </w:r>
      <w:proofErr w:type="spellStart"/>
      <w:r w:rsidRPr="00964892">
        <w:rPr>
          <w:rFonts w:cs="Arial"/>
          <w:vanish/>
        </w:rPr>
        <w:t>import_verf_doku</w:t>
      </w:r>
      <w:proofErr w:type="spellEnd"/>
      <w:r w:rsidRPr="00964892">
        <w:rPr>
          <w:rFonts w:cs="Arial"/>
          <w:vanish/>
        </w:rPr>
        <w:t xml:space="preserve"> Belegeingang_z5_s$4.1_listbullet&gt;&lt;/</w:t>
      </w:r>
      <w:proofErr w:type="spellStart"/>
      <w:r w:rsidRPr="00964892">
        <w:rPr>
          <w:rFonts w:cs="Arial"/>
          <w:vanish/>
        </w:rPr>
        <w:t>import_verf_doku</w:t>
      </w:r>
      <w:proofErr w:type="spellEnd"/>
      <w:r w:rsidRPr="00964892">
        <w:rPr>
          <w:rFonts w:cs="Arial"/>
          <w:vanish/>
        </w:rPr>
        <w:t>&gt;</w:t>
      </w:r>
    </w:p>
    <w:p w14:paraId="538E9A62" w14:textId="77777777" w:rsidR="00964892" w:rsidRPr="00CF6C17" w:rsidRDefault="00964892" w:rsidP="00E373EC">
      <w:pPr>
        <w:rPr>
          <w:rFonts w:cs="Arial"/>
        </w:rPr>
      </w:pPr>
    </w:p>
    <w:p w14:paraId="0644A2FE" w14:textId="3C11A8C0" w:rsidR="00D760C4" w:rsidRPr="00CF6C17" w:rsidRDefault="00D760C4" w:rsidP="005939D4">
      <w:pPr>
        <w:numPr>
          <w:ilvl w:val="0"/>
          <w:numId w:val="45"/>
        </w:numPr>
        <w:ind w:left="567" w:hanging="567"/>
        <w:rPr>
          <w:rFonts w:cs="Arial"/>
        </w:rPr>
      </w:pPr>
      <w:r w:rsidRPr="00CF6C17">
        <w:rPr>
          <w:rFonts w:cs="Arial"/>
        </w:rPr>
        <w:t xml:space="preserve">Bei der Identifikation der papierhaften Belege erfolgt gleichzeitig eine Prüfung auf Echtheit und Unversehrtheit. Liegen Zweifel vor (z. B. fehlender Stempel auf Original; fehlende </w:t>
      </w:r>
      <w:r w:rsidRPr="00CF6C17">
        <w:rPr>
          <w:rFonts w:cs="Arial"/>
        </w:rPr>
        <w:lastRenderedPageBreak/>
        <w:t>Unterschriften; fehlende Form; Beschädigungen, z. B. Risse; fehlende Seiten, z.B. erkennbar an durchbrochener fortlaufender Nummerierung), wird das Verfahren bzgl. der jeweils betroffenen Dokumente beendet und von einer weiteren Bearbeitung der betroffenen Dokumente vorläufig abgesehen. Es erfolgt eine Rücksprache mit der zuständigen Führungskraft und ggf. dem Absender des Dokuments.</w:t>
      </w:r>
    </w:p>
    <w:p w14:paraId="122D8F71" w14:textId="77777777" w:rsidR="00D760C4" w:rsidRPr="00CF6C17" w:rsidRDefault="00D760C4" w:rsidP="00E373EC">
      <w:pPr>
        <w:rPr>
          <w:rFonts w:cs="Arial"/>
        </w:rPr>
      </w:pPr>
    </w:p>
    <w:p w14:paraId="78E4991F" w14:textId="188CF471" w:rsidR="00D760C4" w:rsidRPr="00CF6C17" w:rsidRDefault="00D760C4" w:rsidP="005939D4">
      <w:pPr>
        <w:numPr>
          <w:ilvl w:val="0"/>
          <w:numId w:val="45"/>
        </w:numPr>
        <w:ind w:left="567" w:hanging="567"/>
        <w:rPr>
          <w:rFonts w:cs="Arial"/>
        </w:rPr>
      </w:pPr>
      <w:r w:rsidRPr="00CF6C17">
        <w:rPr>
          <w:rFonts w:cs="Arial"/>
        </w:rPr>
        <w:t>Hat der zuständige Mitarbeiter Zweifel am Belegcharakter eines Dokuments, so holt er bei der zuständigen Führungskraft eine entsprechende Auskunft ein.</w:t>
      </w:r>
    </w:p>
    <w:p w14:paraId="74D32781" w14:textId="77777777" w:rsidR="00D760C4" w:rsidRPr="00CF6C17" w:rsidRDefault="00D760C4" w:rsidP="00E373EC">
      <w:pPr>
        <w:rPr>
          <w:rFonts w:cs="Arial"/>
        </w:rPr>
      </w:pPr>
    </w:p>
    <w:p w14:paraId="1F752763" w14:textId="5730A0A9" w:rsidR="00351241" w:rsidRDefault="00D760C4" w:rsidP="005939D4">
      <w:pPr>
        <w:numPr>
          <w:ilvl w:val="0"/>
          <w:numId w:val="45"/>
        </w:numPr>
        <w:ind w:left="567" w:hanging="567"/>
        <w:rPr>
          <w:rFonts w:cs="Arial"/>
        </w:rPr>
      </w:pPr>
      <w:bookmarkStart w:id="12" w:name="_Hlk87859234"/>
      <w:r w:rsidRPr="00CF6C17">
        <w:rPr>
          <w:rFonts w:cs="Arial"/>
        </w:rPr>
        <w:t>Bei eingehenden Rechnungen (insb. auch elektronischen Rechnungen) erfolgt explizit eine Prüfung im Hinblick auf die Vollständigkeit und Richtigkeit (insb. Pflichtangaben des § 14 Abs. 4 UStG) und im Hinblick auf die korrekte Übermittlung bei elektronischen Rechnungen (Gewährleistung der Echtheit der Herkunft, der Unversehrtheit des Inhalts sowie der Lesbarkeit). Es wird beachtet, dass die Annahme von elektronischen Rechnungen und deren Bezahlung als konkludente Akzeptanz auch der zukünftigen Annahme von elektronischen Rechnungen von diesem Aussteller gewertet werden kann</w:t>
      </w:r>
      <w:r w:rsidR="005E31A3">
        <w:rPr>
          <w:rFonts w:cs="Arial"/>
        </w:rPr>
        <w:t>.</w:t>
      </w:r>
      <w:r w:rsidR="00684C0A">
        <w:rPr>
          <w:rFonts w:cs="Arial"/>
        </w:rPr>
        <w:t xml:space="preserve"> </w:t>
      </w:r>
      <w:r w:rsidR="00351241" w:rsidRPr="00351241">
        <w:rPr>
          <w:rFonts w:cs="Arial"/>
          <w:vanish/>
        </w:rPr>
        <w:t>&lt;</w:t>
      </w:r>
      <w:proofErr w:type="spellStart"/>
      <w:r w:rsidR="00351241" w:rsidRPr="00351241">
        <w:rPr>
          <w:rFonts w:cs="Arial"/>
          <w:vanish/>
        </w:rPr>
        <w:t>import_verf_doku</w:t>
      </w:r>
      <w:proofErr w:type="spellEnd"/>
      <w:r w:rsidR="00351241" w:rsidRPr="00351241">
        <w:rPr>
          <w:rFonts w:cs="Arial"/>
          <w:vanish/>
        </w:rPr>
        <w:t xml:space="preserve"> Belegeingang_z6_s$4.1_pattern:Deshalb ist hierfür folgender Prozess vorgesehen, um zukünftig nur elektronische Rechnungen von den gewünschten Ausstellern bzw. Absendern zu erhalten: !*#Belegeingang_z6_s$4.1#*!.&gt;&lt;/import_verf_doku&gt;</w:t>
      </w:r>
    </w:p>
    <w:bookmarkEnd w:id="12"/>
    <w:p w14:paraId="780F68C8" w14:textId="77777777" w:rsidR="00D760C4" w:rsidRPr="00CF6C17" w:rsidRDefault="00D760C4" w:rsidP="0011174C">
      <w:pPr>
        <w:rPr>
          <w:rFonts w:cs="Arial"/>
        </w:rPr>
      </w:pPr>
    </w:p>
    <w:p w14:paraId="0233C848" w14:textId="19ED2670" w:rsidR="00D760C4" w:rsidRPr="00CF6C17" w:rsidRDefault="00D760C4" w:rsidP="005939D4">
      <w:pPr>
        <w:numPr>
          <w:ilvl w:val="0"/>
          <w:numId w:val="45"/>
        </w:numPr>
        <w:ind w:left="567" w:hanging="567"/>
        <w:rPr>
          <w:rFonts w:cs="Arial"/>
        </w:rPr>
      </w:pPr>
      <w:r w:rsidRPr="00CF6C17">
        <w:rPr>
          <w:rFonts w:cs="Arial"/>
        </w:rPr>
        <w:t xml:space="preserve">Es ist zu beachten, dass empfangene Handels- oder Geschäftsbriefe erst mit der Buchung und unter Berücksichtigung aller dafür notwendigen Angaben auch die Funktion eines Buchungsbelegs erhalten (vgl. auch </w:t>
      </w:r>
      <w:proofErr w:type="spellStart"/>
      <w:r w:rsidRPr="00CF6C17">
        <w:rPr>
          <w:rFonts w:cs="Arial"/>
        </w:rPr>
        <w:t>GoBD</w:t>
      </w:r>
      <w:proofErr w:type="spellEnd"/>
      <w:r w:rsidRPr="00CF6C17">
        <w:rPr>
          <w:rFonts w:cs="Arial"/>
        </w:rPr>
        <w:t xml:space="preserve">, </w:t>
      </w:r>
      <w:proofErr w:type="spellStart"/>
      <w:r w:rsidRPr="00CF6C17">
        <w:rPr>
          <w:rFonts w:cs="Arial"/>
        </w:rPr>
        <w:t>Rz</w:t>
      </w:r>
      <w:proofErr w:type="spellEnd"/>
      <w:r w:rsidRPr="00CF6C17">
        <w:rPr>
          <w:rFonts w:cs="Arial"/>
        </w:rPr>
        <w:t>. 63). Dennoch ist bei ihnen im Hinblick auf die Identifikation und die weitere Bearbeitung wie angegeben zu verfahren.</w:t>
      </w:r>
    </w:p>
    <w:p w14:paraId="17971CF1" w14:textId="77777777" w:rsidR="00D760C4" w:rsidRPr="00E373EC" w:rsidRDefault="00D760C4" w:rsidP="0011174C">
      <w:pPr>
        <w:rPr>
          <w:rFonts w:cs="Arial"/>
        </w:rPr>
      </w:pPr>
    </w:p>
    <w:p w14:paraId="1B3E1888" w14:textId="77777777" w:rsidR="00D760C4" w:rsidRPr="00CF6C17" w:rsidRDefault="00D760C4" w:rsidP="00495077">
      <w:pPr>
        <w:pStyle w:val="berschrift3"/>
        <w:numPr>
          <w:ilvl w:val="2"/>
          <w:numId w:val="11"/>
        </w:numPr>
        <w:ind w:left="851" w:hanging="851"/>
      </w:pPr>
      <w:bookmarkStart w:id="13" w:name="_Toc418606348"/>
      <w:bookmarkStart w:id="14" w:name="_Toc418607343"/>
      <w:bookmarkStart w:id="15" w:name="_Toc427605134"/>
      <w:r w:rsidRPr="00CF6C17">
        <w:t>Erstellung von Ausgangs- und Eigenbelegen</w:t>
      </w:r>
      <w:bookmarkEnd w:id="13"/>
      <w:bookmarkEnd w:id="14"/>
      <w:bookmarkEnd w:id="15"/>
    </w:p>
    <w:p w14:paraId="383FCEC2" w14:textId="77777777" w:rsidR="00D760C4" w:rsidRPr="00CF6C17" w:rsidRDefault="00D760C4" w:rsidP="000D662E">
      <w:pPr>
        <w:spacing w:before="240"/>
        <w:rPr>
          <w:rFonts w:cs="Arial"/>
        </w:rPr>
      </w:pPr>
    </w:p>
    <w:p w14:paraId="02EBA88B" w14:textId="307925D9" w:rsidR="00D760C4" w:rsidRPr="00CF6C17" w:rsidRDefault="00D760C4" w:rsidP="005939D4">
      <w:pPr>
        <w:numPr>
          <w:ilvl w:val="0"/>
          <w:numId w:val="16"/>
        </w:numPr>
        <w:ind w:left="567" w:hanging="567"/>
        <w:rPr>
          <w:rFonts w:cs="Arial"/>
        </w:rPr>
      </w:pPr>
      <w:r w:rsidRPr="00CF6C17">
        <w:rPr>
          <w:rFonts w:cs="Arial"/>
        </w:rPr>
        <w:t xml:space="preserve">Jeder Geschäftsvorfall ist urschriftlich bzw. als Kopie der Urschrift zu belegen. Ist kein Fremdbeleg vorhanden, muss ein Eigenbeleg erstellt werden (vgl. auch </w:t>
      </w:r>
      <w:proofErr w:type="spellStart"/>
      <w:r w:rsidRPr="00CF6C17">
        <w:rPr>
          <w:rFonts w:cs="Arial"/>
        </w:rPr>
        <w:t>GoBD</w:t>
      </w:r>
      <w:proofErr w:type="spellEnd"/>
      <w:r w:rsidRPr="00CF6C17">
        <w:rPr>
          <w:rFonts w:cs="Arial"/>
        </w:rPr>
        <w:t xml:space="preserve">, </w:t>
      </w:r>
      <w:proofErr w:type="spellStart"/>
      <w:r w:rsidRPr="00CF6C17">
        <w:rPr>
          <w:rFonts w:cs="Arial"/>
        </w:rPr>
        <w:t>Rz</w:t>
      </w:r>
      <w:proofErr w:type="spellEnd"/>
      <w:r w:rsidRPr="00CF6C17">
        <w:rPr>
          <w:rFonts w:cs="Arial"/>
        </w:rPr>
        <w:t>. 61).</w:t>
      </w:r>
    </w:p>
    <w:p w14:paraId="25AD9B96" w14:textId="77777777" w:rsidR="00D760C4" w:rsidRPr="00CF6C17" w:rsidRDefault="00D760C4" w:rsidP="00E373EC">
      <w:pPr>
        <w:rPr>
          <w:rFonts w:cs="Arial"/>
        </w:rPr>
      </w:pPr>
    </w:p>
    <w:p w14:paraId="1036A117" w14:textId="2C9F602C" w:rsidR="00D760C4" w:rsidRPr="00CF6C17" w:rsidRDefault="00D760C4" w:rsidP="005939D4">
      <w:pPr>
        <w:pStyle w:val="Listenabsatz"/>
        <w:numPr>
          <w:ilvl w:val="0"/>
          <w:numId w:val="16"/>
        </w:numPr>
        <w:ind w:left="567" w:hanging="567"/>
      </w:pPr>
      <w:r w:rsidRPr="00CF6C17">
        <w:t>Bei Eigenbelegen ist mit erhöhten Anforderungen an die Belegangaben und deren Überprüfbarkeit zu rechnen. Gegebenenfalls müssen zusätzliche Unterlagen den Eigenbeleg ergänzen, um den Geschäftsvorfall nachvollziehbar und insbesondere glaubhaft zu machen. Dies ist insbesondere bei der Jahresabschlusserstellung der Fall, z. B. für die Bildung von Rückstellungen, Abschreibungen, Umbuchungen etc. Hier müssen z. B. die Berechnung und der Anlass für die Buchung erkennbar sein.</w:t>
      </w:r>
    </w:p>
    <w:p w14:paraId="1ACEA070" w14:textId="77777777" w:rsidR="00D760C4" w:rsidRPr="00CF6C17" w:rsidRDefault="00D760C4" w:rsidP="00E373EC">
      <w:pPr>
        <w:rPr>
          <w:rFonts w:cs="Arial"/>
        </w:rPr>
      </w:pPr>
    </w:p>
    <w:p w14:paraId="03ED9B31" w14:textId="7A26D75F" w:rsidR="00D760C4" w:rsidRPr="00CF6C17" w:rsidRDefault="00D760C4" w:rsidP="005939D4">
      <w:pPr>
        <w:pStyle w:val="Listenabsatz"/>
        <w:numPr>
          <w:ilvl w:val="0"/>
          <w:numId w:val="16"/>
        </w:numPr>
        <w:ind w:left="567" w:hanging="567"/>
      </w:pPr>
      <w:r w:rsidRPr="00CF6C17">
        <w:t xml:space="preserve">Inhalt und Umfang der in den Belegen enthaltenen Informationen sind insbesondere von der </w:t>
      </w:r>
      <w:proofErr w:type="spellStart"/>
      <w:r w:rsidRPr="00CF6C17">
        <w:t>Belegart</w:t>
      </w:r>
      <w:proofErr w:type="spellEnd"/>
      <w:r w:rsidRPr="00CF6C17">
        <w:t xml:space="preserve"> (z.B. Aufträge, Auftragsbestätigungen, Bescheide über Steuern oder Gebühren, betriebliche Kontoauszüge, Gutschriften, Lieferscheine, Lohn- und Gehaltsabrechnungen, Barquittungen, Rechnungen, Verträge, Zahlungsbelege) und der eingesetzten Verfahren abhängig.</w:t>
      </w:r>
    </w:p>
    <w:p w14:paraId="4D676A9C" w14:textId="77777777" w:rsidR="00D760C4" w:rsidRPr="00CF6C17" w:rsidRDefault="00D760C4" w:rsidP="00E373EC">
      <w:pPr>
        <w:rPr>
          <w:rFonts w:cs="Arial"/>
        </w:rPr>
      </w:pPr>
    </w:p>
    <w:p w14:paraId="1371CB46" w14:textId="3118B06B" w:rsidR="00D760C4" w:rsidRDefault="00D760C4" w:rsidP="005939D4">
      <w:pPr>
        <w:numPr>
          <w:ilvl w:val="0"/>
          <w:numId w:val="16"/>
        </w:numPr>
        <w:ind w:left="567" w:hanging="567"/>
        <w:rPr>
          <w:rFonts w:cs="Arial"/>
        </w:rPr>
      </w:pPr>
      <w:r w:rsidRPr="00CF6C17">
        <w:rPr>
          <w:rFonts w:cs="Arial"/>
        </w:rPr>
        <w:t xml:space="preserve">Sofern Ausgangs- oder Eigenbelege erstellt werden, sollen diese die folgenden Angaben bzw. Informationen enthalten (vgl. auch </w:t>
      </w:r>
      <w:proofErr w:type="spellStart"/>
      <w:r w:rsidRPr="00CF6C17">
        <w:rPr>
          <w:rFonts w:cs="Arial"/>
        </w:rPr>
        <w:t>GoBD</w:t>
      </w:r>
      <w:proofErr w:type="spellEnd"/>
      <w:r w:rsidRPr="00CF6C17">
        <w:rPr>
          <w:rFonts w:cs="Arial"/>
        </w:rPr>
        <w:t xml:space="preserve">, </w:t>
      </w:r>
      <w:proofErr w:type="spellStart"/>
      <w:r w:rsidRPr="00CF6C17">
        <w:rPr>
          <w:rFonts w:cs="Arial"/>
        </w:rPr>
        <w:t>Rz</w:t>
      </w:r>
      <w:proofErr w:type="spellEnd"/>
      <w:r w:rsidRPr="00CF6C17">
        <w:rPr>
          <w:rFonts w:cs="Arial"/>
        </w:rPr>
        <w:t>. 77):</w:t>
      </w:r>
    </w:p>
    <w:p w14:paraId="17CC2D21" w14:textId="75776362" w:rsidR="00681EB9" w:rsidRDefault="00681EB9" w:rsidP="00E373EC">
      <w:pPr>
        <w:rPr>
          <w:rFonts w:cs="Arial"/>
        </w:rPr>
      </w:pPr>
    </w:p>
    <w:p w14:paraId="490C7A20" w14:textId="77777777" w:rsidR="00CE38AD" w:rsidRPr="00CE38AD" w:rsidRDefault="00CE38AD" w:rsidP="005939D4">
      <w:pPr>
        <w:numPr>
          <w:ilvl w:val="0"/>
          <w:numId w:val="17"/>
        </w:numPr>
        <w:ind w:hanging="363"/>
        <w:rPr>
          <w:rFonts w:cs="Arial"/>
        </w:rPr>
      </w:pPr>
      <w:r w:rsidRPr="00CE38AD">
        <w:rPr>
          <w:rFonts w:cs="Arial"/>
        </w:rPr>
        <w:t>Eindeutige Belegnummer (z.B. Index, Paginiernummer, Dokumenten-ID, fortlaufende Rech-</w:t>
      </w:r>
      <w:proofErr w:type="spellStart"/>
      <w:r w:rsidRPr="00CE38AD">
        <w:rPr>
          <w:rFonts w:cs="Arial"/>
        </w:rPr>
        <w:t>nungsausgangsnummer</w:t>
      </w:r>
      <w:proofErr w:type="spellEnd"/>
      <w:r w:rsidRPr="00CE38AD">
        <w:rPr>
          <w:rFonts w:cs="Arial"/>
        </w:rPr>
        <w:t>)</w:t>
      </w:r>
    </w:p>
    <w:p w14:paraId="7EB606F8" w14:textId="77777777" w:rsidR="00CE38AD" w:rsidRPr="00CE38AD" w:rsidRDefault="00CE38AD" w:rsidP="005939D4">
      <w:pPr>
        <w:numPr>
          <w:ilvl w:val="0"/>
          <w:numId w:val="17"/>
        </w:numPr>
        <w:ind w:hanging="363"/>
        <w:rPr>
          <w:rFonts w:cs="Arial"/>
        </w:rPr>
      </w:pPr>
      <w:r w:rsidRPr="00CE38AD">
        <w:rPr>
          <w:rFonts w:cs="Arial"/>
        </w:rPr>
        <w:t xml:space="preserve">Belegaussteller und -empfänger (Soweit dies zu den branchenüblichen </w:t>
      </w:r>
      <w:proofErr w:type="spellStart"/>
      <w:r w:rsidRPr="00CE38AD">
        <w:rPr>
          <w:rFonts w:cs="Arial"/>
        </w:rPr>
        <w:t>Mindestaufzeich-nungspflichten</w:t>
      </w:r>
      <w:proofErr w:type="spellEnd"/>
      <w:r w:rsidRPr="00CE38AD">
        <w:rPr>
          <w:rFonts w:cs="Arial"/>
        </w:rPr>
        <w:t xml:space="preserve"> gehört und keine Aufzeichnungserleichterungen bestehen (z.B. § 33 UStDV)</w:t>
      </w:r>
    </w:p>
    <w:p w14:paraId="689C454F" w14:textId="77777777" w:rsidR="00F064A8" w:rsidRDefault="00CE38AD" w:rsidP="005939D4">
      <w:pPr>
        <w:numPr>
          <w:ilvl w:val="0"/>
          <w:numId w:val="17"/>
        </w:numPr>
        <w:ind w:hanging="363"/>
        <w:rPr>
          <w:rFonts w:cs="Arial"/>
        </w:rPr>
      </w:pPr>
      <w:r w:rsidRPr="00CE38AD">
        <w:rPr>
          <w:rFonts w:cs="Arial"/>
        </w:rPr>
        <w:t>Betrag bzw. Mengen- oder Wertangaben, aus denen sich der zu buchende Betrag ergibt</w:t>
      </w:r>
    </w:p>
    <w:p w14:paraId="28366722" w14:textId="0DA4068F" w:rsidR="00CE38AD" w:rsidRPr="00CE38AD" w:rsidRDefault="00CE38AD" w:rsidP="005939D4">
      <w:pPr>
        <w:numPr>
          <w:ilvl w:val="0"/>
          <w:numId w:val="17"/>
        </w:numPr>
        <w:ind w:hanging="363"/>
        <w:rPr>
          <w:rFonts w:cs="Arial"/>
        </w:rPr>
      </w:pPr>
      <w:r w:rsidRPr="00CE38AD">
        <w:rPr>
          <w:rFonts w:cs="Arial"/>
        </w:rPr>
        <w:t>Währungsangabe und Wechselkurs bei Fremdwährung</w:t>
      </w:r>
    </w:p>
    <w:p w14:paraId="4A1F53C0" w14:textId="77777777" w:rsidR="00CE38AD" w:rsidRPr="00CE38AD" w:rsidRDefault="00CE38AD" w:rsidP="005939D4">
      <w:pPr>
        <w:numPr>
          <w:ilvl w:val="0"/>
          <w:numId w:val="17"/>
        </w:numPr>
        <w:ind w:hanging="363"/>
        <w:rPr>
          <w:rFonts w:cs="Arial"/>
        </w:rPr>
      </w:pPr>
      <w:r w:rsidRPr="00CE38AD">
        <w:rPr>
          <w:rFonts w:cs="Arial"/>
        </w:rPr>
        <w:t>Hinreichende Erläuterung des Geschäftsvorfalls (insb. textlich oder tabellarisch)</w:t>
      </w:r>
    </w:p>
    <w:p w14:paraId="2EDCC2C5" w14:textId="77777777" w:rsidR="00CE38AD" w:rsidRPr="00CE38AD" w:rsidRDefault="00CE38AD" w:rsidP="005939D4">
      <w:pPr>
        <w:numPr>
          <w:ilvl w:val="0"/>
          <w:numId w:val="17"/>
        </w:numPr>
        <w:ind w:hanging="363"/>
        <w:rPr>
          <w:rFonts w:cs="Arial"/>
        </w:rPr>
      </w:pPr>
      <w:r w:rsidRPr="00CE38AD">
        <w:rPr>
          <w:rFonts w:cs="Arial"/>
        </w:rPr>
        <w:t>Belegdatum</w:t>
      </w:r>
    </w:p>
    <w:p w14:paraId="002CAD54" w14:textId="6628C71F" w:rsidR="00CE38AD" w:rsidRPr="00CF6C17" w:rsidRDefault="00CE38AD" w:rsidP="005939D4">
      <w:pPr>
        <w:numPr>
          <w:ilvl w:val="0"/>
          <w:numId w:val="17"/>
        </w:numPr>
        <w:ind w:hanging="363"/>
        <w:rPr>
          <w:rFonts w:cs="Arial"/>
        </w:rPr>
      </w:pPr>
      <w:r w:rsidRPr="00CE38AD">
        <w:rPr>
          <w:rFonts w:cs="Arial"/>
        </w:rPr>
        <w:t>Verantwortlicher Aussteller, soweit vorhanden</w:t>
      </w:r>
    </w:p>
    <w:p w14:paraId="4C9D8385" w14:textId="77777777" w:rsidR="001729A8" w:rsidRPr="00CF6C17" w:rsidRDefault="001729A8" w:rsidP="00E373EC">
      <w:pPr>
        <w:rPr>
          <w:rFonts w:cs="Arial"/>
        </w:rPr>
      </w:pPr>
    </w:p>
    <w:p w14:paraId="13729B5A" w14:textId="30386FF5" w:rsidR="00D760C4" w:rsidRPr="003274F3" w:rsidRDefault="00D760C4" w:rsidP="005939D4">
      <w:pPr>
        <w:numPr>
          <w:ilvl w:val="0"/>
          <w:numId w:val="16"/>
        </w:numPr>
        <w:ind w:left="567" w:hanging="567"/>
        <w:rPr>
          <w:rFonts w:cs="Arial"/>
        </w:rPr>
      </w:pPr>
      <w:commentRangeStart w:id="16"/>
      <w:r w:rsidRPr="003274F3">
        <w:rPr>
          <w:rFonts w:cs="Arial"/>
        </w:rPr>
        <w:t>B</w:t>
      </w:r>
      <w:commentRangeEnd w:id="16"/>
      <w:r w:rsidR="00B30BAB">
        <w:rPr>
          <w:rStyle w:val="Kommentarzeichen"/>
        </w:rPr>
        <w:commentReference w:id="16"/>
      </w:r>
      <w:r w:rsidRPr="003274F3">
        <w:rPr>
          <w:rFonts w:cs="Arial"/>
        </w:rPr>
        <w:t>ei Eigenbelegen in Papierform sollen darüber hinaus folgende Angaben hinzukommen:</w:t>
      </w:r>
    </w:p>
    <w:p w14:paraId="2EBE8910" w14:textId="30EE4704" w:rsidR="00D760C4" w:rsidRPr="00E373EC" w:rsidRDefault="00D760C4" w:rsidP="000D662E">
      <w:pPr>
        <w:rPr>
          <w:rFonts w:cs="Arial"/>
        </w:rPr>
      </w:pPr>
    </w:p>
    <w:p w14:paraId="40272019" w14:textId="6390AA5B" w:rsidR="001729A8" w:rsidRPr="00B500B9" w:rsidRDefault="003B5F65" w:rsidP="003200AF">
      <w:pPr>
        <w:rPr>
          <w:rFonts w:cs="Arial"/>
        </w:rPr>
      </w:pPr>
      <w:r w:rsidRPr="003B5F65">
        <w:rPr>
          <w:rFonts w:cs="Arial"/>
          <w:vanish/>
        </w:rPr>
        <w:t>&lt;</w:t>
      </w:r>
      <w:proofErr w:type="spellStart"/>
      <w:r w:rsidRPr="003B5F65">
        <w:rPr>
          <w:rFonts w:cs="Arial"/>
          <w:vanish/>
        </w:rPr>
        <w:t>import_verf_doku</w:t>
      </w:r>
      <w:proofErr w:type="spellEnd"/>
      <w:r w:rsidRPr="003B5F65">
        <w:rPr>
          <w:rFonts w:cs="Arial"/>
          <w:vanish/>
        </w:rPr>
        <w:t xml:space="preserve"> Belegeingang_z7_s$4.1_listbullet&gt;&lt;/</w:t>
      </w:r>
      <w:proofErr w:type="spellStart"/>
      <w:r w:rsidRPr="003B5F65">
        <w:rPr>
          <w:rFonts w:cs="Arial"/>
          <w:vanish/>
        </w:rPr>
        <w:t>import_verf_doku</w:t>
      </w:r>
      <w:proofErr w:type="spellEnd"/>
      <w:r w:rsidRPr="003B5F65">
        <w:rPr>
          <w:rFonts w:cs="Arial"/>
          <w:vanish/>
        </w:rPr>
        <w:t>&gt;</w:t>
      </w:r>
    </w:p>
    <w:p w14:paraId="476C7BFD" w14:textId="77777777" w:rsidR="00D760C4" w:rsidRDefault="00D760C4" w:rsidP="00E373EC">
      <w:pPr>
        <w:rPr>
          <w:rFonts w:cs="Arial"/>
        </w:rPr>
      </w:pPr>
    </w:p>
    <w:p w14:paraId="27DD723A" w14:textId="0D7D25B0" w:rsidR="00D760C4" w:rsidRPr="00CF6C17" w:rsidRDefault="00D760C4" w:rsidP="005939D4">
      <w:pPr>
        <w:numPr>
          <w:ilvl w:val="0"/>
          <w:numId w:val="16"/>
        </w:numPr>
        <w:ind w:left="567" w:hanging="567"/>
        <w:rPr>
          <w:rFonts w:cs="Arial"/>
        </w:rPr>
      </w:pPr>
      <w:r w:rsidRPr="00CF6C17">
        <w:rPr>
          <w:rFonts w:cs="Arial"/>
        </w:rPr>
        <w:t>Hat der zuständige Mitarbeiter Zweifel, ob ein Eigenbeleg zu erstellen ist, so holt er bei der zuständigen Führungskraft eine entsprechende Auskunft ein.</w:t>
      </w:r>
    </w:p>
    <w:p w14:paraId="7573E253" w14:textId="77777777" w:rsidR="00D760C4" w:rsidRPr="00CF6C17" w:rsidRDefault="00D760C4" w:rsidP="00E373EC">
      <w:pPr>
        <w:rPr>
          <w:rFonts w:cs="Arial"/>
        </w:rPr>
      </w:pPr>
    </w:p>
    <w:p w14:paraId="79BE8063" w14:textId="6260B1E4" w:rsidR="00D760C4" w:rsidRPr="00CF6C17" w:rsidRDefault="00D760C4" w:rsidP="005939D4">
      <w:pPr>
        <w:pStyle w:val="Listenabsatz"/>
        <w:numPr>
          <w:ilvl w:val="0"/>
          <w:numId w:val="16"/>
        </w:numPr>
        <w:ind w:left="567" w:hanging="567"/>
      </w:pPr>
      <w:r w:rsidRPr="00CF6C17">
        <w:lastRenderedPageBreak/>
        <w:t xml:space="preserve">Es ist zu beachten, dass abgesandte Handels- oder Geschäftsbriefe erst mit dem Kontierungsvermerk und der Verbuchung auch die Funktion eines Buchungsbelegs erhalten (vgl. auch </w:t>
      </w:r>
      <w:proofErr w:type="spellStart"/>
      <w:r w:rsidRPr="00CF6C17">
        <w:t>GoBD</w:t>
      </w:r>
      <w:proofErr w:type="spellEnd"/>
      <w:r w:rsidRPr="00CF6C17">
        <w:t xml:space="preserve">, </w:t>
      </w:r>
      <w:proofErr w:type="spellStart"/>
      <w:r w:rsidRPr="00CF6C17">
        <w:t>Rz</w:t>
      </w:r>
      <w:proofErr w:type="spellEnd"/>
      <w:r w:rsidRPr="00CF6C17">
        <w:t>. 63). Dennoch ist bei ihnen im Hinblick auf die Identifikation und weitere Bearbeitung wie angegeben zu verfahren.</w:t>
      </w:r>
    </w:p>
    <w:p w14:paraId="1C504815" w14:textId="77777777" w:rsidR="00D760C4" w:rsidRPr="00E373EC" w:rsidRDefault="00D760C4" w:rsidP="00CE38AD">
      <w:pPr>
        <w:rPr>
          <w:rFonts w:cs="Arial"/>
        </w:rPr>
      </w:pPr>
    </w:p>
    <w:p w14:paraId="4EEA19AE" w14:textId="77777777" w:rsidR="00D760C4" w:rsidRPr="00CF6C17" w:rsidRDefault="00D760C4" w:rsidP="00495077">
      <w:pPr>
        <w:pStyle w:val="berschrift3"/>
        <w:numPr>
          <w:ilvl w:val="2"/>
          <w:numId w:val="11"/>
        </w:numPr>
        <w:ind w:left="851" w:hanging="851"/>
      </w:pPr>
      <w:bookmarkStart w:id="17" w:name="_Toc418606349"/>
      <w:bookmarkStart w:id="18" w:name="_Toc418607344"/>
      <w:bookmarkStart w:id="19" w:name="_Toc427605135"/>
      <w:r w:rsidRPr="00CF6C17">
        <w:t>Ablage der Belege in der vorgesehenen Ordnung</w:t>
      </w:r>
      <w:bookmarkEnd w:id="17"/>
      <w:bookmarkEnd w:id="18"/>
      <w:bookmarkEnd w:id="19"/>
    </w:p>
    <w:p w14:paraId="1A9158FF" w14:textId="77777777" w:rsidR="00CE38AD" w:rsidRPr="008A68E6" w:rsidRDefault="00CE38AD" w:rsidP="008A68E6">
      <w:pPr>
        <w:spacing w:before="240"/>
        <w:rPr>
          <w:rFonts w:cs="Arial"/>
        </w:rPr>
      </w:pPr>
    </w:p>
    <w:p w14:paraId="32BD0636" w14:textId="311F5875" w:rsidR="00D760C4" w:rsidRPr="008A68E6" w:rsidRDefault="00D760C4" w:rsidP="008A68E6">
      <w:pPr>
        <w:rPr>
          <w:i/>
          <w:iCs/>
        </w:rPr>
      </w:pPr>
      <w:r w:rsidRPr="008A68E6">
        <w:rPr>
          <w:b/>
          <w:i/>
          <w:iCs/>
        </w:rPr>
        <w:t>Vorbemerkung</w:t>
      </w:r>
      <w:r w:rsidRPr="008A68E6">
        <w:rPr>
          <w:i/>
          <w:iCs/>
        </w:rPr>
        <w:t xml:space="preserve">: Die allgemeine Ordnungsmäßigkeitsanforderung der „Ordnung“ aus den GoB, die nicht nur für die Buchführung, sondern auch für die Belegablage gilt, wird in den </w:t>
      </w:r>
      <w:proofErr w:type="spellStart"/>
      <w:r w:rsidRPr="008A68E6">
        <w:rPr>
          <w:i/>
          <w:iCs/>
        </w:rPr>
        <w:t>GoBD</w:t>
      </w:r>
      <w:proofErr w:type="spellEnd"/>
      <w:r w:rsidRPr="008A68E6">
        <w:rPr>
          <w:i/>
          <w:iCs/>
        </w:rPr>
        <w:t xml:space="preserve"> konkretisiert. Laut </w:t>
      </w:r>
      <w:proofErr w:type="spellStart"/>
      <w:r w:rsidRPr="008A68E6">
        <w:rPr>
          <w:i/>
          <w:iCs/>
        </w:rPr>
        <w:t>GoBD</w:t>
      </w:r>
      <w:proofErr w:type="spellEnd"/>
      <w:r w:rsidRPr="008A68E6">
        <w:rPr>
          <w:i/>
          <w:iCs/>
        </w:rPr>
        <w:t xml:space="preserve"> (</w:t>
      </w:r>
      <w:proofErr w:type="spellStart"/>
      <w:r w:rsidRPr="008A68E6">
        <w:rPr>
          <w:i/>
          <w:iCs/>
        </w:rPr>
        <w:t>Rz</w:t>
      </w:r>
      <w:proofErr w:type="spellEnd"/>
      <w:r w:rsidRPr="008A68E6">
        <w:rPr>
          <w:i/>
          <w:iCs/>
        </w:rPr>
        <w:t xml:space="preserve">. 54) dürfen die geschäftlichen Unterlagen nicht planlos gesammelt und aufbewahrt werden. Ansonsten würde dies mit zunehmender Zahl und Verschiedenartigkeit der Geschäftsvorfälle zur Unübersichtlichkeit der Buchführung führen, einen jederzeitigen Abschluss unangemessen erschweren und die Gefahr erhöhen, dass Unterlagen verlorengehen oder später leicht aus dem Buchführungswerk entfernt werden können. Hieraus folgt, dass die Bücher und Aufzeichnungen nach bestimmten Ordnungsprinzipien geführt werden müssen und eine Sammlung und Aufbewahrung der Belege notwendig ist, durch die im Rahmen des Möglichen gewährleistet wird, dass die Geschäftsvorfälle leicht und identifizierbar feststellbar und für einen die Lage des Vermögens darstellenden Abschluss unverlierbar sind (BFH-Urteil vom 26. März 1968, </w:t>
      </w:r>
      <w:proofErr w:type="spellStart"/>
      <w:r w:rsidRPr="008A68E6">
        <w:rPr>
          <w:i/>
          <w:iCs/>
        </w:rPr>
        <w:t>BStBl</w:t>
      </w:r>
      <w:proofErr w:type="spellEnd"/>
      <w:r w:rsidRPr="008A68E6">
        <w:rPr>
          <w:i/>
          <w:iCs/>
        </w:rPr>
        <w:t xml:space="preserve"> II S. 527).</w:t>
      </w:r>
    </w:p>
    <w:p w14:paraId="18A41BA3" w14:textId="77777777" w:rsidR="00D760C4" w:rsidRPr="008A68E6" w:rsidRDefault="00D760C4" w:rsidP="008A68E6">
      <w:pPr>
        <w:rPr>
          <w:i/>
          <w:iCs/>
        </w:rPr>
      </w:pPr>
      <w:r w:rsidRPr="008A68E6">
        <w:rPr>
          <w:i/>
          <w:iCs/>
        </w:rPr>
        <w:t>Jeder Geschäftsvorfall ist periodengerecht der Abrechnungsperiode zuzuordnen, in der er angefallen ist. Zwingend ist die Zuordnung zum jeweiligen Geschäftsjahr oder zu einer nach Gesetz, Satzung oder Rechnungslegungszweck vorgeschriebenen kürzeren Rechnungsperiode.</w:t>
      </w:r>
    </w:p>
    <w:p w14:paraId="6AC503C5" w14:textId="77777777" w:rsidR="00D760C4" w:rsidRPr="008A68E6" w:rsidRDefault="00D760C4" w:rsidP="008A68E6">
      <w:pPr>
        <w:rPr>
          <w:i/>
          <w:iCs/>
        </w:rPr>
      </w:pPr>
      <w:r w:rsidRPr="008A68E6">
        <w:rPr>
          <w:i/>
          <w:iCs/>
        </w:rPr>
        <w:t xml:space="preserve">Die </w:t>
      </w:r>
      <w:proofErr w:type="spellStart"/>
      <w:r w:rsidRPr="008A68E6">
        <w:rPr>
          <w:i/>
          <w:iCs/>
        </w:rPr>
        <w:t>GoBD</w:t>
      </w:r>
      <w:proofErr w:type="spellEnd"/>
      <w:r w:rsidRPr="008A68E6">
        <w:rPr>
          <w:i/>
          <w:iCs/>
        </w:rPr>
        <w:t xml:space="preserve"> fordern in </w:t>
      </w:r>
      <w:proofErr w:type="spellStart"/>
      <w:r w:rsidRPr="008A68E6">
        <w:rPr>
          <w:i/>
          <w:iCs/>
        </w:rPr>
        <w:t>Rz</w:t>
      </w:r>
      <w:proofErr w:type="spellEnd"/>
      <w:r w:rsidRPr="008A68E6">
        <w:rPr>
          <w:i/>
          <w:iCs/>
        </w:rPr>
        <w:t>. 68 bei Papierbelegen eine Sicherung der vollständigen und geordneten Ablage z.B. durch laufende Nummerierung der eingehenden und ausgehenden Lieferscheine und Rechnungen, durch laufende Ablage in besonderen Mappen und Ordnern, durch zeitgerechte Erfassung in Grund(buch)</w:t>
      </w:r>
      <w:proofErr w:type="spellStart"/>
      <w:r w:rsidRPr="008A68E6">
        <w:rPr>
          <w:i/>
          <w:iCs/>
        </w:rPr>
        <w:t>aufzeichnungen</w:t>
      </w:r>
      <w:proofErr w:type="spellEnd"/>
      <w:r w:rsidRPr="008A68E6">
        <w:rPr>
          <w:i/>
          <w:iCs/>
        </w:rPr>
        <w:t xml:space="preserve"> oder durch laufende Vergabe eines Barcodes und anschließendes Scannen. Die Belegsicherung kann organisatorisch und technisch mit der Zuordnung zwischen Beleg und Grund(buch)</w:t>
      </w:r>
      <w:proofErr w:type="spellStart"/>
      <w:r w:rsidRPr="008A68E6">
        <w:rPr>
          <w:i/>
          <w:iCs/>
        </w:rPr>
        <w:t>aufzeichnung</w:t>
      </w:r>
      <w:proofErr w:type="spellEnd"/>
      <w:r w:rsidRPr="008A68E6">
        <w:rPr>
          <w:i/>
          <w:iCs/>
        </w:rPr>
        <w:t xml:space="preserve"> oder Buchung verbunden werden.</w:t>
      </w:r>
    </w:p>
    <w:p w14:paraId="4B3046B2" w14:textId="77777777" w:rsidR="00D760C4" w:rsidRDefault="00D760C4" w:rsidP="008A68E6">
      <w:pPr>
        <w:tabs>
          <w:tab w:val="left" w:pos="567"/>
        </w:tabs>
        <w:rPr>
          <w:rFonts w:cs="Arial"/>
        </w:rPr>
      </w:pPr>
    </w:p>
    <w:p w14:paraId="19CA619C" w14:textId="77777777" w:rsidR="002C43F4" w:rsidRPr="002C43F4" w:rsidRDefault="00D760C4" w:rsidP="00CE38AD">
      <w:pPr>
        <w:numPr>
          <w:ilvl w:val="0"/>
          <w:numId w:val="12"/>
        </w:numPr>
        <w:tabs>
          <w:tab w:val="left" w:pos="538"/>
          <w:tab w:val="left" w:pos="567"/>
        </w:tabs>
        <w:ind w:left="567" w:hanging="567"/>
        <w:rPr>
          <w:rFonts w:cs="Arial"/>
          <w:color w:val="000000"/>
        </w:rPr>
      </w:pPr>
      <w:r w:rsidRPr="00CF6C17">
        <w:rPr>
          <w:rFonts w:cs="Arial"/>
        </w:rPr>
        <w:t>Die Ablage der papierhaften Belege erfolgt an</w:t>
      </w:r>
      <w:r w:rsidR="007F40DB">
        <w:rPr>
          <w:rFonts w:cs="Arial"/>
        </w:rPr>
        <w:t xml:space="preserve"> folgende(n/m) Ort(en)</w:t>
      </w:r>
      <w:r w:rsidRPr="00CF6C17">
        <w:rPr>
          <w:rFonts w:cs="Arial"/>
        </w:rPr>
        <w:t>:</w:t>
      </w:r>
    </w:p>
    <w:p w14:paraId="5D6650EB" w14:textId="77777777" w:rsidR="002C43F4" w:rsidRDefault="002C43F4" w:rsidP="008A68E6">
      <w:pPr>
        <w:tabs>
          <w:tab w:val="left" w:pos="567"/>
        </w:tabs>
        <w:rPr>
          <w:rFonts w:cs="Arial"/>
        </w:rPr>
      </w:pPr>
    </w:p>
    <w:p w14:paraId="1614E825" w14:textId="3FE447F7" w:rsidR="00D760C4" w:rsidRPr="00131C2F" w:rsidRDefault="00C506F8" w:rsidP="003200AF">
      <w:pPr>
        <w:tabs>
          <w:tab w:val="left" w:pos="538"/>
          <w:tab w:val="left" w:pos="567"/>
        </w:tabs>
        <w:rPr>
          <w:rFonts w:cs="Arial"/>
          <w:color w:val="000000"/>
        </w:rPr>
      </w:pPr>
      <w:r w:rsidRPr="00C506F8">
        <w:rPr>
          <w:rFonts w:cs="Arial"/>
          <w:vanish/>
          <w:color w:val="000000"/>
        </w:rPr>
        <w:t>&lt;</w:t>
      </w:r>
      <w:proofErr w:type="spellStart"/>
      <w:r w:rsidRPr="00C506F8">
        <w:rPr>
          <w:rFonts w:cs="Arial"/>
          <w:vanish/>
          <w:color w:val="000000"/>
        </w:rPr>
        <w:t>import_verf_doku</w:t>
      </w:r>
      <w:proofErr w:type="spellEnd"/>
      <w:r w:rsidRPr="00C506F8">
        <w:rPr>
          <w:rFonts w:cs="Arial"/>
          <w:vanish/>
          <w:color w:val="000000"/>
        </w:rPr>
        <w:t xml:space="preserve"> AblageOriginärpapierhafteBelege_z1_s2_listbullet&gt;&lt;/import_verf_doku&gt;</w:t>
      </w:r>
    </w:p>
    <w:p w14:paraId="3B1A7FE0" w14:textId="77777777" w:rsidR="00D760C4" w:rsidRDefault="00D760C4" w:rsidP="008A68E6">
      <w:pPr>
        <w:tabs>
          <w:tab w:val="left" w:pos="567"/>
        </w:tabs>
        <w:rPr>
          <w:rFonts w:cs="Arial"/>
        </w:rPr>
      </w:pPr>
    </w:p>
    <w:p w14:paraId="0D7BA089" w14:textId="596F6F75" w:rsidR="00E00AD1" w:rsidRDefault="00D760C4" w:rsidP="00CE38AD">
      <w:pPr>
        <w:numPr>
          <w:ilvl w:val="0"/>
          <w:numId w:val="12"/>
        </w:numPr>
        <w:tabs>
          <w:tab w:val="left" w:pos="567"/>
        </w:tabs>
        <w:ind w:left="567" w:hanging="567"/>
        <w:rPr>
          <w:rFonts w:cs="Arial"/>
        </w:rPr>
      </w:pPr>
      <w:r w:rsidRPr="00B14127">
        <w:rPr>
          <w:rFonts w:cs="Arial"/>
        </w:rPr>
        <w:t>Die Ablage der papierhaften Belege erfolgt unter Einsatz folgender Hilfsmittel:</w:t>
      </w:r>
    </w:p>
    <w:p w14:paraId="2313B0A0" w14:textId="77777777" w:rsidR="00FA7CCA" w:rsidRPr="00B14127" w:rsidRDefault="00FA7CCA" w:rsidP="00FA7CCA">
      <w:pPr>
        <w:tabs>
          <w:tab w:val="left" w:pos="567"/>
        </w:tabs>
        <w:rPr>
          <w:rFonts w:cs="Arial"/>
        </w:rPr>
      </w:pPr>
    </w:p>
    <w:p w14:paraId="235A0C2F" w14:textId="33A99F94" w:rsidR="00E00AD1" w:rsidRPr="007F40DB" w:rsidRDefault="00E00AD1" w:rsidP="003200AF">
      <w:pPr>
        <w:tabs>
          <w:tab w:val="left" w:pos="567"/>
        </w:tabs>
        <w:rPr>
          <w:rFonts w:cs="Arial"/>
          <w:color w:val="000000"/>
        </w:rPr>
      </w:pPr>
      <w:r w:rsidRPr="00E00AD1">
        <w:rPr>
          <w:rFonts w:cs="Arial"/>
          <w:vanish/>
          <w:color w:val="000000"/>
        </w:rPr>
        <w:t>&lt;</w:t>
      </w:r>
      <w:proofErr w:type="spellStart"/>
      <w:r w:rsidRPr="00E00AD1">
        <w:rPr>
          <w:rFonts w:cs="Arial"/>
          <w:vanish/>
          <w:color w:val="000000"/>
        </w:rPr>
        <w:t>import_verf_doku</w:t>
      </w:r>
      <w:proofErr w:type="spellEnd"/>
      <w:r w:rsidRPr="00E00AD1">
        <w:rPr>
          <w:rFonts w:cs="Arial"/>
          <w:vanish/>
          <w:color w:val="000000"/>
        </w:rPr>
        <w:t xml:space="preserve"> AblageOriginärpapierhafteBelege_z$AblPapHilfs_listbullet&gt;&lt;/import_verf_doku&gt;</w:t>
      </w:r>
    </w:p>
    <w:p w14:paraId="1E59B918" w14:textId="731E8DEE" w:rsidR="001E40AC" w:rsidRPr="007F40DB" w:rsidRDefault="00B14127" w:rsidP="00B14127">
      <w:pPr>
        <w:tabs>
          <w:tab w:val="left" w:pos="567"/>
        </w:tabs>
        <w:rPr>
          <w:rFonts w:cs="Arial"/>
        </w:rPr>
      </w:pPr>
      <w:commentRangeStart w:id="20"/>
      <w:commentRangeEnd w:id="20"/>
      <w:r w:rsidRPr="00CF6C17">
        <w:rPr>
          <w:rStyle w:val="Kommentarzeichen"/>
          <w:rFonts w:cs="Arial"/>
        </w:rPr>
        <w:commentReference w:id="20"/>
      </w:r>
    </w:p>
    <w:p w14:paraId="1FD30140" w14:textId="29360794" w:rsidR="00852608" w:rsidRDefault="00D760C4" w:rsidP="00CE38AD">
      <w:pPr>
        <w:numPr>
          <w:ilvl w:val="0"/>
          <w:numId w:val="12"/>
        </w:numPr>
        <w:ind w:left="567" w:hanging="567"/>
        <w:rPr>
          <w:rFonts w:cs="Arial"/>
        </w:rPr>
      </w:pPr>
      <w:r w:rsidRPr="00CF6C17">
        <w:rPr>
          <w:rFonts w:cs="Arial"/>
        </w:rPr>
        <w:t>Sachliche Ordnung der papierhaften Belege durch Unterteilung nach folgenden</w:t>
      </w:r>
      <w:r w:rsidR="00852608">
        <w:rPr>
          <w:rFonts w:cs="Arial"/>
        </w:rPr>
        <w:t>:</w:t>
      </w:r>
    </w:p>
    <w:p w14:paraId="464169C0" w14:textId="77777777" w:rsidR="00852608" w:rsidRDefault="00852608" w:rsidP="008A68E6">
      <w:pPr>
        <w:tabs>
          <w:tab w:val="left" w:pos="567"/>
        </w:tabs>
        <w:rPr>
          <w:rFonts w:cs="Arial"/>
        </w:rPr>
      </w:pPr>
    </w:p>
    <w:p w14:paraId="474F3565" w14:textId="0D5BCA3C" w:rsidR="00D760C4" w:rsidRPr="00B14127" w:rsidRDefault="003C67CA" w:rsidP="008A68E6">
      <w:pPr>
        <w:rPr>
          <w:rFonts w:cs="Arial"/>
        </w:rPr>
      </w:pPr>
      <w:r w:rsidRPr="003C67CA">
        <w:rPr>
          <w:rFonts w:cs="Arial"/>
          <w:vanish/>
        </w:rPr>
        <w:t>&lt;</w:t>
      </w:r>
      <w:proofErr w:type="spellStart"/>
      <w:r w:rsidRPr="003C67CA">
        <w:rPr>
          <w:rFonts w:cs="Arial"/>
          <w:vanish/>
        </w:rPr>
        <w:t>import_verf_doku</w:t>
      </w:r>
      <w:proofErr w:type="spellEnd"/>
      <w:r w:rsidRPr="003C67CA">
        <w:rPr>
          <w:rFonts w:cs="Arial"/>
          <w:vanish/>
        </w:rPr>
        <w:t xml:space="preserve"> SachlicheKriterien_z2_checkedtable2_scoc&gt;&lt;/</w:t>
      </w:r>
      <w:proofErr w:type="spellStart"/>
      <w:r w:rsidRPr="003C67CA">
        <w:rPr>
          <w:rFonts w:cs="Arial"/>
          <w:vanish/>
        </w:rPr>
        <w:t>import_verf_doku</w:t>
      </w:r>
      <w:proofErr w:type="spellEnd"/>
      <w:r w:rsidRPr="003C67CA">
        <w:rPr>
          <w:rFonts w:cs="Arial"/>
          <w:vanish/>
        </w:rPr>
        <w:t>&gt;</w:t>
      </w:r>
    </w:p>
    <w:p w14:paraId="51A0D6AF" w14:textId="77777777" w:rsidR="00906E02" w:rsidRPr="002802DA" w:rsidRDefault="00906E02" w:rsidP="008A68E6">
      <w:pPr>
        <w:tabs>
          <w:tab w:val="left" w:pos="567"/>
        </w:tabs>
        <w:rPr>
          <w:rFonts w:cs="Arial"/>
        </w:rPr>
      </w:pPr>
    </w:p>
    <w:p w14:paraId="1CC64A70" w14:textId="269AB451" w:rsidR="00D760C4" w:rsidRDefault="00D760C4" w:rsidP="00CE38AD">
      <w:pPr>
        <w:numPr>
          <w:ilvl w:val="0"/>
          <w:numId w:val="12"/>
        </w:numPr>
        <w:ind w:left="567" w:hanging="567"/>
        <w:rPr>
          <w:rFonts w:cs="Arial"/>
        </w:rPr>
      </w:pPr>
      <w:r w:rsidRPr="00CF6C17">
        <w:rPr>
          <w:rFonts w:cs="Arial"/>
        </w:rPr>
        <w:t>Zeitliche Ordnung der papierhaften Belege innerhalb der genannten Unterteilung und übergreifend:</w:t>
      </w:r>
    </w:p>
    <w:p w14:paraId="7805A01D" w14:textId="77777777" w:rsidR="008E3359" w:rsidRDefault="008E3359" w:rsidP="008A68E6">
      <w:pPr>
        <w:tabs>
          <w:tab w:val="left" w:pos="567"/>
        </w:tabs>
        <w:rPr>
          <w:rFonts w:cs="Arial"/>
        </w:rPr>
      </w:pPr>
    </w:p>
    <w:p w14:paraId="7E225ACA" w14:textId="156A0EA1" w:rsidR="00D760C4" w:rsidRDefault="00D760C4" w:rsidP="00EE61B8">
      <w:pPr>
        <w:numPr>
          <w:ilvl w:val="0"/>
          <w:numId w:val="5"/>
        </w:numPr>
        <w:tabs>
          <w:tab w:val="left" w:pos="851"/>
        </w:tabs>
        <w:suppressAutoHyphens/>
        <w:ind w:hanging="363"/>
        <w:rPr>
          <w:rFonts w:cs="Arial"/>
        </w:rPr>
      </w:pPr>
      <w:r w:rsidRPr="00CF6C17">
        <w:rPr>
          <w:rFonts w:cs="Arial"/>
        </w:rPr>
        <w:t xml:space="preserve">Übergreifend nach </w:t>
      </w:r>
      <w:r w:rsidR="007F40DB" w:rsidRPr="007F40DB">
        <w:rPr>
          <w:rFonts w:cs="Arial"/>
          <w:vanish/>
        </w:rPr>
        <w:t>&lt;</w:t>
      </w:r>
      <w:proofErr w:type="spellStart"/>
      <w:r w:rsidR="007F40DB" w:rsidRPr="007F40DB">
        <w:rPr>
          <w:rFonts w:cs="Arial"/>
          <w:vanish/>
        </w:rPr>
        <w:t>import_verf_doku</w:t>
      </w:r>
      <w:proofErr w:type="spellEnd"/>
      <w:r w:rsidR="007F40DB" w:rsidRPr="007F40DB">
        <w:rPr>
          <w:rFonts w:cs="Arial"/>
          <w:vanish/>
        </w:rPr>
        <w:t xml:space="preserve"> ÜbergeordneteKriterien_z$4.1_scoc&gt;&lt;/</w:t>
      </w:r>
      <w:proofErr w:type="spellStart"/>
      <w:r w:rsidR="007F40DB" w:rsidRPr="007F40DB">
        <w:rPr>
          <w:rFonts w:cs="Arial"/>
          <w:vanish/>
        </w:rPr>
        <w:t>import_verf_doku</w:t>
      </w:r>
      <w:proofErr w:type="spellEnd"/>
      <w:r w:rsidR="007F40DB" w:rsidRPr="007F40DB">
        <w:rPr>
          <w:rFonts w:cs="Arial"/>
          <w:vanish/>
        </w:rPr>
        <w:t>&gt;</w:t>
      </w:r>
      <w:r w:rsidR="00FA7CCA" w:rsidRPr="00FA7CCA">
        <w:rPr>
          <w:rFonts w:cs="Arial"/>
        </w:rPr>
        <w:t>.</w:t>
      </w:r>
    </w:p>
    <w:p w14:paraId="095E8527" w14:textId="20BFFE1F" w:rsidR="00B8241D" w:rsidRPr="00B8241D" w:rsidRDefault="00B8241D" w:rsidP="00EE61B8">
      <w:pPr>
        <w:tabs>
          <w:tab w:val="left" w:pos="851"/>
        </w:tabs>
        <w:suppressAutoHyphens/>
        <w:rPr>
          <w:rFonts w:cs="Arial"/>
          <w:vanish/>
        </w:rPr>
      </w:pPr>
      <w:r w:rsidRPr="00B8241D">
        <w:rPr>
          <w:rFonts w:cs="Arial"/>
          <w:vanish/>
        </w:rPr>
        <w:t>&lt;</w:t>
      </w:r>
      <w:proofErr w:type="spellStart"/>
      <w:r w:rsidRPr="00B8241D">
        <w:rPr>
          <w:rFonts w:cs="Arial"/>
          <w:vanish/>
        </w:rPr>
        <w:t>import_verf_doku</w:t>
      </w:r>
      <w:proofErr w:type="spellEnd"/>
      <w:r w:rsidRPr="00B8241D">
        <w:rPr>
          <w:rFonts w:cs="Arial"/>
          <w:vanish/>
        </w:rPr>
        <w:t xml:space="preserve"> AlternativeUnterscheidung_z2_s4_listbullet_pattern:Innerhalb jedes !*#ÜbergeordneteKriterien_z$4.1_scoc#*!es zunächst nach Unterperioden in Form von !*#Unterkriterien_z2_scoc#*! und dann nach der oben dargestellten, sachlichen Ordnung.&gt;&lt;/</w:t>
      </w:r>
      <w:proofErr w:type="spellStart"/>
      <w:r w:rsidRPr="00B8241D">
        <w:rPr>
          <w:rFonts w:cs="Arial"/>
          <w:vanish/>
        </w:rPr>
        <w:t>import_verf_doku</w:t>
      </w:r>
      <w:proofErr w:type="spellEnd"/>
      <w:r w:rsidRPr="00B8241D">
        <w:rPr>
          <w:rFonts w:cs="Arial"/>
          <w:vanish/>
        </w:rPr>
        <w:t>&gt;</w:t>
      </w:r>
    </w:p>
    <w:p w14:paraId="61CE41E4" w14:textId="320A71C3" w:rsidR="00B8241D" w:rsidRPr="0093531C" w:rsidRDefault="00357D39" w:rsidP="00EE61B8">
      <w:pPr>
        <w:tabs>
          <w:tab w:val="left" w:pos="851"/>
        </w:tabs>
        <w:suppressAutoHyphens/>
        <w:rPr>
          <w:rFonts w:cs="Arial"/>
        </w:rPr>
      </w:pPr>
      <w:r w:rsidRPr="0093531C">
        <w:rPr>
          <w:rFonts w:cs="Arial"/>
          <w:vanish/>
        </w:rPr>
        <w:t>&lt;</w:t>
      </w:r>
      <w:proofErr w:type="spellStart"/>
      <w:r w:rsidRPr="0093531C">
        <w:rPr>
          <w:rFonts w:cs="Arial"/>
          <w:vanish/>
        </w:rPr>
        <w:t>import_verf_doku</w:t>
      </w:r>
      <w:proofErr w:type="spellEnd"/>
      <w:r w:rsidRPr="0093531C">
        <w:rPr>
          <w:rFonts w:cs="Arial"/>
          <w:vanish/>
        </w:rPr>
        <w:t xml:space="preserve"> AlternativeUnterscheidung_z2_s5_listbullet_pattern:Innerhalb jedes !*#ÜbergeordneteKriterien_z$4.1_scoc#*!es zunächst nach der oben dargestellten, sachlichen Ordnung und dann nach Unterperioden in Form von !*#Unterkriterien_z2_scoc#*!.&gt;&lt;/import_verf_doku&gt;</w:t>
      </w:r>
      <w:commentRangeStart w:id="21"/>
      <w:commentRangeEnd w:id="21"/>
      <w:r w:rsidR="001E40AC">
        <w:rPr>
          <w:rStyle w:val="Kommentarzeichen"/>
        </w:rPr>
        <w:commentReference w:id="21"/>
      </w:r>
      <w:r w:rsidR="0093531C">
        <w:rPr>
          <w:rFonts w:cs="Arial"/>
          <w:vanish/>
        </w:rPr>
        <w:t xml:space="preserve"> </w:t>
      </w:r>
    </w:p>
    <w:p w14:paraId="1290C301" w14:textId="77777777" w:rsidR="0093531C" w:rsidRPr="0093531C" w:rsidRDefault="0093531C" w:rsidP="008A68E6">
      <w:pPr>
        <w:tabs>
          <w:tab w:val="left" w:pos="567"/>
        </w:tabs>
        <w:rPr>
          <w:rFonts w:cs="Arial"/>
        </w:rPr>
      </w:pPr>
    </w:p>
    <w:p w14:paraId="68A5B752" w14:textId="77777777" w:rsidR="00D760C4" w:rsidRPr="00CF6C17" w:rsidRDefault="00D760C4" w:rsidP="00495077">
      <w:pPr>
        <w:pStyle w:val="berschrift3"/>
        <w:numPr>
          <w:ilvl w:val="2"/>
          <w:numId w:val="11"/>
        </w:numPr>
        <w:ind w:left="851" w:hanging="851"/>
      </w:pPr>
      <w:bookmarkStart w:id="22" w:name="_Toc418606350"/>
      <w:bookmarkStart w:id="23" w:name="_Toc418607345"/>
      <w:bookmarkStart w:id="24" w:name="_Toc427605136"/>
      <w:r w:rsidRPr="00CF6C17">
        <w:t>Turnus der Belegsicherung durch geordnete Ablage</w:t>
      </w:r>
      <w:bookmarkEnd w:id="22"/>
      <w:bookmarkEnd w:id="23"/>
      <w:bookmarkEnd w:id="24"/>
    </w:p>
    <w:p w14:paraId="3876B46F" w14:textId="77777777" w:rsidR="00D760C4" w:rsidRPr="00CF6C17" w:rsidRDefault="00D760C4" w:rsidP="008A68E6">
      <w:pPr>
        <w:spacing w:before="240"/>
      </w:pPr>
    </w:p>
    <w:p w14:paraId="3CF4D287" w14:textId="340F4FB3" w:rsidR="00D760C4" w:rsidRPr="00CF6C17" w:rsidRDefault="00D760C4" w:rsidP="005939D4">
      <w:pPr>
        <w:numPr>
          <w:ilvl w:val="0"/>
          <w:numId w:val="18"/>
        </w:numPr>
        <w:ind w:left="567" w:hanging="567"/>
        <w:rPr>
          <w:rFonts w:cs="Arial"/>
          <w:color w:val="000000"/>
        </w:rPr>
      </w:pPr>
      <w:commentRangeStart w:id="25"/>
      <w:r w:rsidRPr="00CF6C17">
        <w:rPr>
          <w:rFonts w:cs="Arial"/>
        </w:rPr>
        <w:t>Im</w:t>
      </w:r>
      <w:commentRangeEnd w:id="25"/>
      <w:r w:rsidR="00B14127">
        <w:rPr>
          <w:rStyle w:val="Kommentarzeichen"/>
        </w:rPr>
        <w:commentReference w:id="25"/>
      </w:r>
      <w:r w:rsidRPr="00CF6C17">
        <w:rPr>
          <w:rFonts w:cs="Arial"/>
        </w:rPr>
        <w:t xml:space="preserve"> Hinblick auf die Anforderungen an die Zeitnähe der Belegerstellung und/oder -ablage wird folgender </w:t>
      </w:r>
      <w:commentRangeStart w:id="26"/>
      <w:r w:rsidRPr="00CF6C17">
        <w:rPr>
          <w:rFonts w:cs="Arial"/>
        </w:rPr>
        <w:t>T</w:t>
      </w:r>
      <w:commentRangeEnd w:id="26"/>
      <w:r w:rsidR="00691612">
        <w:rPr>
          <w:rStyle w:val="Kommentarzeichen"/>
        </w:rPr>
        <w:commentReference w:id="26"/>
      </w:r>
      <w:r w:rsidRPr="00CF6C17">
        <w:rPr>
          <w:rFonts w:cs="Arial"/>
        </w:rPr>
        <w:t>urnus gewählt:</w:t>
      </w:r>
    </w:p>
    <w:p w14:paraId="173D5478" w14:textId="06626E2F" w:rsidR="00D760C4" w:rsidRDefault="00D760C4" w:rsidP="008A68E6"/>
    <w:p w14:paraId="0929A7F7" w14:textId="7E84DF64" w:rsidR="00691612" w:rsidRPr="00691612" w:rsidRDefault="00691612" w:rsidP="003200AF">
      <w:pPr>
        <w:tabs>
          <w:tab w:val="left" w:pos="993"/>
        </w:tabs>
        <w:suppressAutoHyphens/>
        <w:rPr>
          <w:rFonts w:cs="Arial"/>
          <w:vanish/>
          <w:color w:val="000000"/>
        </w:rPr>
      </w:pPr>
      <w:r w:rsidRPr="00691612">
        <w:rPr>
          <w:rFonts w:cs="Arial"/>
          <w:vanish/>
          <w:color w:val="000000"/>
        </w:rPr>
        <w:t>&lt;</w:t>
      </w:r>
      <w:proofErr w:type="spellStart"/>
      <w:r w:rsidRPr="00691612">
        <w:rPr>
          <w:rFonts w:cs="Arial"/>
          <w:vanish/>
          <w:color w:val="000000"/>
        </w:rPr>
        <w:t>import_verf_doku</w:t>
      </w:r>
      <w:proofErr w:type="spellEnd"/>
      <w:r w:rsidRPr="00691612">
        <w:rPr>
          <w:rFonts w:cs="Arial"/>
          <w:vanish/>
          <w:color w:val="000000"/>
        </w:rPr>
        <w:t xml:space="preserve"> Belegsicherung_z$TurBelErAb_s3_listbullet&gt;&lt;/</w:t>
      </w:r>
      <w:proofErr w:type="spellStart"/>
      <w:r w:rsidRPr="00691612">
        <w:rPr>
          <w:rFonts w:cs="Arial"/>
          <w:vanish/>
          <w:color w:val="000000"/>
        </w:rPr>
        <w:t>import_verf_doku</w:t>
      </w:r>
      <w:proofErr w:type="spellEnd"/>
      <w:r w:rsidRPr="00691612">
        <w:rPr>
          <w:rFonts w:cs="Arial"/>
          <w:vanish/>
          <w:color w:val="000000"/>
        </w:rPr>
        <w:t>&gt;</w:t>
      </w:r>
    </w:p>
    <w:p w14:paraId="26DE47C0" w14:textId="77777777" w:rsidR="00D760C4" w:rsidRPr="00CF6C17" w:rsidRDefault="00D760C4" w:rsidP="008A68E6"/>
    <w:p w14:paraId="38736785" w14:textId="77777777" w:rsidR="00D760C4" w:rsidRPr="00CF6C17" w:rsidRDefault="00D760C4" w:rsidP="00495077">
      <w:pPr>
        <w:pStyle w:val="berschrift3"/>
        <w:numPr>
          <w:ilvl w:val="2"/>
          <w:numId w:val="11"/>
        </w:numPr>
        <w:ind w:left="851" w:hanging="851"/>
      </w:pPr>
      <w:bookmarkStart w:id="27" w:name="_Toc418606351"/>
      <w:bookmarkStart w:id="28" w:name="_Toc418607346"/>
      <w:bookmarkStart w:id="29" w:name="_Toc427605137"/>
      <w:r w:rsidRPr="00CF6C17">
        <w:lastRenderedPageBreak/>
        <w:t>Maßnahmen zur Sicherung der Belege gegen Verlust, Änderung und Untergang</w:t>
      </w:r>
      <w:bookmarkEnd w:id="27"/>
      <w:bookmarkEnd w:id="28"/>
      <w:bookmarkEnd w:id="29"/>
    </w:p>
    <w:p w14:paraId="3E5719D5" w14:textId="77777777" w:rsidR="00D760C4" w:rsidRPr="008A68E6" w:rsidRDefault="00D760C4" w:rsidP="000D662E">
      <w:pPr>
        <w:spacing w:before="240"/>
      </w:pPr>
    </w:p>
    <w:p w14:paraId="2E86C2EB" w14:textId="4E3B1E32" w:rsidR="00D760C4" w:rsidRPr="00CF6C17" w:rsidRDefault="00D760C4" w:rsidP="005939D4">
      <w:pPr>
        <w:numPr>
          <w:ilvl w:val="0"/>
          <w:numId w:val="19"/>
        </w:numPr>
        <w:ind w:left="567" w:hanging="567"/>
        <w:rPr>
          <w:rFonts w:cs="Arial"/>
        </w:rPr>
      </w:pPr>
      <w:r w:rsidRPr="00CF6C17">
        <w:rPr>
          <w:rFonts w:cs="Arial"/>
        </w:rPr>
        <w:t>Die Papierbelege müssen gegen Verlust, Änderung und Untergang geschützt werden. Dies kann durch eine Kombination aus technischen und organisatorischen Maßnahmen erfolgen.</w:t>
      </w:r>
    </w:p>
    <w:p w14:paraId="02F0703D" w14:textId="77777777" w:rsidR="00D760C4" w:rsidRPr="00CF6C17" w:rsidRDefault="00D760C4" w:rsidP="008A68E6">
      <w:pPr>
        <w:rPr>
          <w:rFonts w:cs="Arial"/>
        </w:rPr>
      </w:pPr>
    </w:p>
    <w:p w14:paraId="5D0E96D8" w14:textId="3602F17E" w:rsidR="00D760C4" w:rsidRDefault="00D760C4" w:rsidP="005939D4">
      <w:pPr>
        <w:numPr>
          <w:ilvl w:val="0"/>
          <w:numId w:val="19"/>
        </w:numPr>
        <w:ind w:left="567" w:hanging="567"/>
        <w:rPr>
          <w:rFonts w:cs="Arial"/>
        </w:rPr>
      </w:pPr>
      <w:commentRangeStart w:id="30"/>
      <w:r w:rsidRPr="00CF6C17">
        <w:rPr>
          <w:rFonts w:cs="Arial"/>
        </w:rPr>
        <w:t>Folgende Maßnahmen werden zur Sicherung der Papierbelege gegen Verlust, Änderung und Untergang dauerhaft ergriffen:</w:t>
      </w:r>
      <w:commentRangeEnd w:id="30"/>
      <w:r w:rsidRPr="00CF6C17">
        <w:rPr>
          <w:rStyle w:val="Kommentarzeichen"/>
          <w:rFonts w:cs="Arial"/>
        </w:rPr>
        <w:commentReference w:id="30"/>
      </w:r>
    </w:p>
    <w:p w14:paraId="5B0E86D6" w14:textId="7AC9AB41" w:rsidR="007378BE" w:rsidRDefault="007378BE" w:rsidP="008A68E6">
      <w:pPr>
        <w:rPr>
          <w:rFonts w:cs="Arial"/>
        </w:rPr>
      </w:pPr>
    </w:p>
    <w:p w14:paraId="25BBDDF1" w14:textId="4A7B0BF8" w:rsidR="007378BE" w:rsidRPr="00D67CDB" w:rsidRDefault="007378BE" w:rsidP="003200AF">
      <w:pPr>
        <w:rPr>
          <w:rFonts w:cs="Arial"/>
        </w:rPr>
      </w:pPr>
      <w:r w:rsidRPr="007378BE">
        <w:rPr>
          <w:rFonts w:cs="Arial"/>
          <w:vanish/>
        </w:rPr>
        <w:t>&lt;</w:t>
      </w:r>
      <w:proofErr w:type="spellStart"/>
      <w:r w:rsidRPr="007378BE">
        <w:rPr>
          <w:rFonts w:cs="Arial"/>
          <w:vanish/>
        </w:rPr>
        <w:t>import_verf_doku</w:t>
      </w:r>
      <w:proofErr w:type="spellEnd"/>
      <w:r w:rsidRPr="007378BE">
        <w:rPr>
          <w:rFonts w:cs="Arial"/>
          <w:vanish/>
        </w:rPr>
        <w:t xml:space="preserve"> Belegsicherung_zv$AufVerOrt_zb$HanAn_s3_listbullet&gt;&lt;/import_verf_doku&gt;</w:t>
      </w:r>
    </w:p>
    <w:p w14:paraId="73702E12" w14:textId="77777777" w:rsidR="007378BE" w:rsidRPr="00CF6C17" w:rsidRDefault="007378BE" w:rsidP="008A68E6">
      <w:pPr>
        <w:rPr>
          <w:rFonts w:cs="Arial"/>
        </w:rPr>
      </w:pPr>
    </w:p>
    <w:p w14:paraId="432B5697" w14:textId="24C480D8" w:rsidR="00D760C4" w:rsidRPr="00CF6C17" w:rsidRDefault="00D760C4" w:rsidP="005939D4">
      <w:pPr>
        <w:numPr>
          <w:ilvl w:val="0"/>
          <w:numId w:val="19"/>
        </w:numPr>
        <w:ind w:left="567" w:hanging="567"/>
        <w:rPr>
          <w:rFonts w:cs="Arial"/>
        </w:rPr>
      </w:pPr>
      <w:r w:rsidRPr="00CF6C17">
        <w:rPr>
          <w:rFonts w:cs="Arial"/>
        </w:rPr>
        <w:t>Die Sicherung der Kassenbelege erfolgt zusätzlich durch tägliche Aufzeichnungen im Kassenbuch (§ 146 Absatz 1 Satz 2 AO).</w:t>
      </w:r>
    </w:p>
    <w:p w14:paraId="70A5C4D5" w14:textId="77777777" w:rsidR="00D760C4" w:rsidRPr="008A68E6" w:rsidRDefault="00D760C4" w:rsidP="00EE61B8">
      <w:pPr>
        <w:rPr>
          <w:rFonts w:cs="Arial"/>
        </w:rPr>
      </w:pPr>
    </w:p>
    <w:p w14:paraId="227D0163" w14:textId="77777777" w:rsidR="00D760C4" w:rsidRPr="00CF6C17" w:rsidRDefault="00D760C4" w:rsidP="00495077">
      <w:pPr>
        <w:pStyle w:val="berschrift3"/>
        <w:numPr>
          <w:ilvl w:val="2"/>
          <w:numId w:val="11"/>
        </w:numPr>
        <w:ind w:left="851" w:hanging="851"/>
      </w:pPr>
      <w:bookmarkStart w:id="31" w:name="_Toc418606352"/>
      <w:bookmarkStart w:id="32" w:name="_Toc418607347"/>
      <w:bookmarkStart w:id="33" w:name="_Toc427605138"/>
      <w:r w:rsidRPr="00CF6C17">
        <w:t>Aufbereitung der Belege für die weitere Bearbeitung (insb. Buchung)</w:t>
      </w:r>
      <w:bookmarkEnd w:id="31"/>
      <w:bookmarkEnd w:id="32"/>
      <w:bookmarkEnd w:id="33"/>
    </w:p>
    <w:p w14:paraId="30AAFCEC" w14:textId="77777777" w:rsidR="00D760C4" w:rsidRPr="008A68E6" w:rsidRDefault="00D760C4" w:rsidP="008A68E6">
      <w:pPr>
        <w:spacing w:before="240"/>
      </w:pPr>
    </w:p>
    <w:p w14:paraId="2AB5A7ED" w14:textId="21C23D1E" w:rsidR="00D760C4" w:rsidRPr="00CF6C17" w:rsidRDefault="00D760C4" w:rsidP="005939D4">
      <w:pPr>
        <w:numPr>
          <w:ilvl w:val="0"/>
          <w:numId w:val="20"/>
        </w:numPr>
        <w:ind w:left="567" w:hanging="567"/>
        <w:rPr>
          <w:rFonts w:cs="Arial"/>
        </w:rPr>
      </w:pPr>
      <w:r w:rsidRPr="00CF6C17">
        <w:rPr>
          <w:rFonts w:cs="Arial"/>
        </w:rPr>
        <w:t>Eine erfassungsgerechte Aufbereitung der Belege in Papierform für die Erfassung</w:t>
      </w:r>
      <w:r w:rsidR="00AE600A" w:rsidRPr="00AE600A">
        <w:rPr>
          <w:rFonts w:cs="Arial"/>
          <w:vanish/>
        </w:rPr>
        <w:t>&lt;</w:t>
      </w:r>
      <w:proofErr w:type="spellStart"/>
      <w:r w:rsidR="00AE600A" w:rsidRPr="00AE600A">
        <w:rPr>
          <w:rFonts w:cs="Arial"/>
          <w:vanish/>
        </w:rPr>
        <w:t>import_verf_doku</w:t>
      </w:r>
      <w:proofErr w:type="spellEnd"/>
      <w:r w:rsidR="00AE600A" w:rsidRPr="00AE600A">
        <w:rPr>
          <w:rFonts w:cs="Arial"/>
          <w:vanish/>
        </w:rPr>
        <w:t xml:space="preserve"> </w:t>
      </w:r>
      <w:proofErr w:type="spellStart"/>
      <w:r w:rsidR="00AE600A" w:rsidRPr="00AE600A">
        <w:rPr>
          <w:rFonts w:cs="Arial"/>
          <w:vanish/>
        </w:rPr>
        <w:t>AufbearbeitungderBelege_z$ErfAufbe_pattern</w:t>
      </w:r>
      <w:proofErr w:type="spellEnd"/>
      <w:r w:rsidR="00AE600A" w:rsidRPr="00AE600A">
        <w:rPr>
          <w:rFonts w:cs="Arial"/>
          <w:vanish/>
        </w:rPr>
        <w:t>: !#2#!&gt;&lt;/</w:t>
      </w:r>
      <w:proofErr w:type="spellStart"/>
      <w:r w:rsidR="00AE600A" w:rsidRPr="00AE600A">
        <w:rPr>
          <w:rFonts w:cs="Arial"/>
          <w:vanish/>
        </w:rPr>
        <w:t>import_verf_doku</w:t>
      </w:r>
      <w:proofErr w:type="spellEnd"/>
      <w:r w:rsidR="00AE600A" w:rsidRPr="00AE600A">
        <w:rPr>
          <w:rFonts w:cs="Arial"/>
          <w:vanish/>
        </w:rPr>
        <w:t>&gt;</w:t>
      </w:r>
      <w:r w:rsidR="000A750C" w:rsidRPr="0066673B">
        <w:rPr>
          <w:rFonts w:cs="Arial"/>
        </w:rPr>
        <w:t xml:space="preserve"> </w:t>
      </w:r>
      <w:r w:rsidRPr="00CF6C17">
        <w:rPr>
          <w:rFonts w:cs="Arial"/>
        </w:rPr>
        <w:t>ist sicherzustellen. Diese Aufbereitung ist insbesondere bei Fremdbelegen von Bedeutung, da kein Einfluss auf die Gestaltung der zugesandten Handels- und Geschäftsbriefe (z. B. Eingangsrechnungen) gegeben ist.</w:t>
      </w:r>
    </w:p>
    <w:p w14:paraId="15F7FFCC" w14:textId="77777777" w:rsidR="00D760C4" w:rsidRPr="00CF6C17" w:rsidRDefault="00D760C4" w:rsidP="00213513">
      <w:pPr>
        <w:rPr>
          <w:rFonts w:cs="Arial"/>
        </w:rPr>
      </w:pPr>
    </w:p>
    <w:p w14:paraId="661D00A3" w14:textId="06567208" w:rsidR="00D760C4" w:rsidRPr="00CF6C17" w:rsidRDefault="00D760C4" w:rsidP="005939D4">
      <w:pPr>
        <w:numPr>
          <w:ilvl w:val="0"/>
          <w:numId w:val="20"/>
        </w:numPr>
        <w:ind w:left="567" w:hanging="567"/>
        <w:rPr>
          <w:rFonts w:cs="Arial"/>
        </w:rPr>
      </w:pPr>
      <w:commentRangeStart w:id="34"/>
      <w:r w:rsidRPr="00CF6C17">
        <w:rPr>
          <w:rFonts w:cs="Arial"/>
        </w:rPr>
        <w:t xml:space="preserve">Spätestens </w:t>
      </w:r>
      <w:r w:rsidR="005940F5" w:rsidRPr="005940F5">
        <w:rPr>
          <w:rFonts w:cs="Arial"/>
          <w:vanish/>
        </w:rPr>
        <w:t>&lt;</w:t>
      </w:r>
      <w:proofErr w:type="spellStart"/>
      <w:r w:rsidR="005940F5" w:rsidRPr="005940F5">
        <w:rPr>
          <w:rFonts w:cs="Arial"/>
          <w:vanish/>
        </w:rPr>
        <w:t>import_verf_doku</w:t>
      </w:r>
      <w:proofErr w:type="spellEnd"/>
      <w:r w:rsidR="005940F5" w:rsidRPr="005940F5">
        <w:rPr>
          <w:rFonts w:cs="Arial"/>
          <w:vanish/>
        </w:rPr>
        <w:t xml:space="preserve"> AufbearbeitungderBelege_z$ZeitBelAufbe_s2&gt;&lt;/</w:t>
      </w:r>
      <w:proofErr w:type="spellStart"/>
      <w:r w:rsidR="005940F5" w:rsidRPr="005940F5">
        <w:rPr>
          <w:rFonts w:cs="Arial"/>
          <w:vanish/>
        </w:rPr>
        <w:t>import_verf_doku</w:t>
      </w:r>
      <w:proofErr w:type="spellEnd"/>
      <w:r w:rsidR="005940F5" w:rsidRPr="005940F5">
        <w:rPr>
          <w:rFonts w:cs="Arial"/>
          <w:vanish/>
        </w:rPr>
        <w:t>&gt;</w:t>
      </w:r>
      <w:r w:rsidRPr="00CF6C17">
        <w:rPr>
          <w:rFonts w:cs="Arial"/>
        </w:rPr>
        <w:t xml:space="preserve"> werden die in Kapitel 4.1.3, Absatz 4, genannten Angaben im Sinne einer buchungs- bzw. aufzeichnungstechnischen Belegaufbereitung vorgenommen bzw. ergänzt.</w:t>
      </w:r>
      <w:commentRangeEnd w:id="34"/>
      <w:r w:rsidRPr="00CF6C17">
        <w:rPr>
          <w:rFonts w:cs="Arial"/>
        </w:rPr>
        <w:commentReference w:id="34"/>
      </w:r>
    </w:p>
    <w:p w14:paraId="01AE4AA8" w14:textId="77777777" w:rsidR="00D760C4" w:rsidRPr="00CF6C17" w:rsidRDefault="00D760C4" w:rsidP="00213513">
      <w:pPr>
        <w:rPr>
          <w:rFonts w:cs="Arial"/>
        </w:rPr>
      </w:pPr>
    </w:p>
    <w:p w14:paraId="24EE3823" w14:textId="55A7ECDE" w:rsidR="00C4491E" w:rsidRDefault="00D760C4" w:rsidP="005939D4">
      <w:pPr>
        <w:numPr>
          <w:ilvl w:val="0"/>
          <w:numId w:val="20"/>
        </w:numPr>
        <w:ind w:left="567" w:hanging="567"/>
        <w:rPr>
          <w:rFonts w:cs="Arial"/>
        </w:rPr>
      </w:pPr>
      <w:commentRangeStart w:id="35"/>
      <w:r w:rsidRPr="00CF6C17">
        <w:rPr>
          <w:rFonts w:cs="Arial"/>
        </w:rPr>
        <w:t xml:space="preserve">Die </w:t>
      </w:r>
      <w:r w:rsidR="00163A4E" w:rsidRPr="00CF6C17">
        <w:rPr>
          <w:rFonts w:cs="Arial"/>
        </w:rPr>
        <w:t xml:space="preserve">technische und/oder logische Verknüpfung </w:t>
      </w:r>
      <w:r w:rsidRPr="00CF6C17">
        <w:rPr>
          <w:rFonts w:cs="Arial"/>
        </w:rPr>
        <w:t>des Belegs mit dem Buchungssatz wird wie folgt gewährleistet:</w:t>
      </w:r>
      <w:commentRangeEnd w:id="35"/>
      <w:r w:rsidRPr="00CF6C17">
        <w:rPr>
          <w:rStyle w:val="Kommentarzeichen"/>
          <w:rFonts w:cs="Arial"/>
        </w:rPr>
        <w:commentReference w:id="35"/>
      </w:r>
    </w:p>
    <w:p w14:paraId="617A7E5F" w14:textId="3773C84E" w:rsidR="00C4491E" w:rsidRDefault="00C4491E" w:rsidP="00213513">
      <w:pPr>
        <w:rPr>
          <w:rFonts w:cs="Arial"/>
        </w:rPr>
      </w:pPr>
    </w:p>
    <w:p w14:paraId="6FD81EEA" w14:textId="476C981E" w:rsidR="00C4491E" w:rsidRPr="000A45CA" w:rsidRDefault="00407BC0" w:rsidP="003200AF">
      <w:pPr>
        <w:rPr>
          <w:rFonts w:cs="Arial"/>
        </w:rPr>
      </w:pPr>
      <w:r w:rsidRPr="00407BC0">
        <w:rPr>
          <w:rFonts w:cs="Arial"/>
          <w:vanish/>
        </w:rPr>
        <w:t>&lt;</w:t>
      </w:r>
      <w:proofErr w:type="spellStart"/>
      <w:r w:rsidRPr="00407BC0">
        <w:rPr>
          <w:rFonts w:cs="Arial"/>
          <w:vanish/>
        </w:rPr>
        <w:t>import_verf_doku</w:t>
      </w:r>
      <w:proofErr w:type="spellEnd"/>
      <w:r w:rsidRPr="00407BC0">
        <w:rPr>
          <w:rFonts w:cs="Arial"/>
          <w:vanish/>
        </w:rPr>
        <w:t xml:space="preserve"> AufbearbeitungderBelege_zv$OrdNr_zb$EigFre_s2_listbullet&gt;&lt;/import_verf_doku&gt;</w:t>
      </w:r>
    </w:p>
    <w:p w14:paraId="46F3947F" w14:textId="1AB21A69" w:rsidR="00C4491E" w:rsidRDefault="00C4491E" w:rsidP="00213513">
      <w:pPr>
        <w:rPr>
          <w:rFonts w:cs="Arial"/>
        </w:rPr>
      </w:pPr>
    </w:p>
    <w:p w14:paraId="0FFC0626" w14:textId="4785C853" w:rsidR="00D760C4" w:rsidRDefault="00D760C4" w:rsidP="00495077">
      <w:pPr>
        <w:pStyle w:val="berschrift3"/>
        <w:numPr>
          <w:ilvl w:val="2"/>
          <w:numId w:val="11"/>
        </w:numPr>
        <w:ind w:left="851" w:hanging="851"/>
      </w:pPr>
      <w:bookmarkStart w:id="36" w:name="_Toc418606353"/>
      <w:bookmarkStart w:id="37" w:name="_Toc418607348"/>
      <w:bookmarkStart w:id="38" w:name="_Toc427605139"/>
      <w:commentRangeStart w:id="39"/>
      <w:r w:rsidRPr="00CF6C17">
        <w:t>Weitergabe und/oder Entgegennahme/Rücknahme von Belegen an bzw. von Dritte(n) für Zwecke der Aufbereitung, Buchung und/oder Archivierung</w:t>
      </w:r>
      <w:bookmarkEnd w:id="36"/>
      <w:bookmarkEnd w:id="37"/>
      <w:bookmarkEnd w:id="38"/>
      <w:commentRangeEnd w:id="39"/>
      <w:r w:rsidRPr="00CF6C17">
        <w:commentReference w:id="39"/>
      </w:r>
    </w:p>
    <w:p w14:paraId="7262EF24" w14:textId="77777777" w:rsidR="00FA7CCA" w:rsidRPr="00FA7CCA" w:rsidRDefault="00FA7CCA" w:rsidP="00213513">
      <w:pPr>
        <w:spacing w:before="240"/>
      </w:pPr>
    </w:p>
    <w:p w14:paraId="528496CD" w14:textId="3792815F" w:rsidR="00D760C4" w:rsidRPr="00CF6C17" w:rsidRDefault="00D760C4" w:rsidP="005939D4">
      <w:pPr>
        <w:numPr>
          <w:ilvl w:val="0"/>
          <w:numId w:val="21"/>
        </w:numPr>
        <w:ind w:left="567" w:hanging="567"/>
        <w:rPr>
          <w:rFonts w:cs="Arial"/>
        </w:rPr>
      </w:pPr>
      <w:r w:rsidRPr="00CF6C17">
        <w:rPr>
          <w:rFonts w:cs="Arial"/>
        </w:rPr>
        <w:t xml:space="preserve">Die Papierbelege werden im Rahmen des Verarbeitungs- und Aufbewahrungsprozesses nach Schritt </w:t>
      </w:r>
      <w:r w:rsidR="00037A2C" w:rsidRPr="00037A2C">
        <w:rPr>
          <w:rFonts w:cs="Arial"/>
          <w:vanish/>
        </w:rPr>
        <w:t>&lt;</w:t>
      </w:r>
      <w:proofErr w:type="spellStart"/>
      <w:r w:rsidR="00037A2C" w:rsidRPr="00037A2C">
        <w:rPr>
          <w:rFonts w:cs="Arial"/>
          <w:vanish/>
        </w:rPr>
        <w:t>import_verf_doku</w:t>
      </w:r>
      <w:proofErr w:type="spellEnd"/>
      <w:r w:rsidR="00037A2C" w:rsidRPr="00037A2C">
        <w:rPr>
          <w:rFonts w:cs="Arial"/>
          <w:vanish/>
        </w:rPr>
        <w:t xml:space="preserve"> </w:t>
      </w:r>
      <w:proofErr w:type="spellStart"/>
      <w:r w:rsidR="00037A2C" w:rsidRPr="00037A2C">
        <w:rPr>
          <w:rFonts w:cs="Arial"/>
          <w:vanish/>
        </w:rPr>
        <w:t>WeitergabeAnDritte_z$WanWeit_pattern</w:t>
      </w:r>
      <w:proofErr w:type="spellEnd"/>
      <w:r w:rsidR="00037A2C" w:rsidRPr="00037A2C">
        <w:rPr>
          <w:rFonts w:cs="Arial"/>
          <w:vanish/>
        </w:rPr>
        <w:t>:"!#2#!"&gt;&lt;/import_verf_doku&gt;</w:t>
      </w:r>
      <w:r w:rsidRPr="00CF6C17">
        <w:rPr>
          <w:rFonts w:cs="Arial"/>
        </w:rPr>
        <w:t xml:space="preserve"> des Gesamtarbeitsablaufs an </w:t>
      </w:r>
      <w:r w:rsidR="00037A2C" w:rsidRPr="00037A2C">
        <w:rPr>
          <w:rFonts w:cs="Arial"/>
          <w:vanish/>
        </w:rPr>
        <w:t>&lt;</w:t>
      </w:r>
      <w:proofErr w:type="spellStart"/>
      <w:r w:rsidR="00037A2C" w:rsidRPr="00037A2C">
        <w:rPr>
          <w:rFonts w:cs="Arial"/>
          <w:vanish/>
        </w:rPr>
        <w:t>import_verf_doku</w:t>
      </w:r>
      <w:proofErr w:type="spellEnd"/>
      <w:r w:rsidR="00037A2C" w:rsidRPr="00037A2C">
        <w:rPr>
          <w:rFonts w:cs="Arial"/>
          <w:vanish/>
        </w:rPr>
        <w:t xml:space="preserve"> </w:t>
      </w:r>
      <w:proofErr w:type="spellStart"/>
      <w:r w:rsidR="00037A2C" w:rsidRPr="00037A2C">
        <w:rPr>
          <w:rFonts w:cs="Arial"/>
          <w:vanish/>
        </w:rPr>
        <w:t>WeitergabeAnDritte_z$AnWen_pattern</w:t>
      </w:r>
      <w:proofErr w:type="spellEnd"/>
      <w:r w:rsidR="00037A2C" w:rsidRPr="00037A2C">
        <w:rPr>
          <w:rFonts w:cs="Arial"/>
          <w:vanish/>
        </w:rPr>
        <w:t>:"!#2#!"&gt;&lt;/import_verf_doku&gt;</w:t>
      </w:r>
      <w:r w:rsidRPr="00CF6C17">
        <w:rPr>
          <w:rFonts w:cs="Arial"/>
        </w:rPr>
        <w:t xml:space="preserve"> weitergegeben und nach Schritt </w:t>
      </w:r>
      <w:r w:rsidR="00037A2C" w:rsidRPr="00037A2C">
        <w:rPr>
          <w:rFonts w:cs="Arial"/>
          <w:vanish/>
        </w:rPr>
        <w:t>&lt;</w:t>
      </w:r>
      <w:proofErr w:type="spellStart"/>
      <w:r w:rsidR="00037A2C" w:rsidRPr="00037A2C">
        <w:rPr>
          <w:rFonts w:cs="Arial"/>
          <w:vanish/>
        </w:rPr>
        <w:t>import_verf_doku</w:t>
      </w:r>
      <w:proofErr w:type="spellEnd"/>
      <w:r w:rsidR="00037A2C" w:rsidRPr="00037A2C">
        <w:rPr>
          <w:rFonts w:cs="Arial"/>
          <w:vanish/>
        </w:rPr>
        <w:t xml:space="preserve"> </w:t>
      </w:r>
      <w:proofErr w:type="spellStart"/>
      <w:r w:rsidR="00037A2C" w:rsidRPr="00037A2C">
        <w:rPr>
          <w:rFonts w:cs="Arial"/>
          <w:vanish/>
        </w:rPr>
        <w:t>WeitergabeAnDritte_z$WanZur_pattern</w:t>
      </w:r>
      <w:proofErr w:type="spellEnd"/>
      <w:r w:rsidR="00037A2C" w:rsidRPr="00037A2C">
        <w:rPr>
          <w:rFonts w:cs="Arial"/>
          <w:vanish/>
        </w:rPr>
        <w:t>:"!#2#!"&gt;&lt;/import_verf_doku&gt;</w:t>
      </w:r>
      <w:r w:rsidRPr="00CF6C17">
        <w:rPr>
          <w:rFonts w:cs="Arial"/>
        </w:rPr>
        <w:t xml:space="preserve"> zurückgegeben.</w:t>
      </w:r>
    </w:p>
    <w:p w14:paraId="439A1CC0" w14:textId="77777777" w:rsidR="00D760C4" w:rsidRPr="00CF6C17" w:rsidRDefault="00D760C4" w:rsidP="00213513">
      <w:pPr>
        <w:rPr>
          <w:rFonts w:cs="Arial"/>
        </w:rPr>
      </w:pPr>
    </w:p>
    <w:p w14:paraId="0A4DC945" w14:textId="5698B81A" w:rsidR="00D760C4" w:rsidRDefault="00D760C4" w:rsidP="005939D4">
      <w:pPr>
        <w:numPr>
          <w:ilvl w:val="0"/>
          <w:numId w:val="21"/>
        </w:numPr>
        <w:ind w:left="567" w:hanging="567"/>
        <w:rPr>
          <w:rFonts w:cs="Arial"/>
          <w:color w:val="000000"/>
        </w:rPr>
      </w:pPr>
      <w:r w:rsidRPr="00CF6C17">
        <w:rPr>
          <w:rFonts w:cs="Arial"/>
        </w:rPr>
        <w:t>Der Transport erfolgt nur durch folgende, dafür berechtigte Personen:</w:t>
      </w:r>
    </w:p>
    <w:p w14:paraId="366A4994" w14:textId="766408E4" w:rsidR="00247441" w:rsidRPr="00213513" w:rsidRDefault="00247441" w:rsidP="00213513">
      <w:pPr>
        <w:rPr>
          <w:rFonts w:cs="Arial"/>
        </w:rPr>
      </w:pPr>
    </w:p>
    <w:p w14:paraId="76B61487" w14:textId="392A93AE" w:rsidR="00247441" w:rsidRPr="00053748" w:rsidRDefault="00247441" w:rsidP="003200AF">
      <w:pPr>
        <w:rPr>
          <w:rFonts w:cs="Arial"/>
          <w:color w:val="000000"/>
        </w:rPr>
      </w:pPr>
      <w:r w:rsidRPr="00247441">
        <w:rPr>
          <w:rFonts w:cs="Arial"/>
          <w:vanish/>
          <w:color w:val="000000"/>
        </w:rPr>
        <w:t>&lt;</w:t>
      </w:r>
      <w:proofErr w:type="spellStart"/>
      <w:r w:rsidRPr="00247441">
        <w:rPr>
          <w:rFonts w:cs="Arial"/>
          <w:vanish/>
          <w:color w:val="000000"/>
        </w:rPr>
        <w:t>import_verf_doku</w:t>
      </w:r>
      <w:proofErr w:type="spellEnd"/>
      <w:r w:rsidRPr="00247441">
        <w:rPr>
          <w:rFonts w:cs="Arial"/>
          <w:vanish/>
          <w:color w:val="000000"/>
        </w:rPr>
        <w:t xml:space="preserve"> WeitergabeAnDritte_z$PerTran_s2_listbullet&gt;&lt;/</w:t>
      </w:r>
      <w:proofErr w:type="spellStart"/>
      <w:r w:rsidRPr="00247441">
        <w:rPr>
          <w:rFonts w:cs="Arial"/>
          <w:vanish/>
          <w:color w:val="000000"/>
        </w:rPr>
        <w:t>import_verf_doku</w:t>
      </w:r>
      <w:proofErr w:type="spellEnd"/>
      <w:r w:rsidRPr="00247441">
        <w:rPr>
          <w:rFonts w:cs="Arial"/>
          <w:vanish/>
          <w:color w:val="000000"/>
        </w:rPr>
        <w:t>&gt;</w:t>
      </w:r>
    </w:p>
    <w:p w14:paraId="652F1589" w14:textId="77777777" w:rsidR="00D760C4" w:rsidRPr="00CF6C17" w:rsidRDefault="00D760C4" w:rsidP="00213513">
      <w:pPr>
        <w:rPr>
          <w:rFonts w:cs="Arial"/>
        </w:rPr>
      </w:pPr>
    </w:p>
    <w:p w14:paraId="5A5A0ED2" w14:textId="3B44E8BA" w:rsidR="00D760C4" w:rsidRPr="00CF6C17" w:rsidRDefault="00D760C4" w:rsidP="005939D4">
      <w:pPr>
        <w:numPr>
          <w:ilvl w:val="0"/>
          <w:numId w:val="21"/>
        </w:numPr>
        <w:ind w:left="567" w:hanging="567"/>
        <w:rPr>
          <w:rFonts w:cs="Arial"/>
          <w:color w:val="000000"/>
        </w:rPr>
      </w:pPr>
      <w:r w:rsidRPr="00CF6C17">
        <w:rPr>
          <w:rFonts w:cs="Arial"/>
        </w:rPr>
        <w:t xml:space="preserve">Der Transport erfolgt in Form von </w:t>
      </w:r>
      <w:r w:rsidR="00247441" w:rsidRPr="00247441">
        <w:rPr>
          <w:rFonts w:cs="Arial"/>
          <w:vanish/>
        </w:rPr>
        <w:t>&lt;</w:t>
      </w:r>
      <w:proofErr w:type="spellStart"/>
      <w:r w:rsidR="00247441" w:rsidRPr="00247441">
        <w:rPr>
          <w:rFonts w:cs="Arial"/>
          <w:vanish/>
        </w:rPr>
        <w:t>import_verf_doku</w:t>
      </w:r>
      <w:proofErr w:type="spellEnd"/>
      <w:r w:rsidR="00247441" w:rsidRPr="00247441">
        <w:rPr>
          <w:rFonts w:cs="Arial"/>
          <w:vanish/>
        </w:rPr>
        <w:t xml:space="preserve"> WeitergabeAnDritte_z$ForTra_s2&gt;&lt;/</w:t>
      </w:r>
      <w:proofErr w:type="spellStart"/>
      <w:r w:rsidR="00247441" w:rsidRPr="00247441">
        <w:rPr>
          <w:rFonts w:cs="Arial"/>
          <w:vanish/>
        </w:rPr>
        <w:t>import_verf_doku</w:t>
      </w:r>
      <w:proofErr w:type="spellEnd"/>
      <w:r w:rsidR="00247441" w:rsidRPr="00247441">
        <w:rPr>
          <w:rFonts w:cs="Arial"/>
          <w:vanish/>
        </w:rPr>
        <w:t>&gt;</w:t>
      </w:r>
      <w:r w:rsidRPr="00CF6C17">
        <w:rPr>
          <w:rFonts w:cs="Arial"/>
        </w:rPr>
        <w:t xml:space="preserve"> und ist wie folgt gegen Verlust, Untergang, Datenschutzverstöße, etc. geschützt:</w:t>
      </w:r>
      <w:r w:rsidR="001A6DE6">
        <w:rPr>
          <w:rFonts w:cs="Arial"/>
        </w:rPr>
        <w:t xml:space="preserve"> </w:t>
      </w:r>
      <w:r w:rsidR="001A6DE6" w:rsidRPr="001A6DE6">
        <w:rPr>
          <w:rFonts w:cs="Arial"/>
          <w:vanish/>
        </w:rPr>
        <w:t>&lt;</w:t>
      </w:r>
      <w:proofErr w:type="spellStart"/>
      <w:r w:rsidR="001A6DE6" w:rsidRPr="001A6DE6">
        <w:rPr>
          <w:rFonts w:cs="Arial"/>
          <w:vanish/>
        </w:rPr>
        <w:t>import_verf_doku</w:t>
      </w:r>
      <w:proofErr w:type="spellEnd"/>
      <w:r w:rsidR="001A6DE6" w:rsidRPr="001A6DE6">
        <w:rPr>
          <w:rFonts w:cs="Arial"/>
          <w:vanish/>
        </w:rPr>
        <w:t xml:space="preserve"> </w:t>
      </w:r>
      <w:proofErr w:type="spellStart"/>
      <w:r w:rsidR="001A6DE6" w:rsidRPr="001A6DE6">
        <w:rPr>
          <w:rFonts w:cs="Arial"/>
          <w:vanish/>
        </w:rPr>
        <w:t>WeitergabeAnDritte_z$TraVer_pattern</w:t>
      </w:r>
      <w:proofErr w:type="spellEnd"/>
      <w:r w:rsidR="001A6DE6" w:rsidRPr="001A6DE6">
        <w:rPr>
          <w:rFonts w:cs="Arial"/>
          <w:vanish/>
        </w:rPr>
        <w:t>:"!#2#!"&gt;&lt;/import_verf_doku&gt;</w:t>
      </w:r>
      <w:r w:rsidRPr="00CF6C17">
        <w:rPr>
          <w:rFonts w:cs="Arial"/>
          <w:color w:val="000000"/>
        </w:rPr>
        <w:t>.</w:t>
      </w:r>
    </w:p>
    <w:p w14:paraId="4BF77743" w14:textId="77777777" w:rsidR="00D760C4" w:rsidRPr="00CF6C17" w:rsidRDefault="00D760C4" w:rsidP="00213513">
      <w:pPr>
        <w:rPr>
          <w:rFonts w:cs="Arial"/>
        </w:rPr>
      </w:pPr>
    </w:p>
    <w:p w14:paraId="6FA73189" w14:textId="6DC95875" w:rsidR="00D760C4" w:rsidRDefault="00D760C4" w:rsidP="005939D4">
      <w:pPr>
        <w:numPr>
          <w:ilvl w:val="0"/>
          <w:numId w:val="21"/>
        </w:numPr>
        <w:ind w:left="567" w:hanging="567"/>
        <w:rPr>
          <w:rFonts w:cs="Arial"/>
          <w:color w:val="000000"/>
        </w:rPr>
      </w:pPr>
      <w:r w:rsidRPr="00CF6C17">
        <w:rPr>
          <w:rFonts w:cs="Arial"/>
        </w:rPr>
        <w:t xml:space="preserve">Durch </w:t>
      </w:r>
      <w:r w:rsidR="001A6DE6" w:rsidRPr="001A6DE6">
        <w:rPr>
          <w:rFonts w:cs="Arial"/>
          <w:vanish/>
        </w:rPr>
        <w:t>&lt;</w:t>
      </w:r>
      <w:proofErr w:type="spellStart"/>
      <w:r w:rsidR="001A6DE6" w:rsidRPr="001A6DE6">
        <w:rPr>
          <w:rFonts w:cs="Arial"/>
          <w:vanish/>
        </w:rPr>
        <w:t>import_verf_doku</w:t>
      </w:r>
      <w:proofErr w:type="spellEnd"/>
      <w:r w:rsidR="001A6DE6" w:rsidRPr="001A6DE6">
        <w:rPr>
          <w:rFonts w:cs="Arial"/>
          <w:vanish/>
        </w:rPr>
        <w:t xml:space="preserve"> </w:t>
      </w:r>
      <w:proofErr w:type="spellStart"/>
      <w:r w:rsidR="001A6DE6" w:rsidRPr="001A6DE6">
        <w:rPr>
          <w:rFonts w:cs="Arial"/>
          <w:vanish/>
        </w:rPr>
        <w:t>WeitergabeAnDritte_z$Drit_pattern</w:t>
      </w:r>
      <w:proofErr w:type="spellEnd"/>
      <w:r w:rsidR="001A6DE6" w:rsidRPr="001A6DE6">
        <w:rPr>
          <w:rFonts w:cs="Arial"/>
          <w:vanish/>
        </w:rPr>
        <w:t>:"!#2#!"&gt;&lt;/import_verf_doku&gt;</w:t>
      </w:r>
      <w:r w:rsidR="00C72F76">
        <w:rPr>
          <w:rFonts w:cs="Arial"/>
        </w:rPr>
        <w:t xml:space="preserve"> </w:t>
      </w:r>
      <w:r w:rsidRPr="00CF6C17">
        <w:rPr>
          <w:rFonts w:cs="Arial"/>
        </w:rPr>
        <w:t>erfolgen folgende Verarbeitungs- und/oder Prüfungs-/Kontroll- und/oder Aufbewahrungsschritte:</w:t>
      </w:r>
      <w:r w:rsidR="001A6DE6">
        <w:rPr>
          <w:rFonts w:cs="Arial"/>
        </w:rPr>
        <w:t xml:space="preserve"> </w:t>
      </w:r>
      <w:r w:rsidR="001A6DE6" w:rsidRPr="001A6DE6">
        <w:rPr>
          <w:rFonts w:cs="Arial"/>
          <w:vanish/>
        </w:rPr>
        <w:t>&lt;</w:t>
      </w:r>
      <w:proofErr w:type="spellStart"/>
      <w:r w:rsidR="001A6DE6" w:rsidRPr="001A6DE6">
        <w:rPr>
          <w:rFonts w:cs="Arial"/>
          <w:vanish/>
        </w:rPr>
        <w:t>import_verf_doku</w:t>
      </w:r>
      <w:proofErr w:type="spellEnd"/>
      <w:r w:rsidR="001A6DE6" w:rsidRPr="001A6DE6">
        <w:rPr>
          <w:rFonts w:cs="Arial"/>
          <w:vanish/>
        </w:rPr>
        <w:t xml:space="preserve"> </w:t>
      </w:r>
      <w:proofErr w:type="spellStart"/>
      <w:r w:rsidR="001A6DE6" w:rsidRPr="001A6DE6">
        <w:rPr>
          <w:rFonts w:cs="Arial"/>
          <w:vanish/>
        </w:rPr>
        <w:t>WeitergabeAnDritte_z$WelVer_pattern</w:t>
      </w:r>
      <w:proofErr w:type="spellEnd"/>
      <w:r w:rsidR="001A6DE6" w:rsidRPr="001A6DE6">
        <w:rPr>
          <w:rFonts w:cs="Arial"/>
          <w:vanish/>
        </w:rPr>
        <w:t>:"!#2#!"&gt;&lt;/import_verf_doku&gt;</w:t>
      </w:r>
      <w:r w:rsidRPr="00CF6C17">
        <w:rPr>
          <w:rFonts w:cs="Arial"/>
          <w:color w:val="000000"/>
        </w:rPr>
        <w:t xml:space="preserve">. </w:t>
      </w:r>
    </w:p>
    <w:p w14:paraId="6E813AE7" w14:textId="77777777" w:rsidR="00053748" w:rsidRPr="00213513" w:rsidRDefault="00053748" w:rsidP="00213513">
      <w:pPr>
        <w:rPr>
          <w:rFonts w:cs="Arial"/>
        </w:rPr>
      </w:pPr>
    </w:p>
    <w:p w14:paraId="7C2439B2" w14:textId="612C0B85" w:rsidR="00D760C4" w:rsidRPr="00CF6C17" w:rsidRDefault="00D760C4" w:rsidP="00213513">
      <w:pPr>
        <w:ind w:left="567"/>
      </w:pPr>
      <w:r w:rsidRPr="00CF6C17">
        <w:t xml:space="preserve">Diese sind durch folgende Regelung </w:t>
      </w:r>
      <w:r w:rsidR="003202B9" w:rsidRPr="00213513">
        <w:rPr>
          <w:vanish/>
        </w:rPr>
        <w:t>&lt;</w:t>
      </w:r>
      <w:proofErr w:type="spellStart"/>
      <w:r w:rsidR="003202B9" w:rsidRPr="00213513">
        <w:rPr>
          <w:vanish/>
        </w:rPr>
        <w:t>import_verf_doku</w:t>
      </w:r>
      <w:proofErr w:type="spellEnd"/>
      <w:r w:rsidR="003202B9" w:rsidRPr="00213513">
        <w:rPr>
          <w:vanish/>
        </w:rPr>
        <w:t xml:space="preserve"> WeitergabeAnDritte_z$ExIn_s2&gt;&lt;/</w:t>
      </w:r>
      <w:proofErr w:type="spellStart"/>
      <w:r w:rsidR="003202B9" w:rsidRPr="00213513">
        <w:rPr>
          <w:vanish/>
        </w:rPr>
        <w:t>import_verf_doku</w:t>
      </w:r>
      <w:proofErr w:type="spellEnd"/>
      <w:r w:rsidR="003202B9" w:rsidRPr="00213513">
        <w:rPr>
          <w:vanish/>
        </w:rPr>
        <w:t>&gt;</w:t>
      </w:r>
      <w:r w:rsidRPr="00CF6C17">
        <w:t xml:space="preserve"> vereinbart</w:t>
      </w:r>
      <w:r w:rsidR="002172E7">
        <w:t xml:space="preserve"> (vgl. </w:t>
      </w:r>
      <w:r w:rsidR="002172E7" w:rsidRPr="00213513">
        <w:rPr>
          <w:vanish/>
        </w:rPr>
        <w:t>&lt;</w:t>
      </w:r>
      <w:proofErr w:type="spellStart"/>
      <w:r w:rsidR="002172E7" w:rsidRPr="00213513">
        <w:rPr>
          <w:vanish/>
        </w:rPr>
        <w:t>import_verf_doku</w:t>
      </w:r>
      <w:proofErr w:type="spellEnd"/>
      <w:r w:rsidR="002172E7" w:rsidRPr="00213513">
        <w:rPr>
          <w:vanish/>
        </w:rPr>
        <w:t xml:space="preserve"> WeitergabeAnDritte_z$DokReg_pattern:"!#2#!"&gt;&lt;/import_verf_doku&gt;</w:t>
      </w:r>
      <w:r w:rsidR="002172E7">
        <w:t>).</w:t>
      </w:r>
    </w:p>
    <w:p w14:paraId="14C65548" w14:textId="77777777" w:rsidR="00D760C4" w:rsidRPr="00CF6C17" w:rsidRDefault="00D760C4" w:rsidP="00213513">
      <w:pPr>
        <w:rPr>
          <w:rFonts w:cs="Arial"/>
        </w:rPr>
      </w:pPr>
    </w:p>
    <w:p w14:paraId="17C26920" w14:textId="7EDA4959" w:rsidR="00D760C4" w:rsidRDefault="00D760C4" w:rsidP="005939D4">
      <w:pPr>
        <w:numPr>
          <w:ilvl w:val="0"/>
          <w:numId w:val="21"/>
        </w:numPr>
        <w:ind w:left="567" w:hanging="567"/>
        <w:rPr>
          <w:rFonts w:cs="Arial"/>
          <w:color w:val="000000"/>
        </w:rPr>
      </w:pPr>
      <w:commentRangeStart w:id="40"/>
      <w:r w:rsidRPr="00CF6C17">
        <w:rPr>
          <w:rFonts w:cs="Arial"/>
        </w:rPr>
        <w:t>Eine Kontrolle der ausgelagerten Verarbeitungs- und Aufbewahrungsprozesse erfolgt auf folgende Art und Weise und wird wie folgt dokumentiert:</w:t>
      </w:r>
      <w:r w:rsidR="0029393E">
        <w:rPr>
          <w:rFonts w:cs="Arial"/>
        </w:rPr>
        <w:t xml:space="preserve"> </w:t>
      </w:r>
      <w:r w:rsidR="0029393E" w:rsidRPr="0029393E">
        <w:rPr>
          <w:rFonts w:cs="Arial"/>
          <w:vanish/>
        </w:rPr>
        <w:t>&lt;</w:t>
      </w:r>
      <w:proofErr w:type="spellStart"/>
      <w:r w:rsidR="0029393E" w:rsidRPr="0029393E">
        <w:rPr>
          <w:rFonts w:cs="Arial"/>
          <w:vanish/>
        </w:rPr>
        <w:t>import_verf_doku</w:t>
      </w:r>
      <w:proofErr w:type="spellEnd"/>
      <w:r w:rsidR="0029393E" w:rsidRPr="0029393E">
        <w:rPr>
          <w:rFonts w:cs="Arial"/>
          <w:vanish/>
        </w:rPr>
        <w:t xml:space="preserve"> </w:t>
      </w:r>
      <w:proofErr w:type="spellStart"/>
      <w:r w:rsidR="0029393E" w:rsidRPr="0029393E">
        <w:rPr>
          <w:rFonts w:cs="Arial"/>
          <w:vanish/>
        </w:rPr>
        <w:t>WeitergabeAnDritte_z$KontAus_pattern</w:t>
      </w:r>
      <w:proofErr w:type="spellEnd"/>
      <w:r w:rsidR="0029393E" w:rsidRPr="0029393E">
        <w:rPr>
          <w:rFonts w:cs="Arial"/>
          <w:vanish/>
        </w:rPr>
        <w:t>:!#2#!&gt;&lt;/import_verf_doku&gt;</w:t>
      </w:r>
      <w:r w:rsidRPr="00CF6C17">
        <w:rPr>
          <w:rFonts w:cs="Arial"/>
          <w:color w:val="000000"/>
        </w:rPr>
        <w:t>.</w:t>
      </w:r>
      <w:commentRangeEnd w:id="40"/>
      <w:r w:rsidRPr="00CF6C17">
        <w:rPr>
          <w:rStyle w:val="Kommentarzeichen"/>
          <w:rFonts w:cs="Arial"/>
        </w:rPr>
        <w:commentReference w:id="40"/>
      </w:r>
      <w:bookmarkStart w:id="41" w:name="_Toc418606354"/>
      <w:bookmarkStart w:id="42" w:name="_Toc418607349"/>
      <w:bookmarkStart w:id="43" w:name="_Toc427605140"/>
    </w:p>
    <w:p w14:paraId="1847AC6C" w14:textId="77777777" w:rsidR="00D760C4" w:rsidRPr="00213513" w:rsidRDefault="00D760C4" w:rsidP="006F6958">
      <w:pPr>
        <w:rPr>
          <w:rFonts w:cs="Arial"/>
        </w:rPr>
      </w:pPr>
    </w:p>
    <w:p w14:paraId="10AE5CC4" w14:textId="77777777" w:rsidR="00D760C4" w:rsidRPr="00CF6C17" w:rsidRDefault="00D760C4" w:rsidP="00495077">
      <w:pPr>
        <w:pStyle w:val="berschrift3"/>
        <w:numPr>
          <w:ilvl w:val="2"/>
          <w:numId w:val="11"/>
        </w:numPr>
        <w:ind w:left="851" w:hanging="851"/>
      </w:pPr>
      <w:commentRangeStart w:id="44"/>
      <w:r w:rsidRPr="00CF6C17">
        <w:t>Archivierung</w:t>
      </w:r>
      <w:commentRangeEnd w:id="44"/>
      <w:r w:rsidRPr="00CF6C17">
        <w:rPr>
          <w:rFonts w:cs="Arial"/>
          <w:b w:val="0"/>
          <w:kern w:val="0"/>
          <w:sz w:val="20"/>
          <w:szCs w:val="20"/>
        </w:rPr>
        <w:commentReference w:id="44"/>
      </w:r>
      <w:r w:rsidRPr="00CF6C17">
        <w:t xml:space="preserve"> der Belege nach der Erfassung in Grund(buch)</w:t>
      </w:r>
      <w:proofErr w:type="spellStart"/>
      <w:r w:rsidRPr="00CF6C17">
        <w:t>aufzeichnungen</w:t>
      </w:r>
      <w:proofErr w:type="spellEnd"/>
      <w:r w:rsidRPr="00CF6C17">
        <w:t xml:space="preserve"> oder Buchungen bzw. sonstigen Aufzeichnungen</w:t>
      </w:r>
      <w:bookmarkEnd w:id="41"/>
      <w:bookmarkEnd w:id="42"/>
      <w:bookmarkEnd w:id="43"/>
    </w:p>
    <w:p w14:paraId="0C298128" w14:textId="77777777" w:rsidR="00D760C4" w:rsidRPr="00213513" w:rsidRDefault="00D760C4" w:rsidP="000D662E">
      <w:pPr>
        <w:spacing w:before="240"/>
      </w:pPr>
    </w:p>
    <w:p w14:paraId="2F4C869E" w14:textId="4D01EF92" w:rsidR="00D760C4" w:rsidRPr="00AD4E97" w:rsidRDefault="00D760C4" w:rsidP="005939D4">
      <w:pPr>
        <w:numPr>
          <w:ilvl w:val="0"/>
          <w:numId w:val="22"/>
        </w:numPr>
        <w:ind w:left="567" w:hanging="567"/>
        <w:rPr>
          <w:rFonts w:cs="Arial"/>
        </w:rPr>
      </w:pPr>
      <w:r w:rsidRPr="00AD4E97">
        <w:rPr>
          <w:rFonts w:cs="Arial"/>
        </w:rPr>
        <w:lastRenderedPageBreak/>
        <w:t>Im Hinblick auf die Anforderungen an die Ordnung der Belegablage wird folgende Ordnung für die dauerhafte Aufbewahrung bzw. Archivierung gewählt</w:t>
      </w:r>
      <w:r w:rsidR="00E92701" w:rsidRPr="00AD4E97">
        <w:rPr>
          <w:rFonts w:cs="Arial"/>
        </w:rPr>
        <w:t xml:space="preserve"> (anders als auf die in Kapitel 4.1.4 dargestellte Art und Weise)</w:t>
      </w:r>
      <w:r w:rsidRPr="00AD4E97">
        <w:rPr>
          <w:rFonts w:cs="Arial"/>
        </w:rPr>
        <w:t>:</w:t>
      </w:r>
    </w:p>
    <w:p w14:paraId="4BDD12E2" w14:textId="7DF754D7" w:rsidR="00D245D6" w:rsidRPr="00AD4E97" w:rsidRDefault="00D245D6" w:rsidP="00213513"/>
    <w:p w14:paraId="147EAF0C" w14:textId="58E2F93E" w:rsidR="006720F9" w:rsidRPr="00213513" w:rsidRDefault="006720F9" w:rsidP="00213513">
      <w:r w:rsidRPr="00213513">
        <w:rPr>
          <w:vanish/>
        </w:rPr>
        <w:t>&lt;</w:t>
      </w:r>
      <w:proofErr w:type="spellStart"/>
      <w:r w:rsidRPr="00213513">
        <w:rPr>
          <w:vanish/>
        </w:rPr>
        <w:t>import_verf_doku</w:t>
      </w:r>
      <w:proofErr w:type="spellEnd"/>
      <w:r w:rsidRPr="00213513">
        <w:rPr>
          <w:vanish/>
        </w:rPr>
        <w:t xml:space="preserve"> ArchivAlternativ_zv1_zb4_listbullet_pattern:!#1#! !#2#!_</w:t>
      </w:r>
      <w:proofErr w:type="spellStart"/>
      <w:r w:rsidRPr="00213513">
        <w:rPr>
          <w:vanish/>
        </w:rPr>
        <w:t>sbcf</w:t>
      </w:r>
      <w:proofErr w:type="spellEnd"/>
      <w:r w:rsidRPr="00213513">
        <w:rPr>
          <w:vanish/>
        </w:rPr>
        <w:t>&gt;&lt;/</w:t>
      </w:r>
      <w:proofErr w:type="spellStart"/>
      <w:r w:rsidRPr="00213513">
        <w:rPr>
          <w:vanish/>
        </w:rPr>
        <w:t>import_verf_doku</w:t>
      </w:r>
      <w:proofErr w:type="spellEnd"/>
      <w:r w:rsidRPr="00213513">
        <w:rPr>
          <w:vanish/>
        </w:rPr>
        <w:t>&gt;</w:t>
      </w:r>
    </w:p>
    <w:p w14:paraId="5988556A" w14:textId="77777777" w:rsidR="00D245D6" w:rsidRPr="00213513" w:rsidRDefault="00D245D6" w:rsidP="00213513"/>
    <w:p w14:paraId="17A87FEF" w14:textId="2F80C282" w:rsidR="007E4052" w:rsidRPr="00AD4E97" w:rsidRDefault="00D760C4" w:rsidP="005939D4">
      <w:pPr>
        <w:numPr>
          <w:ilvl w:val="0"/>
          <w:numId w:val="22"/>
        </w:numPr>
        <w:ind w:left="567" w:hanging="567"/>
        <w:rPr>
          <w:rFonts w:cs="Arial"/>
        </w:rPr>
      </w:pPr>
      <w:r w:rsidRPr="00AD4E97">
        <w:rPr>
          <w:rFonts w:cs="Arial"/>
        </w:rPr>
        <w:t>Sachliche Ordnung der papierhaften Belege durch Unterteilung nach folgenden</w:t>
      </w:r>
      <w:r w:rsidR="007E4052" w:rsidRPr="00AD4E97">
        <w:rPr>
          <w:rFonts w:cs="Arial"/>
        </w:rPr>
        <w:t>:</w:t>
      </w:r>
    </w:p>
    <w:p w14:paraId="046064F4" w14:textId="77777777" w:rsidR="007E4052" w:rsidRPr="00213513" w:rsidRDefault="007E4052" w:rsidP="00213513"/>
    <w:p w14:paraId="6626166A" w14:textId="16809911" w:rsidR="00D13304" w:rsidRPr="00213513" w:rsidRDefault="007E4052" w:rsidP="00213513">
      <w:pPr>
        <w:rPr>
          <w:rStyle w:val="Platzhaltertext"/>
          <w:rFonts w:cs="Arial"/>
          <w:color w:val="auto"/>
        </w:rPr>
      </w:pPr>
      <w:r w:rsidRPr="00213513">
        <w:rPr>
          <w:vanish/>
        </w:rPr>
        <w:t>&lt;</w:t>
      </w:r>
      <w:proofErr w:type="spellStart"/>
      <w:r w:rsidRPr="00213513">
        <w:rPr>
          <w:vanish/>
        </w:rPr>
        <w:t>import_verf_doku</w:t>
      </w:r>
      <w:proofErr w:type="spellEnd"/>
      <w:r w:rsidRPr="00213513">
        <w:rPr>
          <w:vanish/>
        </w:rPr>
        <w:t xml:space="preserve"> SachlicheKriterien_z3_checkedtable2&gt;&lt;/</w:t>
      </w:r>
      <w:proofErr w:type="spellStart"/>
      <w:r w:rsidRPr="00213513">
        <w:rPr>
          <w:vanish/>
        </w:rPr>
        <w:t>import_verf_doku</w:t>
      </w:r>
      <w:proofErr w:type="spellEnd"/>
      <w:r w:rsidRPr="00213513">
        <w:rPr>
          <w:vanish/>
        </w:rPr>
        <w:t>&gt;</w:t>
      </w:r>
    </w:p>
    <w:p w14:paraId="773E1B7B" w14:textId="77777777" w:rsidR="00D13304" w:rsidRPr="00213513" w:rsidRDefault="00D13304" w:rsidP="00213513"/>
    <w:p w14:paraId="1F81E7F9" w14:textId="09E46212" w:rsidR="00D760C4" w:rsidRPr="00AD4E97" w:rsidRDefault="00D760C4" w:rsidP="005939D4">
      <w:pPr>
        <w:numPr>
          <w:ilvl w:val="0"/>
          <w:numId w:val="22"/>
        </w:numPr>
        <w:ind w:left="567" w:hanging="567"/>
        <w:rPr>
          <w:rFonts w:cs="Arial"/>
        </w:rPr>
      </w:pPr>
      <w:r w:rsidRPr="00AD4E97">
        <w:rPr>
          <w:rFonts w:cs="Arial"/>
        </w:rPr>
        <w:t>Zeitliche Ordnung der papierhaften Belege innerhalb der genannten Unterteilung und übergreifend:</w:t>
      </w:r>
    </w:p>
    <w:p w14:paraId="4C64E518" w14:textId="690F4E98" w:rsidR="00D760C4" w:rsidRPr="00213513" w:rsidRDefault="00D760C4" w:rsidP="00213513"/>
    <w:p w14:paraId="0B4711E3" w14:textId="5E7CD6F9" w:rsidR="000B3D1A" w:rsidRPr="00AD4E97" w:rsidRDefault="007F5214" w:rsidP="001E670A">
      <w:pPr>
        <w:numPr>
          <w:ilvl w:val="0"/>
          <w:numId w:val="13"/>
        </w:numPr>
        <w:suppressAutoHyphens/>
        <w:rPr>
          <w:rFonts w:cs="Arial"/>
        </w:rPr>
      </w:pPr>
      <w:r w:rsidRPr="00AD4E97">
        <w:rPr>
          <w:rFonts w:cs="Arial"/>
        </w:rPr>
        <w:t xml:space="preserve">Übergreifend nach </w:t>
      </w:r>
      <w:r w:rsidRPr="00AD4E97">
        <w:rPr>
          <w:rFonts w:cs="Arial"/>
          <w:vanish/>
        </w:rPr>
        <w:t>&lt;</w:t>
      </w:r>
      <w:proofErr w:type="spellStart"/>
      <w:r w:rsidRPr="00AD4E97">
        <w:rPr>
          <w:rFonts w:cs="Arial"/>
          <w:vanish/>
        </w:rPr>
        <w:t>import_verf_doku</w:t>
      </w:r>
      <w:proofErr w:type="spellEnd"/>
      <w:r w:rsidRPr="00AD4E97">
        <w:rPr>
          <w:rFonts w:cs="Arial"/>
          <w:vanish/>
        </w:rPr>
        <w:t xml:space="preserve"> ÜbergeordneteKriterien_z$4.1A_scoc&gt;&lt;/</w:t>
      </w:r>
      <w:proofErr w:type="spellStart"/>
      <w:r w:rsidRPr="00AD4E97">
        <w:rPr>
          <w:rFonts w:cs="Arial"/>
          <w:vanish/>
        </w:rPr>
        <w:t>import_verf_doku</w:t>
      </w:r>
      <w:proofErr w:type="spellEnd"/>
      <w:r w:rsidRPr="00AD4E97">
        <w:rPr>
          <w:rFonts w:cs="Arial"/>
          <w:vanish/>
        </w:rPr>
        <w:t>&gt;</w:t>
      </w:r>
      <w:r w:rsidRPr="00AD4E97">
        <w:rPr>
          <w:rFonts w:cs="Arial"/>
        </w:rPr>
        <w:t>.</w:t>
      </w:r>
    </w:p>
    <w:p w14:paraId="7B26CC99" w14:textId="764FF854" w:rsidR="008E3359" w:rsidRPr="00AD4E97" w:rsidRDefault="000B3D1A" w:rsidP="003200AF">
      <w:pPr>
        <w:suppressAutoHyphens/>
        <w:rPr>
          <w:rFonts w:cs="Arial"/>
          <w:vanish/>
        </w:rPr>
      </w:pPr>
      <w:r w:rsidRPr="00AD4E97">
        <w:rPr>
          <w:rFonts w:cs="Arial"/>
          <w:vanish/>
        </w:rPr>
        <w:t>&lt;</w:t>
      </w:r>
      <w:proofErr w:type="spellStart"/>
      <w:r w:rsidRPr="00AD4E97">
        <w:rPr>
          <w:rFonts w:cs="Arial"/>
          <w:vanish/>
        </w:rPr>
        <w:t>import_verf_doku</w:t>
      </w:r>
      <w:proofErr w:type="spellEnd"/>
      <w:r w:rsidRPr="00AD4E97">
        <w:rPr>
          <w:rFonts w:cs="Arial"/>
          <w:vanish/>
        </w:rPr>
        <w:t xml:space="preserve"> AlternativeUnterscheidung_z3_s4_listbullet_pattern:Innerhalb jedes !*#ÜbergeordneteKriterien_z$4.1A_scoc#*!es zunächst nach Unterperioden in Form von !*#Unterkriterien_z3_scoc#*! und dann nach der oben dargestellten, sachlichen Ordnung.&gt;&lt;/</w:t>
      </w:r>
      <w:proofErr w:type="spellStart"/>
      <w:r w:rsidRPr="00AD4E97">
        <w:rPr>
          <w:rFonts w:cs="Arial"/>
          <w:vanish/>
        </w:rPr>
        <w:t>import_verf_doku</w:t>
      </w:r>
      <w:proofErr w:type="spellEnd"/>
      <w:r w:rsidRPr="00AD4E97">
        <w:rPr>
          <w:rFonts w:cs="Arial"/>
          <w:vanish/>
        </w:rPr>
        <w:t>&gt;</w:t>
      </w:r>
    </w:p>
    <w:p w14:paraId="77D9CCEF" w14:textId="44BF7B3A" w:rsidR="0093531C" w:rsidRPr="00AD4E97" w:rsidRDefault="001531FC" w:rsidP="003200AF">
      <w:pPr>
        <w:suppressAutoHyphens/>
        <w:rPr>
          <w:rFonts w:cs="Arial"/>
        </w:rPr>
      </w:pPr>
      <w:r w:rsidRPr="00AD4E97">
        <w:rPr>
          <w:rFonts w:cs="Arial"/>
          <w:vanish/>
        </w:rPr>
        <w:t>&lt;</w:t>
      </w:r>
      <w:proofErr w:type="spellStart"/>
      <w:r w:rsidRPr="00AD4E97">
        <w:rPr>
          <w:rFonts w:cs="Arial"/>
          <w:vanish/>
        </w:rPr>
        <w:t>import_verf_doku</w:t>
      </w:r>
      <w:proofErr w:type="spellEnd"/>
      <w:r w:rsidRPr="00AD4E97">
        <w:rPr>
          <w:rFonts w:cs="Arial"/>
          <w:vanish/>
        </w:rPr>
        <w:t xml:space="preserve"> AlternativeUnterscheidung_z3_s5_listbullet_pattern:Innerhalb jedes !*#ÜbergeordneteKriterien_z$4.1A_scoc#*!es zunächst nach der oben dargestellten, sachlichen Ordnung und dann nach Unterperioden in Form von !*#Unterkriterien_z3_scoc#*!.&gt;&lt;/import_verf_doku&gt;</w:t>
      </w:r>
      <w:commentRangeStart w:id="45"/>
      <w:commentRangeEnd w:id="45"/>
      <w:r w:rsidR="0093531C" w:rsidRPr="00AD4E97">
        <w:rPr>
          <w:rStyle w:val="Kommentarzeichen"/>
          <w:sz w:val="20"/>
        </w:rPr>
        <w:commentReference w:id="45"/>
      </w:r>
    </w:p>
    <w:p w14:paraId="42812358" w14:textId="77777777" w:rsidR="004167A9" w:rsidRPr="00213513" w:rsidRDefault="004167A9" w:rsidP="00213513"/>
    <w:p w14:paraId="55B59D43" w14:textId="77777777" w:rsidR="00D760C4" w:rsidRPr="00CF6C17" w:rsidRDefault="00D760C4" w:rsidP="00495077">
      <w:pPr>
        <w:pStyle w:val="berschrift3"/>
        <w:numPr>
          <w:ilvl w:val="2"/>
          <w:numId w:val="11"/>
        </w:numPr>
        <w:ind w:left="851" w:hanging="851"/>
      </w:pPr>
      <w:bookmarkStart w:id="46" w:name="_Toc418606355"/>
      <w:bookmarkStart w:id="47" w:name="_Toc418607350"/>
      <w:bookmarkStart w:id="48" w:name="_Toc427605141"/>
      <w:r w:rsidRPr="00CF6C17">
        <w:t>Vernichtung der Papierbelege</w:t>
      </w:r>
      <w:bookmarkEnd w:id="46"/>
      <w:bookmarkEnd w:id="47"/>
      <w:bookmarkEnd w:id="48"/>
    </w:p>
    <w:p w14:paraId="335F017C" w14:textId="77777777" w:rsidR="00D760C4" w:rsidRPr="00213513" w:rsidRDefault="00D760C4" w:rsidP="00213513">
      <w:pPr>
        <w:spacing w:before="240"/>
      </w:pPr>
    </w:p>
    <w:p w14:paraId="5EC8CC55" w14:textId="0F43FA86" w:rsidR="00D760C4" w:rsidRPr="00CF6C17" w:rsidRDefault="00D760C4" w:rsidP="005939D4">
      <w:pPr>
        <w:numPr>
          <w:ilvl w:val="0"/>
          <w:numId w:val="23"/>
        </w:numPr>
        <w:ind w:left="567" w:hanging="567"/>
        <w:rPr>
          <w:rFonts w:cs="Arial"/>
        </w:rPr>
      </w:pPr>
      <w:r w:rsidRPr="00CF6C17">
        <w:rPr>
          <w:rFonts w:cs="Arial"/>
        </w:rPr>
        <w:t xml:space="preserve">Die Vernichtung der papierhaften Originalbelege erfolgt in einem zeitlich festgelegten Turnus, und zwar </w:t>
      </w:r>
      <w:r w:rsidR="00FF4BA9" w:rsidRPr="00FF4BA9">
        <w:rPr>
          <w:rFonts w:cs="Arial"/>
          <w:vanish/>
        </w:rPr>
        <w:t>&lt;</w:t>
      </w:r>
      <w:proofErr w:type="spellStart"/>
      <w:r w:rsidR="00FF4BA9" w:rsidRPr="00FF4BA9">
        <w:rPr>
          <w:rFonts w:cs="Arial"/>
          <w:vanish/>
        </w:rPr>
        <w:t>import_verf_doku</w:t>
      </w:r>
      <w:proofErr w:type="spellEnd"/>
      <w:r w:rsidR="00FF4BA9" w:rsidRPr="00FF4BA9">
        <w:rPr>
          <w:rFonts w:cs="Arial"/>
          <w:vanish/>
        </w:rPr>
        <w:t xml:space="preserve"> VernichtungDerPapierbelege_z$TurVerPap_s2&gt;&lt;/</w:t>
      </w:r>
      <w:proofErr w:type="spellStart"/>
      <w:r w:rsidR="00FF4BA9" w:rsidRPr="00FF4BA9">
        <w:rPr>
          <w:rFonts w:cs="Arial"/>
          <w:vanish/>
        </w:rPr>
        <w:t>import_verf_doku</w:t>
      </w:r>
      <w:proofErr w:type="spellEnd"/>
      <w:r w:rsidR="00FF4BA9" w:rsidRPr="00FF4BA9">
        <w:rPr>
          <w:rFonts w:cs="Arial"/>
          <w:vanish/>
        </w:rPr>
        <w:t>&gt;</w:t>
      </w:r>
      <w:r w:rsidRPr="00CF6C17">
        <w:rPr>
          <w:rFonts w:cs="Arial"/>
        </w:rPr>
        <w:t xml:space="preserve"> für alle Belege, deren Aufbewahrungsfrist seit </w:t>
      </w:r>
      <w:r w:rsidR="00FF4BA9" w:rsidRPr="00FF4BA9">
        <w:rPr>
          <w:rFonts w:cs="Arial"/>
          <w:vanish/>
        </w:rPr>
        <w:t>&lt;</w:t>
      </w:r>
      <w:proofErr w:type="spellStart"/>
      <w:r w:rsidR="00FF4BA9" w:rsidRPr="00FF4BA9">
        <w:rPr>
          <w:rFonts w:cs="Arial"/>
          <w:vanish/>
        </w:rPr>
        <w:t>import_verf_doku</w:t>
      </w:r>
      <w:proofErr w:type="spellEnd"/>
      <w:r w:rsidR="00FF4BA9" w:rsidRPr="00FF4BA9">
        <w:rPr>
          <w:rFonts w:cs="Arial"/>
          <w:vanish/>
        </w:rPr>
        <w:t xml:space="preserve"> VernichtungDerPapierbelege_z$ZeitVer_s2&gt;&lt;/</w:t>
      </w:r>
      <w:proofErr w:type="spellStart"/>
      <w:r w:rsidR="00FF4BA9" w:rsidRPr="00FF4BA9">
        <w:rPr>
          <w:rFonts w:cs="Arial"/>
          <w:vanish/>
        </w:rPr>
        <w:t>import_verf_doku</w:t>
      </w:r>
      <w:proofErr w:type="spellEnd"/>
      <w:r w:rsidR="00FF4BA9" w:rsidRPr="00FF4BA9">
        <w:rPr>
          <w:rFonts w:cs="Arial"/>
          <w:vanish/>
        </w:rPr>
        <w:t>&gt;</w:t>
      </w:r>
      <w:r w:rsidR="00FF4BA9">
        <w:rPr>
          <w:rFonts w:cs="Arial"/>
        </w:rPr>
        <w:t xml:space="preserve"> </w:t>
      </w:r>
      <w:r w:rsidRPr="00CF6C17">
        <w:rPr>
          <w:rFonts w:cs="Arial"/>
        </w:rPr>
        <w:t>abgelaufen ist. Sie wird vom zuständigen Mitarbeiter autorisiert und vom zuständigen Mitarbeiter durchgeführt.</w:t>
      </w:r>
    </w:p>
    <w:p w14:paraId="5853D45C" w14:textId="77777777" w:rsidR="00D760C4" w:rsidRPr="00CF6C17" w:rsidRDefault="00D760C4" w:rsidP="00213513">
      <w:pPr>
        <w:rPr>
          <w:rFonts w:cs="Arial"/>
        </w:rPr>
      </w:pPr>
    </w:p>
    <w:p w14:paraId="2306B473" w14:textId="7C5F902F" w:rsidR="00D760C4" w:rsidRPr="00CF6C17" w:rsidRDefault="00D760C4" w:rsidP="005939D4">
      <w:pPr>
        <w:numPr>
          <w:ilvl w:val="0"/>
          <w:numId w:val="23"/>
        </w:numPr>
        <w:ind w:left="567" w:hanging="567"/>
        <w:rPr>
          <w:rFonts w:cs="Arial"/>
        </w:rPr>
      </w:pPr>
      <w:r w:rsidRPr="00CF6C17">
        <w:rPr>
          <w:rFonts w:cs="Arial"/>
        </w:rPr>
        <w:t xml:space="preserve">Bei der Vernichtung werden datenschutzrechtliche Aspekte berücksichtigt, insbesondere indem </w:t>
      </w:r>
      <w:r w:rsidR="00FF4BA9" w:rsidRPr="00FF4BA9">
        <w:rPr>
          <w:rFonts w:cs="Arial"/>
          <w:vanish/>
        </w:rPr>
        <w:t>&lt;</w:t>
      </w:r>
      <w:proofErr w:type="spellStart"/>
      <w:r w:rsidR="00FF4BA9" w:rsidRPr="00FF4BA9">
        <w:rPr>
          <w:rFonts w:cs="Arial"/>
          <w:vanish/>
        </w:rPr>
        <w:t>import_verf_doku</w:t>
      </w:r>
      <w:proofErr w:type="spellEnd"/>
      <w:r w:rsidR="00FF4BA9" w:rsidRPr="00FF4BA9">
        <w:rPr>
          <w:rFonts w:cs="Arial"/>
          <w:vanish/>
        </w:rPr>
        <w:t xml:space="preserve"> VernichtungDerPapierbelege_z$WelBelVer_s2&gt;&lt;/</w:t>
      </w:r>
      <w:proofErr w:type="spellStart"/>
      <w:r w:rsidR="00FF4BA9" w:rsidRPr="00FF4BA9">
        <w:rPr>
          <w:rFonts w:cs="Arial"/>
          <w:vanish/>
        </w:rPr>
        <w:t>import_verf_doku</w:t>
      </w:r>
      <w:proofErr w:type="spellEnd"/>
      <w:r w:rsidR="00FF4BA9" w:rsidRPr="00FF4BA9">
        <w:rPr>
          <w:rFonts w:cs="Arial"/>
          <w:vanish/>
        </w:rPr>
        <w:t>&gt;</w:t>
      </w:r>
      <w:r w:rsidRPr="00CF6C17">
        <w:rPr>
          <w:rFonts w:cs="Arial"/>
        </w:rPr>
        <w:t xml:space="preserve"> vollständig und unwiederbringlich vernichtet werden.</w:t>
      </w:r>
    </w:p>
    <w:p w14:paraId="53457040" w14:textId="77777777" w:rsidR="00D760C4" w:rsidRPr="00CF6C17" w:rsidRDefault="00D760C4" w:rsidP="00213513">
      <w:pPr>
        <w:rPr>
          <w:rFonts w:cs="Arial"/>
        </w:rPr>
      </w:pPr>
    </w:p>
    <w:p w14:paraId="29F0243D" w14:textId="74152BD4" w:rsidR="00D760C4" w:rsidRPr="00CF6C17" w:rsidRDefault="00D760C4" w:rsidP="005939D4">
      <w:pPr>
        <w:numPr>
          <w:ilvl w:val="0"/>
          <w:numId w:val="23"/>
        </w:numPr>
        <w:ind w:left="567" w:hanging="567"/>
        <w:rPr>
          <w:rFonts w:cs="Arial"/>
        </w:rPr>
      </w:pPr>
      <w:r w:rsidRPr="00CF6C17">
        <w:rPr>
          <w:rFonts w:cs="Arial"/>
        </w:rPr>
        <w:t>Dokumente, denen besondere Bedeutung für das Unternehmen zukommt, z.B. aufgrund ihrer Beweiskraft, öffentlichen Glaubens oder gesetzlicher Bestimmung in Originalform (z.B. notarielle Urkunden, Testate unter Siegelverwendung, Eröffnungsbilanzen und Abschlüsse, Wertpapiere, Zollpapiere mit fluoreszierendem Original-Stempel) werden unter Berücksichtigung eventueller – sachlicher und/oder zeitlicher - Aufbewahrungserfordernisse von der Vernichtung ausgenommen. Dafür werden sie spätestens bei einer Durchsicht vor der Vernichtung ausgesondert, sofern sie nicht bereits vorher ausgesondert und geordnet archiviert wurden. Es erfolgt eine papierbasierte Aufbewahrung des Originaldokuments. In Zweifelsfällen holt der zuständige Mitarbeiter eine Auskunft bei der zuständigen Führungskraft ein.</w:t>
      </w:r>
    </w:p>
    <w:p w14:paraId="7CAAFB98" w14:textId="77777777" w:rsidR="00D760C4" w:rsidRPr="00213513" w:rsidRDefault="00D760C4" w:rsidP="00AD4E97">
      <w:pPr>
        <w:rPr>
          <w:rFonts w:cs="Arial"/>
        </w:rPr>
      </w:pPr>
    </w:p>
    <w:p w14:paraId="4682E257" w14:textId="77777777" w:rsidR="00D760C4" w:rsidRPr="00CF6C17" w:rsidRDefault="00D760C4" w:rsidP="001E670A">
      <w:pPr>
        <w:pStyle w:val="berschrift2"/>
        <w:numPr>
          <w:ilvl w:val="1"/>
          <w:numId w:val="11"/>
        </w:numPr>
      </w:pPr>
      <w:bookmarkStart w:id="49" w:name="_Toc427605142"/>
      <w:r w:rsidRPr="00CF6C17">
        <w:t>Belege, die originär in Papierform vorliegen bzw. empfangen werden und gescannt (digitalisiert) werden</w:t>
      </w:r>
      <w:bookmarkEnd w:id="49"/>
    </w:p>
    <w:p w14:paraId="263201A4" w14:textId="77777777" w:rsidR="00D760C4" w:rsidRPr="00CF6C17" w:rsidRDefault="00D760C4" w:rsidP="00495077">
      <w:pPr>
        <w:pStyle w:val="berschrift3"/>
        <w:numPr>
          <w:ilvl w:val="2"/>
          <w:numId w:val="11"/>
        </w:numPr>
        <w:ind w:left="851" w:hanging="851"/>
      </w:pPr>
      <w:bookmarkStart w:id="50" w:name="_Toc427605143"/>
      <w:r w:rsidRPr="00CF6C17">
        <w:t>Posteingang und Vorsortierung</w:t>
      </w:r>
      <w:bookmarkEnd w:id="50"/>
      <w:r w:rsidRPr="00CF6C17">
        <w:t xml:space="preserve"> </w:t>
      </w:r>
    </w:p>
    <w:p w14:paraId="6775C8D7" w14:textId="77777777" w:rsidR="00D760C4" w:rsidRPr="00CF6C17" w:rsidRDefault="00D760C4" w:rsidP="00F064A8">
      <w:pPr>
        <w:spacing w:before="240"/>
        <w:rPr>
          <w:rFonts w:cs="Arial"/>
        </w:rPr>
      </w:pPr>
    </w:p>
    <w:p w14:paraId="2CA6DF43" w14:textId="7CF47554" w:rsidR="00D760C4" w:rsidRPr="004B5E5D" w:rsidRDefault="00D760C4" w:rsidP="005939D4">
      <w:pPr>
        <w:pStyle w:val="Listenabsatz"/>
        <w:numPr>
          <w:ilvl w:val="0"/>
          <w:numId w:val="24"/>
        </w:numPr>
        <w:ind w:left="567" w:hanging="567"/>
        <w:rPr>
          <w:rFonts w:cs="Arial"/>
          <w:color w:val="000000"/>
        </w:rPr>
      </w:pPr>
      <w:r w:rsidRPr="004B5E5D">
        <w:rPr>
          <w:rFonts w:cs="Arial"/>
        </w:rPr>
        <w:t>Der papierhafte Posteingang wird unter Beachtung der Vollständigkeit (kein Verlust von eingegangenen Sendungen, keine ungeprüfte Vernichtung) vom zuständigen Mitarbeiter geöffnet, gesichtet und nach den unternehmensinternen Vorgaben</w:t>
      </w:r>
      <w:r w:rsidR="00373759" w:rsidRPr="004B5E5D">
        <w:rPr>
          <w:rFonts w:cs="Arial"/>
        </w:rPr>
        <w:t xml:space="preserve"> </w:t>
      </w:r>
      <w:r w:rsidR="00562C54" w:rsidRPr="004B5E5D">
        <w:rPr>
          <w:rFonts w:cs="Arial"/>
          <w:vanish/>
        </w:rPr>
        <w:t>&lt;</w:t>
      </w:r>
      <w:proofErr w:type="spellStart"/>
      <w:r w:rsidR="00562C54" w:rsidRPr="004B5E5D">
        <w:rPr>
          <w:rFonts w:cs="Arial"/>
          <w:vanish/>
        </w:rPr>
        <w:t>import_verf_doku</w:t>
      </w:r>
      <w:proofErr w:type="spellEnd"/>
      <w:r w:rsidR="00562C54" w:rsidRPr="004B5E5D">
        <w:rPr>
          <w:rFonts w:cs="Arial"/>
          <w:vanish/>
        </w:rPr>
        <w:t xml:space="preserve"> Belegeingang_z3_pattern:!#3#!,</w:t>
      </w:r>
      <w:r w:rsidR="002F2517" w:rsidRPr="004B5E5D">
        <w:rPr>
          <w:rFonts w:cs="Arial"/>
          <w:vanish/>
        </w:rPr>
        <w:t xml:space="preserve"> </w:t>
      </w:r>
      <w:r w:rsidR="00562C54" w:rsidRPr="004B5E5D">
        <w:rPr>
          <w:rFonts w:cs="Arial"/>
          <w:vanish/>
        </w:rPr>
        <w:t>&gt;&lt;/</w:t>
      </w:r>
      <w:proofErr w:type="spellStart"/>
      <w:r w:rsidR="00562C54" w:rsidRPr="004B5E5D">
        <w:rPr>
          <w:rFonts w:cs="Arial"/>
          <w:vanish/>
        </w:rPr>
        <w:t>import_verf_doku</w:t>
      </w:r>
      <w:proofErr w:type="spellEnd"/>
      <w:r w:rsidR="00562C54" w:rsidRPr="004B5E5D">
        <w:rPr>
          <w:rFonts w:cs="Arial"/>
          <w:vanish/>
        </w:rPr>
        <w:t>&gt;</w:t>
      </w:r>
      <w:r w:rsidR="00373759" w:rsidRPr="004B5E5D">
        <w:rPr>
          <w:rFonts w:cs="Arial"/>
        </w:rPr>
        <w:t>v</w:t>
      </w:r>
      <w:r w:rsidRPr="004B5E5D">
        <w:rPr>
          <w:rFonts w:cs="Arial"/>
        </w:rPr>
        <w:t>orsortiert und an einem genau bezeichneten und gegen unbefugten Zugriff gesicherten Ort abgelegt:</w:t>
      </w:r>
    </w:p>
    <w:p w14:paraId="768C336E" w14:textId="1CBA1E26" w:rsidR="00D760C4" w:rsidRPr="00373759" w:rsidRDefault="00D760C4" w:rsidP="00F064A8">
      <w:pPr>
        <w:rPr>
          <w:rStyle w:val="Platzhaltertext"/>
          <w:rFonts w:cs="Arial"/>
          <w:color w:val="auto"/>
        </w:rPr>
      </w:pPr>
    </w:p>
    <w:p w14:paraId="2B235A31" w14:textId="37582B3C" w:rsidR="00373759" w:rsidRPr="002F2517" w:rsidRDefault="00562C54" w:rsidP="003200AF">
      <w:pPr>
        <w:tabs>
          <w:tab w:val="left" w:pos="851"/>
        </w:tabs>
        <w:suppressAutoHyphens/>
        <w:rPr>
          <w:rFonts w:cs="Arial"/>
        </w:rPr>
      </w:pPr>
      <w:r w:rsidRPr="00562C54">
        <w:rPr>
          <w:rFonts w:cs="Arial"/>
          <w:vanish/>
        </w:rPr>
        <w:t>&lt;</w:t>
      </w:r>
      <w:proofErr w:type="spellStart"/>
      <w:r w:rsidRPr="00562C54">
        <w:rPr>
          <w:rFonts w:cs="Arial"/>
          <w:vanish/>
        </w:rPr>
        <w:t>import_verf_doku</w:t>
      </w:r>
      <w:proofErr w:type="spellEnd"/>
      <w:r w:rsidRPr="00562C54">
        <w:rPr>
          <w:rFonts w:cs="Arial"/>
          <w:vanish/>
        </w:rPr>
        <w:t xml:space="preserve"> Belegeingang_z2_s$4.2_listbullet&gt;&lt;/</w:t>
      </w:r>
      <w:proofErr w:type="spellStart"/>
      <w:r w:rsidRPr="00562C54">
        <w:rPr>
          <w:rFonts w:cs="Arial"/>
          <w:vanish/>
        </w:rPr>
        <w:t>import_verf_doku</w:t>
      </w:r>
      <w:proofErr w:type="spellEnd"/>
      <w:r w:rsidRPr="00562C54">
        <w:rPr>
          <w:rFonts w:cs="Arial"/>
          <w:vanish/>
        </w:rPr>
        <w:t>&gt;</w:t>
      </w:r>
    </w:p>
    <w:p w14:paraId="7B9DF24D" w14:textId="77777777" w:rsidR="00D760C4" w:rsidRPr="00F064A8" w:rsidRDefault="00D760C4" w:rsidP="00F064A8">
      <w:pPr>
        <w:rPr>
          <w:rStyle w:val="Platzhaltertext"/>
          <w:color w:val="auto"/>
        </w:rPr>
      </w:pPr>
    </w:p>
    <w:p w14:paraId="7565712D" w14:textId="712960F3" w:rsidR="00D760C4" w:rsidRPr="004B5E5D" w:rsidRDefault="00D760C4" w:rsidP="005939D4">
      <w:pPr>
        <w:pStyle w:val="Listenabsatz"/>
        <w:numPr>
          <w:ilvl w:val="0"/>
          <w:numId w:val="24"/>
        </w:numPr>
        <w:ind w:left="567" w:hanging="567"/>
        <w:rPr>
          <w:rFonts w:cs="Arial"/>
        </w:rPr>
      </w:pPr>
      <w:r w:rsidRPr="004B5E5D">
        <w:rPr>
          <w:rFonts w:cs="Arial"/>
        </w:rPr>
        <w:t>Bei der Sichtung des papierhaften Posteingangs erfolgt eine Prüfung auf Echtheit und äußerliche Unversehrtheit der Eingangspost. Liegen Zweifel vor, wird das Verfahren bzgl. der jeweils betroffenen Posteingänge beendet und von einer weiteren Bearbeitung vorläufig abgesehen. Es erfolgt eine Rücksprache mit der zuständigen Führungskraft und ggf. dem Absender oder Zusteller.</w:t>
      </w:r>
    </w:p>
    <w:p w14:paraId="4FB3B944" w14:textId="77777777" w:rsidR="00D760C4" w:rsidRPr="00F064A8" w:rsidRDefault="00D760C4" w:rsidP="004B5E5D">
      <w:pPr>
        <w:rPr>
          <w:rStyle w:val="Platzhaltertext"/>
          <w:color w:val="auto"/>
        </w:rPr>
      </w:pPr>
    </w:p>
    <w:p w14:paraId="3CD75187" w14:textId="77777777" w:rsidR="00D760C4" w:rsidRPr="00CF6C17" w:rsidRDefault="00D760C4" w:rsidP="00495077">
      <w:pPr>
        <w:pStyle w:val="berschrift3"/>
        <w:numPr>
          <w:ilvl w:val="2"/>
          <w:numId w:val="11"/>
        </w:numPr>
        <w:ind w:left="851" w:hanging="851"/>
      </w:pPr>
      <w:bookmarkStart w:id="51" w:name="_Toc427605144"/>
      <w:r w:rsidRPr="00CF6C17">
        <w:lastRenderedPageBreak/>
        <w:t>Identifikation der Belege (Unterlagen mit Belegfunktion) mit Prüfung auf Echtheit</w:t>
      </w:r>
      <w:bookmarkEnd w:id="51"/>
    </w:p>
    <w:p w14:paraId="2B5F6A22" w14:textId="77777777" w:rsidR="00D760C4" w:rsidRPr="00CF6C17" w:rsidRDefault="00D760C4" w:rsidP="00CF17F1"/>
    <w:p w14:paraId="067755C6" w14:textId="0325BC73" w:rsidR="00D760C4" w:rsidRPr="004B5E5D" w:rsidRDefault="00D760C4" w:rsidP="005939D4">
      <w:pPr>
        <w:pStyle w:val="Listenabsatz"/>
        <w:numPr>
          <w:ilvl w:val="0"/>
          <w:numId w:val="25"/>
        </w:numPr>
        <w:ind w:left="567" w:hanging="567"/>
        <w:rPr>
          <w:rFonts w:cs="Arial"/>
          <w:color w:val="000000"/>
        </w:rPr>
      </w:pPr>
      <w:r w:rsidRPr="004B5E5D">
        <w:rPr>
          <w:rFonts w:cs="Arial"/>
        </w:rPr>
        <w:t>Die geöffnete</w:t>
      </w:r>
      <w:r w:rsidR="00CD1375" w:rsidRPr="004B5E5D">
        <w:rPr>
          <w:rFonts w:cs="Arial"/>
        </w:rPr>
        <w:t xml:space="preserve"> </w:t>
      </w:r>
      <w:r w:rsidR="00562C54" w:rsidRPr="004B5E5D">
        <w:rPr>
          <w:rFonts w:cs="Arial"/>
          <w:vanish/>
        </w:rPr>
        <w:t>&lt;</w:t>
      </w:r>
      <w:proofErr w:type="spellStart"/>
      <w:r w:rsidR="00562C54" w:rsidRPr="004B5E5D">
        <w:rPr>
          <w:rFonts w:cs="Arial"/>
          <w:vanish/>
        </w:rPr>
        <w:t>import_verf_doku</w:t>
      </w:r>
      <w:proofErr w:type="spellEnd"/>
      <w:r w:rsidR="00562C54" w:rsidRPr="004B5E5D">
        <w:rPr>
          <w:rFonts w:cs="Arial"/>
          <w:vanish/>
        </w:rPr>
        <w:t xml:space="preserve"> Belegeingang_z3_pattern:!#3#!e &gt;&lt;/</w:t>
      </w:r>
      <w:proofErr w:type="spellStart"/>
      <w:r w:rsidR="00562C54" w:rsidRPr="004B5E5D">
        <w:rPr>
          <w:rFonts w:cs="Arial"/>
          <w:vanish/>
        </w:rPr>
        <w:t>import_verf_doku</w:t>
      </w:r>
      <w:proofErr w:type="spellEnd"/>
      <w:r w:rsidR="00562C54" w:rsidRPr="004B5E5D">
        <w:rPr>
          <w:rFonts w:cs="Arial"/>
          <w:vanish/>
        </w:rPr>
        <w:t>&gt;</w:t>
      </w:r>
      <w:r w:rsidRPr="004B5E5D">
        <w:rPr>
          <w:rFonts w:cs="Arial"/>
        </w:rPr>
        <w:t>und vorsortierte, papierhafte Eingangspost wird hinsichtlich des Belegcharakters der einzelnen Dokumente vom zuständigen Mitarbeiter gesichtet und geprüft. Dabei werden alle Dokumente, denen eine handels- und/oder steuerrechtliche Belegfunktion zukommt, an einem genau bezeichneten und gegen unbefugten Zugriff gesicherten Ort abgelegt:</w:t>
      </w:r>
    </w:p>
    <w:p w14:paraId="2B2241FB" w14:textId="5E1B93BD" w:rsidR="00D760C4" w:rsidRDefault="00D760C4" w:rsidP="00CD1375">
      <w:pPr>
        <w:tabs>
          <w:tab w:val="left" w:pos="851"/>
        </w:tabs>
        <w:suppressAutoHyphens/>
        <w:rPr>
          <w:rFonts w:cs="Arial"/>
        </w:rPr>
      </w:pPr>
    </w:p>
    <w:p w14:paraId="57EFD9C6" w14:textId="4EE9148D" w:rsidR="009749ED" w:rsidRPr="003B69EA" w:rsidRDefault="00090D3F" w:rsidP="003200AF">
      <w:pPr>
        <w:rPr>
          <w:rFonts w:cs="Arial"/>
        </w:rPr>
      </w:pPr>
      <w:r w:rsidRPr="00090D3F">
        <w:rPr>
          <w:rFonts w:cs="Arial"/>
          <w:vanish/>
        </w:rPr>
        <w:t>&lt;</w:t>
      </w:r>
      <w:proofErr w:type="spellStart"/>
      <w:r w:rsidRPr="00090D3F">
        <w:rPr>
          <w:rFonts w:cs="Arial"/>
          <w:vanish/>
        </w:rPr>
        <w:t>import_verf_doku</w:t>
      </w:r>
      <w:proofErr w:type="spellEnd"/>
      <w:r w:rsidRPr="00090D3F">
        <w:rPr>
          <w:rFonts w:cs="Arial"/>
          <w:vanish/>
        </w:rPr>
        <w:t xml:space="preserve"> Belegeingang_z5_s$4.2_listbullet&gt;&lt;/</w:t>
      </w:r>
      <w:proofErr w:type="spellStart"/>
      <w:r w:rsidRPr="00090D3F">
        <w:rPr>
          <w:rFonts w:cs="Arial"/>
          <w:vanish/>
        </w:rPr>
        <w:t>import_verf_doku</w:t>
      </w:r>
      <w:proofErr w:type="spellEnd"/>
      <w:r w:rsidRPr="00090D3F">
        <w:rPr>
          <w:rFonts w:cs="Arial"/>
          <w:vanish/>
        </w:rPr>
        <w:t>&gt;</w:t>
      </w:r>
    </w:p>
    <w:p w14:paraId="172D16DE" w14:textId="77777777" w:rsidR="00090D3F" w:rsidRPr="00CF6C17" w:rsidRDefault="00090D3F" w:rsidP="00090D3F">
      <w:pPr>
        <w:rPr>
          <w:rFonts w:cs="Arial"/>
        </w:rPr>
      </w:pPr>
    </w:p>
    <w:p w14:paraId="1EA4963D" w14:textId="644BFEDB" w:rsidR="00D760C4" w:rsidRPr="004B5E5D" w:rsidRDefault="00D760C4" w:rsidP="005939D4">
      <w:pPr>
        <w:pStyle w:val="Listenabsatz"/>
        <w:numPr>
          <w:ilvl w:val="0"/>
          <w:numId w:val="25"/>
        </w:numPr>
        <w:ind w:left="567" w:hanging="567"/>
        <w:rPr>
          <w:rFonts w:cs="Arial"/>
        </w:rPr>
      </w:pPr>
      <w:r w:rsidRPr="004B5E5D">
        <w:rPr>
          <w:rFonts w:cs="Arial"/>
        </w:rPr>
        <w:t>Bei der Identifikation der papierhaften Belege erfolgt gleichzeitig eine Prüfung auf Echtheit und Unversehrtheit. Liegen Zweifel vor (z. B. fehlender Stempel auf Original; fehlende Unterschriften; fehlende Form; Beschädigungen, z. B. Risse; fehlende Seiten, z. B. erkennbar an durchbrochener fortlaufender Nummerierung), wird das Verfahren bzgl. der jeweils betroffenen Dokumente beendet und von einer weiteren Bearbeitung der betroffenen Dokumente vorläufig abgesehen. Es erfolgt eine Rücksprache mit der zuständigen Führungskraft und ggf. dem Absender des Dokuments.</w:t>
      </w:r>
    </w:p>
    <w:p w14:paraId="2B2451E4" w14:textId="77777777" w:rsidR="00D760C4" w:rsidRPr="00CF6C17" w:rsidRDefault="00D760C4" w:rsidP="00F064A8">
      <w:pPr>
        <w:rPr>
          <w:rFonts w:cs="Arial"/>
        </w:rPr>
      </w:pPr>
    </w:p>
    <w:p w14:paraId="2B66665B" w14:textId="66730B2A" w:rsidR="00D760C4" w:rsidRPr="004B5E5D" w:rsidRDefault="00D760C4" w:rsidP="005939D4">
      <w:pPr>
        <w:pStyle w:val="Listenabsatz"/>
        <w:numPr>
          <w:ilvl w:val="0"/>
          <w:numId w:val="25"/>
        </w:numPr>
        <w:ind w:left="567" w:hanging="567"/>
        <w:rPr>
          <w:rFonts w:cs="Arial"/>
        </w:rPr>
      </w:pPr>
      <w:r w:rsidRPr="004B5E5D">
        <w:rPr>
          <w:rFonts w:cs="Arial"/>
        </w:rPr>
        <w:t>Hat der zuständige Mitarbeiter Zweifel am Belegcharakter eines Dokuments, so holt er bei der zuständigen Führungskraft eine entsprechende Auskunft ein.</w:t>
      </w:r>
    </w:p>
    <w:p w14:paraId="12717253" w14:textId="77777777" w:rsidR="00D760C4" w:rsidRPr="00CF6C17" w:rsidRDefault="00D760C4" w:rsidP="00F064A8">
      <w:pPr>
        <w:rPr>
          <w:rFonts w:cs="Arial"/>
        </w:rPr>
      </w:pPr>
    </w:p>
    <w:p w14:paraId="253B95A6" w14:textId="03C3EA53" w:rsidR="00D760C4" w:rsidRPr="004B5E5D" w:rsidRDefault="00D760C4" w:rsidP="005939D4">
      <w:pPr>
        <w:pStyle w:val="Listenabsatz"/>
        <w:numPr>
          <w:ilvl w:val="0"/>
          <w:numId w:val="25"/>
        </w:numPr>
        <w:ind w:left="567" w:hanging="567"/>
        <w:rPr>
          <w:rFonts w:cs="Arial"/>
        </w:rPr>
      </w:pPr>
      <w:r w:rsidRPr="004B5E5D">
        <w:rPr>
          <w:rFonts w:cs="Arial"/>
        </w:rPr>
        <w:t>Bei eingehenden Rechnungen (insb. auch elektronischen Rechnungen) erfolgt explizit eine Prüfung im Hinblick auf die Vollständigkeit und Richtigkeit (insb. Pflichtangaben des § 14 Abs. 4 UStG) und im Hinblick auf die korrekte Übermittlung bei elektronischen Rechnungen (Gewährleistung der Echtheit der Herkunft, der Unversehrtheit des Inhalts sowie der Lesbarkeit). Es wird beachtet, dass die Annahme von elektronischen Rechnungen und deren Bezahlung als konkludente Akzeptanz auch der zukünftigen Annahme von elektronischen Rechnungen von diesem Aussteller gewertet werden kann</w:t>
      </w:r>
      <w:r w:rsidR="00090D3F" w:rsidRPr="004B5E5D">
        <w:rPr>
          <w:rFonts w:cs="Arial"/>
        </w:rPr>
        <w:t xml:space="preserve">. </w:t>
      </w:r>
      <w:r w:rsidR="00090D3F" w:rsidRPr="004B5E5D">
        <w:rPr>
          <w:rFonts w:cs="Arial"/>
          <w:vanish/>
        </w:rPr>
        <w:t>&lt;</w:t>
      </w:r>
      <w:proofErr w:type="spellStart"/>
      <w:r w:rsidR="00090D3F" w:rsidRPr="004B5E5D">
        <w:rPr>
          <w:rFonts w:cs="Arial"/>
          <w:vanish/>
        </w:rPr>
        <w:t>import_verf_doku</w:t>
      </w:r>
      <w:proofErr w:type="spellEnd"/>
      <w:r w:rsidR="00090D3F" w:rsidRPr="004B5E5D">
        <w:rPr>
          <w:rFonts w:cs="Arial"/>
          <w:vanish/>
        </w:rPr>
        <w:t xml:space="preserve"> Belegeingang_z6_s$4.2_pattern:Deshalb ist hierfür folgender Prozess vorgesehen, um zukünftig nur elektronische Rechnungen von den gewünschten Ausstellern bzw. Absendern zu erhalten: !*#Belegeingang_z6_s$4.2#*!.&gt;&lt;/import_verf_doku&gt;</w:t>
      </w:r>
    </w:p>
    <w:p w14:paraId="79E8BD52" w14:textId="77777777" w:rsidR="00D760C4" w:rsidRPr="00CF6C17" w:rsidRDefault="00D760C4" w:rsidP="00F064A8">
      <w:pPr>
        <w:rPr>
          <w:rFonts w:cs="Arial"/>
        </w:rPr>
      </w:pPr>
    </w:p>
    <w:p w14:paraId="70B3DF95" w14:textId="14C3489D" w:rsidR="00D760C4" w:rsidRPr="004B5E5D" w:rsidRDefault="00D760C4" w:rsidP="005939D4">
      <w:pPr>
        <w:pStyle w:val="Listenabsatz"/>
        <w:numPr>
          <w:ilvl w:val="0"/>
          <w:numId w:val="25"/>
        </w:numPr>
        <w:ind w:left="567" w:hanging="567"/>
        <w:rPr>
          <w:rFonts w:cs="Arial"/>
        </w:rPr>
      </w:pPr>
      <w:r w:rsidRPr="004B5E5D">
        <w:rPr>
          <w:rFonts w:cs="Arial"/>
        </w:rPr>
        <w:t xml:space="preserve">Es ist zu beachten, dass empfangene Handels- oder Geschäftsbriefe erst mit der Buchung und unter Berücksichtigung aller dafür notwendigen Angaben auch die Funktion eines Buchungsbelegs erhalten (vgl. auch </w:t>
      </w:r>
      <w:proofErr w:type="spellStart"/>
      <w:r w:rsidRPr="004B5E5D">
        <w:rPr>
          <w:rFonts w:cs="Arial"/>
        </w:rPr>
        <w:t>GoBD</w:t>
      </w:r>
      <w:proofErr w:type="spellEnd"/>
      <w:r w:rsidRPr="004B5E5D">
        <w:rPr>
          <w:rFonts w:cs="Arial"/>
        </w:rPr>
        <w:t xml:space="preserve">, </w:t>
      </w:r>
      <w:proofErr w:type="spellStart"/>
      <w:r w:rsidRPr="004B5E5D">
        <w:rPr>
          <w:rFonts w:cs="Arial"/>
        </w:rPr>
        <w:t>Rz</w:t>
      </w:r>
      <w:proofErr w:type="spellEnd"/>
      <w:r w:rsidRPr="004B5E5D">
        <w:rPr>
          <w:rFonts w:cs="Arial"/>
        </w:rPr>
        <w:t>. 63). Dennoch ist bei ihnen im Hinblick auf die Identifikation und die weitere Bearbeitung wie angegeben zu verfahren.</w:t>
      </w:r>
    </w:p>
    <w:p w14:paraId="3F954D71" w14:textId="77777777" w:rsidR="00D760C4" w:rsidRPr="00CF6C17" w:rsidRDefault="00D760C4" w:rsidP="000D662E">
      <w:pPr>
        <w:rPr>
          <w:rFonts w:cs="Arial"/>
        </w:rPr>
      </w:pPr>
    </w:p>
    <w:p w14:paraId="5DC8BAB2" w14:textId="5D539474" w:rsidR="00D760C4" w:rsidRPr="004B5E5D" w:rsidRDefault="00D760C4" w:rsidP="005939D4">
      <w:pPr>
        <w:pStyle w:val="Listenabsatz"/>
        <w:numPr>
          <w:ilvl w:val="0"/>
          <w:numId w:val="25"/>
        </w:numPr>
        <w:ind w:left="567" w:hanging="567"/>
        <w:rPr>
          <w:rFonts w:cs="Arial"/>
        </w:rPr>
      </w:pPr>
      <w:commentRangeStart w:id="52"/>
      <w:r w:rsidRPr="004B5E5D">
        <w:rPr>
          <w:rFonts w:cs="Arial"/>
        </w:rPr>
        <w:t xml:space="preserve">Sofern im Unternehmen Dokumente, die wegen ihrer Belegfunktion bereits digitalisiert wurden, in weiteren Arbeitsschritten in ihrer originalen Papierversion Verwendung finden und Informationen/Notizen auf ihnen angebracht werden, die ebenfalls Belegcharakter haben, so werden diese Dokumente nochmals digitalisiert und als weitere Version des ursprünglichen Originalbelegs aufbewahrt (vgl. auch </w:t>
      </w:r>
      <w:proofErr w:type="spellStart"/>
      <w:r w:rsidRPr="004B5E5D">
        <w:rPr>
          <w:rFonts w:cs="Arial"/>
        </w:rPr>
        <w:t>GoBD</w:t>
      </w:r>
      <w:proofErr w:type="spellEnd"/>
      <w:r w:rsidRPr="004B5E5D">
        <w:rPr>
          <w:rFonts w:cs="Arial"/>
        </w:rPr>
        <w:t xml:space="preserve">, </w:t>
      </w:r>
      <w:proofErr w:type="spellStart"/>
      <w:r w:rsidRPr="004B5E5D">
        <w:rPr>
          <w:rFonts w:cs="Arial"/>
        </w:rPr>
        <w:t>Rz</w:t>
      </w:r>
      <w:proofErr w:type="spellEnd"/>
      <w:r w:rsidRPr="004B5E5D">
        <w:rPr>
          <w:rFonts w:cs="Arial"/>
        </w:rPr>
        <w:t xml:space="preserve">. 139). </w:t>
      </w:r>
      <w:commentRangeEnd w:id="52"/>
      <w:r w:rsidRPr="00CF6C17">
        <w:commentReference w:id="52"/>
      </w:r>
    </w:p>
    <w:p w14:paraId="78AF25EA" w14:textId="77777777" w:rsidR="00D760C4" w:rsidRPr="00F064A8" w:rsidRDefault="00D760C4" w:rsidP="00CF17F1">
      <w:pPr>
        <w:rPr>
          <w:rFonts w:cs="Arial"/>
        </w:rPr>
      </w:pPr>
    </w:p>
    <w:p w14:paraId="724E6762" w14:textId="77777777" w:rsidR="00D760C4" w:rsidRPr="00CF6C17" w:rsidRDefault="00D760C4" w:rsidP="00495077">
      <w:pPr>
        <w:pStyle w:val="berschrift3"/>
        <w:numPr>
          <w:ilvl w:val="2"/>
          <w:numId w:val="11"/>
        </w:numPr>
        <w:ind w:left="851" w:hanging="851"/>
      </w:pPr>
      <w:bookmarkStart w:id="53" w:name="_Toc427605145"/>
      <w:r w:rsidRPr="00CF6C17">
        <w:t>Erstellung von Ausgangs- und Eigenbelegen</w:t>
      </w:r>
      <w:bookmarkEnd w:id="53"/>
    </w:p>
    <w:p w14:paraId="44E111AA" w14:textId="77777777" w:rsidR="00D760C4" w:rsidRPr="00CF6C17" w:rsidRDefault="00D760C4" w:rsidP="000D662E">
      <w:pPr>
        <w:spacing w:before="240"/>
        <w:rPr>
          <w:rFonts w:cs="Arial"/>
        </w:rPr>
      </w:pPr>
    </w:p>
    <w:p w14:paraId="096F725D" w14:textId="72EF1140" w:rsidR="00D760C4" w:rsidRPr="00C735C3" w:rsidRDefault="00D760C4" w:rsidP="005939D4">
      <w:pPr>
        <w:pStyle w:val="Listenabsatz"/>
        <w:numPr>
          <w:ilvl w:val="0"/>
          <w:numId w:val="26"/>
        </w:numPr>
        <w:ind w:left="567" w:hanging="567"/>
        <w:rPr>
          <w:rFonts w:cs="Arial"/>
        </w:rPr>
      </w:pPr>
      <w:r w:rsidRPr="00C735C3">
        <w:rPr>
          <w:rFonts w:cs="Arial"/>
        </w:rPr>
        <w:t xml:space="preserve">Jeder Geschäftsvorfall ist urschriftlich bzw. als Kopie der Urschrift zu belegen. Ist kein Fremdbeleg vorhanden, muss ein Eigenbeleg erstellt werden (vgl. auch </w:t>
      </w:r>
      <w:proofErr w:type="spellStart"/>
      <w:r w:rsidRPr="00C735C3">
        <w:rPr>
          <w:rFonts w:cs="Arial"/>
        </w:rPr>
        <w:t>GoBD</w:t>
      </w:r>
      <w:proofErr w:type="spellEnd"/>
      <w:r w:rsidRPr="00C735C3">
        <w:rPr>
          <w:rFonts w:cs="Arial"/>
        </w:rPr>
        <w:t xml:space="preserve">, </w:t>
      </w:r>
      <w:proofErr w:type="spellStart"/>
      <w:r w:rsidRPr="00C735C3">
        <w:rPr>
          <w:rFonts w:cs="Arial"/>
        </w:rPr>
        <w:t>Rz</w:t>
      </w:r>
      <w:proofErr w:type="spellEnd"/>
      <w:r w:rsidRPr="00C735C3">
        <w:rPr>
          <w:rFonts w:cs="Arial"/>
        </w:rPr>
        <w:t>. 61).</w:t>
      </w:r>
    </w:p>
    <w:p w14:paraId="138317D4" w14:textId="77777777" w:rsidR="00D760C4" w:rsidRPr="00CF6C17" w:rsidRDefault="00D760C4" w:rsidP="0029395F">
      <w:pPr>
        <w:rPr>
          <w:rFonts w:cs="Arial"/>
        </w:rPr>
      </w:pPr>
    </w:p>
    <w:p w14:paraId="2735E2C7" w14:textId="63ABC141" w:rsidR="00D760C4" w:rsidRPr="00C735C3" w:rsidRDefault="00D760C4" w:rsidP="005939D4">
      <w:pPr>
        <w:pStyle w:val="Listenabsatz"/>
        <w:numPr>
          <w:ilvl w:val="0"/>
          <w:numId w:val="26"/>
        </w:numPr>
        <w:ind w:left="567" w:hanging="567"/>
        <w:rPr>
          <w:rFonts w:cs="Arial"/>
        </w:rPr>
      </w:pPr>
      <w:r w:rsidRPr="00C735C3">
        <w:rPr>
          <w:rFonts w:cs="Arial"/>
        </w:rPr>
        <w:t>Bei Eigenbelegen ist mit erhöhten Anforderungen an die Belegangaben und deren Überprüfbarkeit zu rechnen. Gegebenenfalls müssen zusätzliche Unterlagen den Eigenbeleg ergänzen, um den Geschäftsvorfall nachvollziehbar und insbesondere glaubhaft zu machen. Dies ist insbesondere bei der Jahresabschlusserstellung der Fall, z.B. für die Bildung von Rückstellungen, Abschreibungen, Umbuchungen etc. Hier müssen z.B. die Berechnung und der Anlass für die Buchung erkennbar sein.</w:t>
      </w:r>
    </w:p>
    <w:p w14:paraId="5949C010" w14:textId="77777777" w:rsidR="00D760C4" w:rsidRPr="00CF6C17" w:rsidRDefault="00D760C4" w:rsidP="0029395F">
      <w:pPr>
        <w:rPr>
          <w:rFonts w:cs="Arial"/>
        </w:rPr>
      </w:pPr>
    </w:p>
    <w:p w14:paraId="7D5A027F" w14:textId="600A1027" w:rsidR="00D760C4" w:rsidRPr="00C735C3" w:rsidRDefault="00D760C4" w:rsidP="005939D4">
      <w:pPr>
        <w:pStyle w:val="Listenabsatz"/>
        <w:numPr>
          <w:ilvl w:val="0"/>
          <w:numId w:val="26"/>
        </w:numPr>
        <w:ind w:left="567" w:hanging="567"/>
        <w:rPr>
          <w:rFonts w:cs="Arial"/>
        </w:rPr>
      </w:pPr>
      <w:r w:rsidRPr="00C735C3">
        <w:rPr>
          <w:rFonts w:cs="Arial"/>
        </w:rPr>
        <w:t xml:space="preserve">Inhalt und Umfang der in den Belegen enthaltenen Informationen sind insbesondere von der </w:t>
      </w:r>
      <w:proofErr w:type="spellStart"/>
      <w:r w:rsidRPr="00C735C3">
        <w:rPr>
          <w:rFonts w:cs="Arial"/>
        </w:rPr>
        <w:t>Belegart</w:t>
      </w:r>
      <w:proofErr w:type="spellEnd"/>
      <w:r w:rsidRPr="00C735C3">
        <w:rPr>
          <w:rFonts w:cs="Arial"/>
        </w:rPr>
        <w:t xml:space="preserve"> (z.B. Aufträge, Auftragsbestätigungen, Bescheide über Steuern oder Gebühren, betriebliche Kontoauszüge, Gutschriften, Lieferscheine, Lohn- und Gehaltsabrechnungen, Barquittungen, Rechnungen, Verträge, Zahlungsbelege) und der eingesetzten Verfahren abhängig.</w:t>
      </w:r>
    </w:p>
    <w:p w14:paraId="011EB66E" w14:textId="77777777" w:rsidR="00D760C4" w:rsidRPr="00CF6C17" w:rsidRDefault="00D760C4" w:rsidP="0029395F">
      <w:pPr>
        <w:rPr>
          <w:rFonts w:cs="Arial"/>
        </w:rPr>
      </w:pPr>
    </w:p>
    <w:p w14:paraId="124949D8" w14:textId="63DFC01C" w:rsidR="00D760C4" w:rsidRPr="00C735C3" w:rsidRDefault="00D760C4" w:rsidP="005939D4">
      <w:pPr>
        <w:pStyle w:val="Listenabsatz"/>
        <w:numPr>
          <w:ilvl w:val="0"/>
          <w:numId w:val="26"/>
        </w:numPr>
        <w:ind w:left="567" w:hanging="567"/>
        <w:rPr>
          <w:rFonts w:cs="Arial"/>
        </w:rPr>
      </w:pPr>
      <w:r w:rsidRPr="00C735C3">
        <w:rPr>
          <w:rFonts w:cs="Arial"/>
        </w:rPr>
        <w:t xml:space="preserve">Sofern Ausgangs- oder Eigenbelege erstellt werden, sollen diese die folgenden Angaben bzw. Informationen enthalten (vgl. auch </w:t>
      </w:r>
      <w:proofErr w:type="spellStart"/>
      <w:r w:rsidRPr="00C735C3">
        <w:rPr>
          <w:rFonts w:cs="Arial"/>
        </w:rPr>
        <w:t>GoBD</w:t>
      </w:r>
      <w:proofErr w:type="spellEnd"/>
      <w:r w:rsidRPr="00C735C3">
        <w:rPr>
          <w:rFonts w:cs="Arial"/>
        </w:rPr>
        <w:t xml:space="preserve">, </w:t>
      </w:r>
      <w:proofErr w:type="spellStart"/>
      <w:r w:rsidRPr="00C735C3">
        <w:rPr>
          <w:rFonts w:cs="Arial"/>
        </w:rPr>
        <w:t>Rz</w:t>
      </w:r>
      <w:proofErr w:type="spellEnd"/>
      <w:r w:rsidRPr="00C735C3">
        <w:rPr>
          <w:rFonts w:cs="Arial"/>
        </w:rPr>
        <w:t>. 77):</w:t>
      </w:r>
    </w:p>
    <w:p w14:paraId="3CD94452" w14:textId="77777777" w:rsidR="00E12809" w:rsidRPr="0029395F" w:rsidRDefault="00E12809" w:rsidP="0029395F">
      <w:pPr>
        <w:rPr>
          <w:rFonts w:cs="Arial"/>
        </w:rPr>
      </w:pPr>
    </w:p>
    <w:p w14:paraId="4C7B5D4E" w14:textId="77777777" w:rsidR="00C735C3" w:rsidRPr="00C735C3" w:rsidRDefault="00C735C3" w:rsidP="00794E39">
      <w:pPr>
        <w:pStyle w:val="Listenabsatz"/>
        <w:numPr>
          <w:ilvl w:val="0"/>
          <w:numId w:val="5"/>
        </w:numPr>
        <w:tabs>
          <w:tab w:val="left" w:pos="709"/>
        </w:tabs>
        <w:suppressAutoHyphens/>
        <w:ind w:hanging="363"/>
        <w:rPr>
          <w:rFonts w:cs="Arial"/>
        </w:rPr>
      </w:pPr>
      <w:r w:rsidRPr="00C735C3">
        <w:rPr>
          <w:rFonts w:cs="Arial"/>
        </w:rPr>
        <w:t>Eindeutige Belegnummer (z. B. Index, Paginiernummer, Dokumenten-ID, fortlaufende Rech-</w:t>
      </w:r>
      <w:proofErr w:type="spellStart"/>
      <w:r w:rsidRPr="00C735C3">
        <w:rPr>
          <w:rFonts w:cs="Arial"/>
        </w:rPr>
        <w:t>nungsausgangsnummer</w:t>
      </w:r>
      <w:proofErr w:type="spellEnd"/>
      <w:r w:rsidRPr="00C735C3">
        <w:rPr>
          <w:rFonts w:cs="Arial"/>
        </w:rPr>
        <w:t>)</w:t>
      </w:r>
    </w:p>
    <w:p w14:paraId="33B74A09" w14:textId="77777777" w:rsidR="00C735C3" w:rsidRPr="00C735C3" w:rsidRDefault="00C735C3" w:rsidP="00794E39">
      <w:pPr>
        <w:pStyle w:val="Listenabsatz"/>
        <w:numPr>
          <w:ilvl w:val="0"/>
          <w:numId w:val="5"/>
        </w:numPr>
        <w:tabs>
          <w:tab w:val="left" w:pos="709"/>
        </w:tabs>
        <w:suppressAutoHyphens/>
        <w:ind w:hanging="363"/>
        <w:rPr>
          <w:rFonts w:cs="Arial"/>
        </w:rPr>
      </w:pPr>
      <w:r w:rsidRPr="00C735C3">
        <w:rPr>
          <w:rFonts w:cs="Arial"/>
        </w:rPr>
        <w:t xml:space="preserve">Belegaussteller und -empfänger (Soweit dies zu den branchenüblichen </w:t>
      </w:r>
      <w:proofErr w:type="spellStart"/>
      <w:r w:rsidRPr="00C735C3">
        <w:rPr>
          <w:rFonts w:cs="Arial"/>
        </w:rPr>
        <w:t>Mindestaufzeich-nungspflichten</w:t>
      </w:r>
      <w:proofErr w:type="spellEnd"/>
      <w:r w:rsidRPr="00C735C3">
        <w:rPr>
          <w:rFonts w:cs="Arial"/>
        </w:rPr>
        <w:t xml:space="preserve"> gehört und keine Aufzeichnungserleichterungen bestehen (z.B. § 33 UStDV)</w:t>
      </w:r>
    </w:p>
    <w:p w14:paraId="19A006CD" w14:textId="77777777" w:rsidR="00C735C3" w:rsidRPr="00C735C3" w:rsidRDefault="00C735C3" w:rsidP="00794E39">
      <w:pPr>
        <w:pStyle w:val="Listenabsatz"/>
        <w:numPr>
          <w:ilvl w:val="0"/>
          <w:numId w:val="5"/>
        </w:numPr>
        <w:tabs>
          <w:tab w:val="left" w:pos="709"/>
        </w:tabs>
        <w:suppressAutoHyphens/>
        <w:ind w:hanging="363"/>
        <w:rPr>
          <w:rFonts w:cs="Arial"/>
        </w:rPr>
      </w:pPr>
      <w:r w:rsidRPr="00C735C3">
        <w:rPr>
          <w:rFonts w:cs="Arial"/>
        </w:rPr>
        <w:t>Betrag bzw. Mengen- oder Wertangaben, aus denen sich der zu buchende Betrag ergibt</w:t>
      </w:r>
    </w:p>
    <w:p w14:paraId="2B319D8C" w14:textId="77777777" w:rsidR="00C735C3" w:rsidRPr="00C735C3" w:rsidRDefault="00C735C3" w:rsidP="00794E39">
      <w:pPr>
        <w:pStyle w:val="Listenabsatz"/>
        <w:numPr>
          <w:ilvl w:val="0"/>
          <w:numId w:val="5"/>
        </w:numPr>
        <w:tabs>
          <w:tab w:val="left" w:pos="709"/>
        </w:tabs>
        <w:suppressAutoHyphens/>
        <w:ind w:hanging="363"/>
        <w:rPr>
          <w:rFonts w:cs="Arial"/>
        </w:rPr>
      </w:pPr>
      <w:r w:rsidRPr="00C735C3">
        <w:rPr>
          <w:rFonts w:cs="Arial"/>
        </w:rPr>
        <w:t>Währungsangabe und Wechselkurs bei Fremdwährung</w:t>
      </w:r>
    </w:p>
    <w:p w14:paraId="2975CABE" w14:textId="77777777" w:rsidR="00C735C3" w:rsidRPr="00C735C3" w:rsidRDefault="00C735C3" w:rsidP="00794E39">
      <w:pPr>
        <w:pStyle w:val="Listenabsatz"/>
        <w:numPr>
          <w:ilvl w:val="0"/>
          <w:numId w:val="5"/>
        </w:numPr>
        <w:tabs>
          <w:tab w:val="left" w:pos="709"/>
        </w:tabs>
        <w:suppressAutoHyphens/>
        <w:ind w:hanging="363"/>
        <w:rPr>
          <w:rFonts w:cs="Arial"/>
        </w:rPr>
      </w:pPr>
      <w:r w:rsidRPr="00C735C3">
        <w:rPr>
          <w:rFonts w:cs="Arial"/>
        </w:rPr>
        <w:t>Hinreichende Erläuterung des Geschäftsvorfalls (insb. textlich oder tabellarisch)</w:t>
      </w:r>
    </w:p>
    <w:p w14:paraId="26EFAE6C" w14:textId="77777777" w:rsidR="00C735C3" w:rsidRPr="00C735C3" w:rsidRDefault="00C735C3" w:rsidP="00794E39">
      <w:pPr>
        <w:pStyle w:val="Listenabsatz"/>
        <w:numPr>
          <w:ilvl w:val="0"/>
          <w:numId w:val="5"/>
        </w:numPr>
        <w:tabs>
          <w:tab w:val="left" w:pos="709"/>
        </w:tabs>
        <w:suppressAutoHyphens/>
        <w:ind w:hanging="363"/>
        <w:rPr>
          <w:rFonts w:cs="Arial"/>
        </w:rPr>
      </w:pPr>
      <w:r w:rsidRPr="00C735C3">
        <w:rPr>
          <w:rFonts w:cs="Arial"/>
        </w:rPr>
        <w:t>Belegdatum</w:t>
      </w:r>
    </w:p>
    <w:p w14:paraId="43E39194" w14:textId="54031F14" w:rsidR="00D760C4" w:rsidRPr="00C735C3" w:rsidRDefault="00C735C3" w:rsidP="00794E39">
      <w:pPr>
        <w:pStyle w:val="Listenabsatz"/>
        <w:numPr>
          <w:ilvl w:val="0"/>
          <w:numId w:val="5"/>
        </w:numPr>
        <w:tabs>
          <w:tab w:val="left" w:pos="709"/>
        </w:tabs>
        <w:suppressAutoHyphens/>
        <w:ind w:hanging="363"/>
        <w:rPr>
          <w:rFonts w:cs="Arial"/>
        </w:rPr>
      </w:pPr>
      <w:r w:rsidRPr="00C735C3">
        <w:rPr>
          <w:rFonts w:cs="Arial"/>
        </w:rPr>
        <w:t>Verantwortlicher Aussteller, soweit vorhanden</w:t>
      </w:r>
    </w:p>
    <w:p w14:paraId="51372DEA" w14:textId="77777777" w:rsidR="00C735C3" w:rsidRPr="00CF6C17" w:rsidRDefault="00C735C3" w:rsidP="0029395F">
      <w:pPr>
        <w:rPr>
          <w:rFonts w:cs="Arial"/>
        </w:rPr>
      </w:pPr>
    </w:p>
    <w:p w14:paraId="2A61DBCF" w14:textId="029B52ED" w:rsidR="00D760C4" w:rsidRPr="00C735C3" w:rsidRDefault="00D760C4" w:rsidP="005939D4">
      <w:pPr>
        <w:pStyle w:val="Listenabsatz"/>
        <w:numPr>
          <w:ilvl w:val="0"/>
          <w:numId w:val="26"/>
        </w:numPr>
        <w:suppressAutoHyphens/>
        <w:ind w:left="567" w:hanging="567"/>
        <w:rPr>
          <w:rFonts w:cs="Arial"/>
          <w:lang w:eastAsia="ar-SA"/>
        </w:rPr>
      </w:pPr>
      <w:commentRangeStart w:id="54"/>
      <w:r w:rsidRPr="00C735C3">
        <w:rPr>
          <w:rFonts w:cs="Arial"/>
        </w:rPr>
        <w:t>B</w:t>
      </w:r>
      <w:commentRangeEnd w:id="54"/>
      <w:r w:rsidR="00175A43">
        <w:rPr>
          <w:rStyle w:val="Kommentarzeichen"/>
        </w:rPr>
        <w:commentReference w:id="54"/>
      </w:r>
      <w:r w:rsidRPr="00C735C3">
        <w:rPr>
          <w:rFonts w:cs="Arial"/>
        </w:rPr>
        <w:t>ei Eigenbelegen in Papierform sollen darüber hinaus folgende Angaben hinzukommen:</w:t>
      </w:r>
    </w:p>
    <w:p w14:paraId="632FBA42" w14:textId="28750FD3" w:rsidR="00D760C4" w:rsidRDefault="00D760C4" w:rsidP="0029395F">
      <w:pPr>
        <w:rPr>
          <w:rFonts w:cs="Arial"/>
        </w:rPr>
      </w:pPr>
    </w:p>
    <w:p w14:paraId="2DECD11E" w14:textId="7A258FAD" w:rsidR="003B69EA" w:rsidRPr="00F2590C" w:rsidRDefault="003B69EA" w:rsidP="003200AF">
      <w:pPr>
        <w:tabs>
          <w:tab w:val="left" w:pos="851"/>
        </w:tabs>
        <w:suppressAutoHyphens/>
        <w:rPr>
          <w:rFonts w:cs="Arial"/>
          <w:lang w:eastAsia="ar-SA"/>
        </w:rPr>
      </w:pPr>
      <w:r w:rsidRPr="003B69EA">
        <w:rPr>
          <w:rFonts w:cs="Arial"/>
          <w:vanish/>
          <w:lang w:eastAsia="ar-SA"/>
        </w:rPr>
        <w:t>&lt;</w:t>
      </w:r>
      <w:proofErr w:type="spellStart"/>
      <w:r w:rsidRPr="003B69EA">
        <w:rPr>
          <w:rFonts w:cs="Arial"/>
          <w:vanish/>
          <w:lang w:eastAsia="ar-SA"/>
        </w:rPr>
        <w:t>import_verf_doku</w:t>
      </w:r>
      <w:proofErr w:type="spellEnd"/>
      <w:r w:rsidRPr="003B69EA">
        <w:rPr>
          <w:rFonts w:cs="Arial"/>
          <w:vanish/>
          <w:lang w:eastAsia="ar-SA"/>
        </w:rPr>
        <w:t xml:space="preserve"> Belegeingang_z7_s$4.2_listbullet&gt;&lt;/</w:t>
      </w:r>
      <w:proofErr w:type="spellStart"/>
      <w:r w:rsidRPr="003B69EA">
        <w:rPr>
          <w:rFonts w:cs="Arial"/>
          <w:vanish/>
          <w:lang w:eastAsia="ar-SA"/>
        </w:rPr>
        <w:t>import_verf_doku</w:t>
      </w:r>
      <w:proofErr w:type="spellEnd"/>
      <w:r w:rsidRPr="003B69EA">
        <w:rPr>
          <w:rFonts w:cs="Arial"/>
          <w:vanish/>
          <w:lang w:eastAsia="ar-SA"/>
        </w:rPr>
        <w:t>&gt;</w:t>
      </w:r>
    </w:p>
    <w:p w14:paraId="39095BCE" w14:textId="77777777" w:rsidR="00D760C4" w:rsidRDefault="00D760C4" w:rsidP="0029395F">
      <w:pPr>
        <w:rPr>
          <w:rFonts w:cs="Arial"/>
        </w:rPr>
      </w:pPr>
    </w:p>
    <w:p w14:paraId="3713C1E8" w14:textId="09867AA6" w:rsidR="00D760C4" w:rsidRPr="00C735C3" w:rsidRDefault="00D760C4" w:rsidP="005939D4">
      <w:pPr>
        <w:pStyle w:val="Listenabsatz"/>
        <w:numPr>
          <w:ilvl w:val="0"/>
          <w:numId w:val="26"/>
        </w:numPr>
        <w:ind w:left="567" w:hanging="567"/>
        <w:rPr>
          <w:rFonts w:cs="Arial"/>
        </w:rPr>
      </w:pPr>
      <w:r w:rsidRPr="00C735C3">
        <w:rPr>
          <w:rFonts w:cs="Arial"/>
        </w:rPr>
        <w:t>Hat der zuständige Mitarbeiter Zweifel, ob ein Eigenbeleg zu erstellen ist, so holt er bei der zuständigen Führungskraft eine entsprechende Auskunft ein.</w:t>
      </w:r>
    </w:p>
    <w:p w14:paraId="0C02B37B" w14:textId="77777777" w:rsidR="00D760C4" w:rsidRPr="00CF6C17" w:rsidRDefault="00D760C4" w:rsidP="0029395F">
      <w:pPr>
        <w:rPr>
          <w:rFonts w:cs="Arial"/>
        </w:rPr>
      </w:pPr>
    </w:p>
    <w:p w14:paraId="5EAC3320" w14:textId="586F4FD0" w:rsidR="00D760C4" w:rsidRPr="00C735C3" w:rsidRDefault="00D760C4" w:rsidP="005939D4">
      <w:pPr>
        <w:pStyle w:val="Listenabsatz"/>
        <w:numPr>
          <w:ilvl w:val="0"/>
          <w:numId w:val="26"/>
        </w:numPr>
        <w:ind w:left="567" w:hanging="567"/>
        <w:rPr>
          <w:rFonts w:cs="Arial"/>
        </w:rPr>
      </w:pPr>
      <w:r w:rsidRPr="00C735C3">
        <w:rPr>
          <w:rFonts w:cs="Arial"/>
        </w:rPr>
        <w:t xml:space="preserve">Es ist zu beachten, dass abgesandte Handels- oder Geschäftsbriefe erst mit dem Kontierungsvermerk und der Verbuchung auch die Funktion eines Buchungsbelegs erhalten (vgl. auch </w:t>
      </w:r>
      <w:proofErr w:type="spellStart"/>
      <w:r w:rsidRPr="00C735C3">
        <w:rPr>
          <w:rFonts w:cs="Arial"/>
        </w:rPr>
        <w:t>GoBD</w:t>
      </w:r>
      <w:proofErr w:type="spellEnd"/>
      <w:r w:rsidRPr="00C735C3">
        <w:rPr>
          <w:rFonts w:cs="Arial"/>
        </w:rPr>
        <w:t xml:space="preserve">, </w:t>
      </w:r>
      <w:proofErr w:type="spellStart"/>
      <w:r w:rsidRPr="00C735C3">
        <w:rPr>
          <w:rFonts w:cs="Arial"/>
        </w:rPr>
        <w:t>Rz</w:t>
      </w:r>
      <w:proofErr w:type="spellEnd"/>
      <w:r w:rsidRPr="00C735C3">
        <w:rPr>
          <w:rFonts w:cs="Arial"/>
        </w:rPr>
        <w:t>. 63). Dennoch ist bei ihnen im Hinblick auf die Identifikation und weitere Bearbeitung wie angegeben zu verfahren.</w:t>
      </w:r>
    </w:p>
    <w:p w14:paraId="0F322A5F" w14:textId="77777777" w:rsidR="00D760C4" w:rsidRPr="00CF6C17" w:rsidRDefault="00D760C4" w:rsidP="0029395F">
      <w:pPr>
        <w:rPr>
          <w:rFonts w:cs="Arial"/>
        </w:rPr>
      </w:pPr>
    </w:p>
    <w:p w14:paraId="12902687" w14:textId="77777777" w:rsidR="00D760C4" w:rsidRPr="00CF6C17" w:rsidRDefault="00D760C4" w:rsidP="00495077">
      <w:pPr>
        <w:pStyle w:val="berschrift3"/>
        <w:numPr>
          <w:ilvl w:val="2"/>
          <w:numId w:val="11"/>
        </w:numPr>
        <w:ind w:left="851" w:hanging="851"/>
      </w:pPr>
      <w:bookmarkStart w:id="55" w:name="_Toc359179765"/>
      <w:bookmarkStart w:id="56" w:name="_Toc427605146"/>
      <w:r w:rsidRPr="00CF6C17">
        <w:t>Vorbereitung der zu digitalisierenden Dokumente (technische Prüfung)</w:t>
      </w:r>
      <w:bookmarkEnd w:id="55"/>
      <w:bookmarkEnd w:id="56"/>
    </w:p>
    <w:p w14:paraId="24023007" w14:textId="77777777" w:rsidR="00B86410" w:rsidRPr="0029395F" w:rsidRDefault="00B86410" w:rsidP="0029395F">
      <w:pPr>
        <w:spacing w:before="240"/>
        <w:rPr>
          <w:rFonts w:cs="Arial"/>
        </w:rPr>
      </w:pPr>
    </w:p>
    <w:p w14:paraId="70F6EE84" w14:textId="309694BE" w:rsidR="00D760C4" w:rsidRPr="0029395F" w:rsidRDefault="00D760C4" w:rsidP="0029395F">
      <w:pPr>
        <w:rPr>
          <w:i/>
        </w:rPr>
      </w:pPr>
      <w:r w:rsidRPr="0029395F">
        <w:rPr>
          <w:b/>
          <w:i/>
        </w:rPr>
        <w:t>Vorbemerkung</w:t>
      </w:r>
      <w:r w:rsidRPr="0029395F">
        <w:rPr>
          <w:i/>
        </w:rPr>
        <w:t>: Die Kapitel 4.2.4 bis 4.2.6 beschreiben den Scan-Vorgang i.e.S. Weil kein Ersetzendes Scannen mit anschließender Vernichtung der Papierbelege erfolgt, behalten die Papierbelege die Belegfunktion. Deshalb ist zu berücksichtigen, dass der progressive und retrograde Prüfungspfad grundsätzlich weiterhin über den Papierbeleg bis zum Buchungssatz und zurück möglich sein muss. Das Digitalisat kann den progressiven und retrograden Prüfungspfad i.d.R. erleichtern bzw. unterstützen, weil eine technische Verknüpfung zwischen Buchungssatz und Belegbild (Digitalisat) möglich wird. Dabei ist jedoch zu bedenken, dass stets auch ein Auffinden des Papieroriginals vom Digitalisat aus und umgekehrt möglich bleiben muss. Dies ist an späterer Stelle bei der gewählten Ordnung der Ablage von Papierbelegen und digitalisierten Belegen zu berücksichtigen.</w:t>
      </w:r>
    </w:p>
    <w:p w14:paraId="4C2931CB" w14:textId="77777777" w:rsidR="00D760C4" w:rsidRDefault="00D760C4" w:rsidP="0029395F">
      <w:pPr>
        <w:rPr>
          <w:rFonts w:cs="Arial"/>
        </w:rPr>
      </w:pPr>
    </w:p>
    <w:p w14:paraId="63680BB1" w14:textId="0E73B943" w:rsidR="00D760C4" w:rsidRPr="006B0569" w:rsidRDefault="00D760C4" w:rsidP="005939D4">
      <w:pPr>
        <w:pStyle w:val="Listenabsatz"/>
        <w:numPr>
          <w:ilvl w:val="0"/>
          <w:numId w:val="27"/>
        </w:numPr>
        <w:ind w:left="567" w:hanging="567"/>
        <w:rPr>
          <w:rFonts w:cs="Arial"/>
        </w:rPr>
      </w:pPr>
      <w:r w:rsidRPr="006B0569">
        <w:rPr>
          <w:rFonts w:cs="Arial"/>
        </w:rPr>
        <w:t xml:space="preserve">Alle für eine Digitalisierung identifizierten Belege werden durch den digitalisierenden Mitarbeiter geprüft, ob eine Verarbeitung durch das Digitalisierungsgerät technisch möglich ist und ein originalgetreues Abbild erzeugt werden kann. </w:t>
      </w:r>
    </w:p>
    <w:p w14:paraId="29956210" w14:textId="77777777" w:rsidR="00D760C4" w:rsidRPr="00CF6C17" w:rsidRDefault="00D760C4" w:rsidP="0029395F">
      <w:pPr>
        <w:rPr>
          <w:rFonts w:cs="Arial"/>
        </w:rPr>
      </w:pPr>
    </w:p>
    <w:p w14:paraId="46501F4C" w14:textId="08218CFC" w:rsidR="00DA3BB4" w:rsidRPr="006B0569" w:rsidRDefault="00D760C4" w:rsidP="005939D4">
      <w:pPr>
        <w:pStyle w:val="Listenabsatz"/>
        <w:numPr>
          <w:ilvl w:val="0"/>
          <w:numId w:val="27"/>
        </w:numPr>
        <w:ind w:left="567" w:hanging="567"/>
        <w:rPr>
          <w:rFonts w:cs="Arial"/>
        </w:rPr>
      </w:pPr>
      <w:r w:rsidRPr="006B0569">
        <w:rPr>
          <w:rFonts w:cs="Arial"/>
        </w:rPr>
        <w:t>Es wird im Einzelnen geprüft, ob für einen erfolgreichen Scanvorgang Maßnahmen am Dokument erforderlich sind. Als solche kommen beispielhaft in Frage:</w:t>
      </w:r>
    </w:p>
    <w:p w14:paraId="28C28D99" w14:textId="77777777" w:rsidR="00DA3BB4" w:rsidRPr="0029395F" w:rsidRDefault="00DA3BB4" w:rsidP="0029395F">
      <w:pPr>
        <w:rPr>
          <w:rFonts w:cs="Arial"/>
        </w:rPr>
      </w:pPr>
    </w:p>
    <w:p w14:paraId="7DDFEA9A" w14:textId="77777777" w:rsidR="00DA3BB4" w:rsidRDefault="00D760C4" w:rsidP="006B0569">
      <w:pPr>
        <w:numPr>
          <w:ilvl w:val="0"/>
          <w:numId w:val="14"/>
        </w:numPr>
        <w:ind w:hanging="363"/>
        <w:rPr>
          <w:rFonts w:cs="Arial"/>
        </w:rPr>
      </w:pPr>
      <w:r w:rsidRPr="00CF6C17">
        <w:rPr>
          <w:rFonts w:cs="Arial"/>
        </w:rPr>
        <w:t>Klammerungen lösen</w:t>
      </w:r>
    </w:p>
    <w:p w14:paraId="2586221C" w14:textId="77777777" w:rsidR="00DA3BB4" w:rsidRDefault="00D760C4" w:rsidP="006B0569">
      <w:pPr>
        <w:numPr>
          <w:ilvl w:val="0"/>
          <w:numId w:val="14"/>
        </w:numPr>
        <w:ind w:hanging="363"/>
        <w:rPr>
          <w:rFonts w:cs="Arial"/>
        </w:rPr>
      </w:pPr>
      <w:r w:rsidRPr="00CF6C17">
        <w:rPr>
          <w:rFonts w:cs="Arial"/>
        </w:rPr>
        <w:t>Sortierung zur Sicherstellung der Reihenfolge</w:t>
      </w:r>
    </w:p>
    <w:p w14:paraId="7D4818D6" w14:textId="77777777" w:rsidR="00DA3BB4" w:rsidRDefault="00D760C4" w:rsidP="006B0569">
      <w:pPr>
        <w:numPr>
          <w:ilvl w:val="0"/>
          <w:numId w:val="14"/>
        </w:numPr>
        <w:ind w:hanging="363"/>
        <w:rPr>
          <w:rFonts w:cs="Arial"/>
        </w:rPr>
      </w:pPr>
      <w:r w:rsidRPr="00CF6C17">
        <w:rPr>
          <w:rFonts w:cs="Arial"/>
        </w:rPr>
        <w:t>Einlegen von Trennblättern</w:t>
      </w:r>
    </w:p>
    <w:p w14:paraId="648FAAD5" w14:textId="4EDC8787" w:rsidR="00D760C4" w:rsidRPr="00CF6C17" w:rsidRDefault="00D760C4" w:rsidP="006B0569">
      <w:pPr>
        <w:numPr>
          <w:ilvl w:val="0"/>
          <w:numId w:val="14"/>
        </w:numPr>
        <w:ind w:hanging="363"/>
        <w:rPr>
          <w:rFonts w:cs="Arial"/>
        </w:rPr>
      </w:pPr>
      <w:r w:rsidRPr="00CF6C17">
        <w:rPr>
          <w:rFonts w:cs="Arial"/>
        </w:rPr>
        <w:t>Entfernen von Notiz-Klebezetteln</w:t>
      </w:r>
    </w:p>
    <w:p w14:paraId="76999886" w14:textId="77777777" w:rsidR="00D760C4" w:rsidRPr="0029395F" w:rsidRDefault="00D760C4" w:rsidP="006B0569">
      <w:pPr>
        <w:rPr>
          <w:rFonts w:cs="Arial"/>
        </w:rPr>
      </w:pPr>
    </w:p>
    <w:p w14:paraId="7D7D4323" w14:textId="77777777" w:rsidR="00D760C4" w:rsidRPr="00CF6C17" w:rsidRDefault="00D760C4" w:rsidP="00495077">
      <w:pPr>
        <w:pStyle w:val="berschrift3"/>
        <w:numPr>
          <w:ilvl w:val="2"/>
          <w:numId w:val="11"/>
        </w:numPr>
        <w:ind w:left="851" w:hanging="851"/>
      </w:pPr>
      <w:bookmarkStart w:id="57" w:name="_Toc359179766"/>
      <w:bookmarkStart w:id="58" w:name="_Toc427605147"/>
      <w:r w:rsidRPr="00CF6C17">
        <w:t>Digitalisierung</w:t>
      </w:r>
      <w:bookmarkEnd w:id="57"/>
      <w:bookmarkEnd w:id="58"/>
    </w:p>
    <w:p w14:paraId="49859CA9" w14:textId="77777777" w:rsidR="00D760C4" w:rsidRPr="00CF6C17" w:rsidRDefault="00D760C4" w:rsidP="000D662E">
      <w:pPr>
        <w:spacing w:before="240"/>
        <w:rPr>
          <w:rFonts w:cs="Arial"/>
        </w:rPr>
      </w:pPr>
    </w:p>
    <w:p w14:paraId="25D7DE7B" w14:textId="5C5B766C" w:rsidR="00D760C4" w:rsidRPr="006B0569" w:rsidRDefault="00D760C4" w:rsidP="005939D4">
      <w:pPr>
        <w:pStyle w:val="Listenabsatz"/>
        <w:numPr>
          <w:ilvl w:val="0"/>
          <w:numId w:val="28"/>
        </w:numPr>
        <w:ind w:left="567" w:hanging="567"/>
        <w:rPr>
          <w:rFonts w:cs="Arial"/>
        </w:rPr>
      </w:pPr>
      <w:r w:rsidRPr="006B0569">
        <w:rPr>
          <w:rFonts w:cs="Arial"/>
        </w:rPr>
        <w:t xml:space="preserve">Der Beginn des Digitalisierungsvorgangs besteht im Auflegen auf das Digitalisierungsgerät bzw. im Einlegen in den Einzug durch den zuständigen Mitarbeiter. </w:t>
      </w:r>
    </w:p>
    <w:p w14:paraId="657EDB6A" w14:textId="77777777" w:rsidR="00D760C4" w:rsidRPr="00CF6C17" w:rsidRDefault="00D760C4" w:rsidP="0029395F">
      <w:pPr>
        <w:rPr>
          <w:rFonts w:cs="Arial"/>
        </w:rPr>
      </w:pPr>
    </w:p>
    <w:p w14:paraId="4EB45D54" w14:textId="2A120AB8" w:rsidR="00D760C4" w:rsidRPr="006B0569" w:rsidRDefault="00D760C4" w:rsidP="005939D4">
      <w:pPr>
        <w:pStyle w:val="Listenabsatz"/>
        <w:numPr>
          <w:ilvl w:val="0"/>
          <w:numId w:val="28"/>
        </w:numPr>
        <w:ind w:left="567" w:hanging="567"/>
        <w:rPr>
          <w:rFonts w:cs="Arial"/>
        </w:rPr>
      </w:pPr>
      <w:r w:rsidRPr="006B0569">
        <w:rPr>
          <w:rFonts w:cs="Arial"/>
        </w:rPr>
        <w:t>Der Digitalisierungsvorgang endet mit der Ausgabe des digitalen Mediums und der Speicherung auf dem Export-Datenpfad</w:t>
      </w:r>
      <w:r w:rsidR="006F44E5">
        <w:rPr>
          <w:rFonts w:cs="Arial"/>
        </w:rPr>
        <w:t xml:space="preserve"> (</w:t>
      </w:r>
      <w:r w:rsidR="006F44E5" w:rsidRPr="00013014">
        <w:rPr>
          <w:rFonts w:cs="Arial"/>
          <w:vanish/>
        </w:rPr>
        <w:t>&lt;</w:t>
      </w:r>
      <w:proofErr w:type="spellStart"/>
      <w:r w:rsidR="006F44E5" w:rsidRPr="00013014">
        <w:rPr>
          <w:rFonts w:cs="Arial"/>
          <w:vanish/>
        </w:rPr>
        <w:t>import_verf_doku</w:t>
      </w:r>
      <w:proofErr w:type="spellEnd"/>
      <w:r w:rsidR="006F44E5" w:rsidRPr="00013014">
        <w:rPr>
          <w:rFonts w:cs="Arial"/>
          <w:vanish/>
        </w:rPr>
        <w:t xml:space="preserve"> AngabenExportDatenpfad_z2_s$AnExDat&gt;&lt;/</w:t>
      </w:r>
      <w:proofErr w:type="spellStart"/>
      <w:r w:rsidR="006F44E5" w:rsidRPr="00013014">
        <w:rPr>
          <w:rFonts w:cs="Arial"/>
          <w:vanish/>
        </w:rPr>
        <w:t>import_verf_doku</w:t>
      </w:r>
      <w:proofErr w:type="spellEnd"/>
      <w:r w:rsidR="006F44E5" w:rsidRPr="00013014">
        <w:rPr>
          <w:rFonts w:cs="Arial"/>
          <w:vanish/>
        </w:rPr>
        <w:t>&gt;</w:t>
      </w:r>
      <w:r w:rsidR="006F44E5">
        <w:rPr>
          <w:rFonts w:cs="Arial"/>
        </w:rPr>
        <w:t>)</w:t>
      </w:r>
      <w:r w:rsidRPr="006B0569">
        <w:rPr>
          <w:rFonts w:cs="Arial"/>
        </w:rPr>
        <w:t>.</w:t>
      </w:r>
    </w:p>
    <w:p w14:paraId="786D47F6" w14:textId="77777777" w:rsidR="00D760C4" w:rsidRPr="00CF6C17" w:rsidRDefault="00D760C4" w:rsidP="00E94F41">
      <w:pPr>
        <w:rPr>
          <w:rFonts w:cs="Arial"/>
        </w:rPr>
      </w:pPr>
    </w:p>
    <w:p w14:paraId="136EB084" w14:textId="4A9F20D0" w:rsidR="00D760C4" w:rsidRPr="006B0569" w:rsidRDefault="00D760C4" w:rsidP="005939D4">
      <w:pPr>
        <w:pStyle w:val="Listenabsatz"/>
        <w:numPr>
          <w:ilvl w:val="0"/>
          <w:numId w:val="28"/>
        </w:numPr>
        <w:ind w:left="567" w:hanging="567"/>
        <w:rPr>
          <w:rFonts w:cs="Arial"/>
        </w:rPr>
      </w:pPr>
      <w:r w:rsidRPr="006B0569">
        <w:rPr>
          <w:rFonts w:cs="Arial"/>
        </w:rPr>
        <w:lastRenderedPageBreak/>
        <w:t>Vor der Digitalisierung prüft der zuständige Mitarbeiter, ob alle erforderlichen Hard- und Softwarekomponenten betriebsbereit sind und die vorgegebenen Grundeinstellungen am Digitalisie</w:t>
      </w:r>
      <w:r w:rsidRPr="006B0569">
        <w:rPr>
          <w:rFonts w:cs="Arial"/>
        </w:rPr>
        <w:softHyphen/>
        <w:t>rungsgerät eingestellt sind.</w:t>
      </w:r>
    </w:p>
    <w:p w14:paraId="18766D14" w14:textId="77777777" w:rsidR="00D760C4" w:rsidRPr="00CF6C17" w:rsidRDefault="00D760C4" w:rsidP="00E94F41">
      <w:pPr>
        <w:rPr>
          <w:rFonts w:cs="Arial"/>
        </w:rPr>
      </w:pPr>
    </w:p>
    <w:p w14:paraId="124369CA" w14:textId="6504F5DB" w:rsidR="00D760C4" w:rsidRPr="006B0569" w:rsidRDefault="00D760C4" w:rsidP="005939D4">
      <w:pPr>
        <w:pStyle w:val="Listenabsatz"/>
        <w:numPr>
          <w:ilvl w:val="0"/>
          <w:numId w:val="28"/>
        </w:numPr>
        <w:ind w:left="567" w:hanging="567"/>
        <w:rPr>
          <w:rFonts w:cs="Arial"/>
          <w:color w:val="000000"/>
        </w:rPr>
      </w:pPr>
      <w:r w:rsidRPr="006B0569">
        <w:rPr>
          <w:rFonts w:cs="Arial"/>
        </w:rPr>
        <w:t>Als Grundeinstellungen für die Digitalisierung werden folgende Parameter verwendet:</w:t>
      </w:r>
    </w:p>
    <w:p w14:paraId="7E62E427" w14:textId="30495646" w:rsidR="00D760C4" w:rsidRDefault="00D760C4" w:rsidP="00E94F41">
      <w:pPr>
        <w:rPr>
          <w:rFonts w:cs="Arial"/>
        </w:rPr>
      </w:pPr>
    </w:p>
    <w:p w14:paraId="087F9246" w14:textId="0E05CA40" w:rsidR="00DA3BB4" w:rsidRPr="00DA3BB4" w:rsidRDefault="00DA3BB4" w:rsidP="003200AF">
      <w:pPr>
        <w:rPr>
          <w:rFonts w:cs="Arial"/>
        </w:rPr>
      </w:pPr>
      <w:r w:rsidRPr="00DA3BB4">
        <w:rPr>
          <w:rFonts w:cs="Arial"/>
          <w:vanish/>
        </w:rPr>
        <w:t>&lt;</w:t>
      </w:r>
      <w:proofErr w:type="spellStart"/>
      <w:r w:rsidRPr="00DA3BB4">
        <w:rPr>
          <w:rFonts w:cs="Arial"/>
          <w:vanish/>
        </w:rPr>
        <w:t>import_verf_doku</w:t>
      </w:r>
      <w:proofErr w:type="spellEnd"/>
      <w:r w:rsidRPr="00DA3BB4">
        <w:rPr>
          <w:rFonts w:cs="Arial"/>
          <w:vanish/>
        </w:rPr>
        <w:t xml:space="preserve"> </w:t>
      </w:r>
      <w:proofErr w:type="spellStart"/>
      <w:r w:rsidRPr="00DA3BB4">
        <w:rPr>
          <w:rFonts w:cs="Arial"/>
          <w:vanish/>
        </w:rPr>
        <w:t>GrundparameterDigitalisierung_listbullet_pattern</w:t>
      </w:r>
      <w:proofErr w:type="spellEnd"/>
      <w:r w:rsidRPr="00DA3BB4">
        <w:rPr>
          <w:rFonts w:cs="Arial"/>
          <w:vanish/>
        </w:rPr>
        <w:t>:!#1#!: !#2#! _</w:t>
      </w:r>
      <w:proofErr w:type="spellStart"/>
      <w:r w:rsidRPr="00DA3BB4">
        <w:rPr>
          <w:rFonts w:cs="Arial"/>
          <w:vanish/>
        </w:rPr>
        <w:t>sbcf</w:t>
      </w:r>
      <w:proofErr w:type="spellEnd"/>
      <w:r w:rsidRPr="00DA3BB4">
        <w:rPr>
          <w:rFonts w:cs="Arial"/>
          <w:vanish/>
        </w:rPr>
        <w:t>&gt;&lt;/</w:t>
      </w:r>
      <w:proofErr w:type="spellStart"/>
      <w:r w:rsidRPr="00DA3BB4">
        <w:rPr>
          <w:rFonts w:cs="Arial"/>
          <w:vanish/>
        </w:rPr>
        <w:t>import_verf_doku</w:t>
      </w:r>
      <w:proofErr w:type="spellEnd"/>
      <w:r w:rsidRPr="00DA3BB4">
        <w:rPr>
          <w:rFonts w:cs="Arial"/>
          <w:vanish/>
        </w:rPr>
        <w:t>&gt;</w:t>
      </w:r>
    </w:p>
    <w:p w14:paraId="2FAF256D" w14:textId="77777777" w:rsidR="00DA3BB4" w:rsidRPr="00CF6C17" w:rsidRDefault="00DA3BB4" w:rsidP="00E94F41">
      <w:pPr>
        <w:rPr>
          <w:rFonts w:cs="Arial"/>
        </w:rPr>
      </w:pPr>
    </w:p>
    <w:p w14:paraId="32D7ABD9" w14:textId="3E7BC250" w:rsidR="00D760C4" w:rsidRPr="006B0569" w:rsidRDefault="00D760C4" w:rsidP="005939D4">
      <w:pPr>
        <w:pStyle w:val="Listenabsatz"/>
        <w:numPr>
          <w:ilvl w:val="0"/>
          <w:numId w:val="28"/>
        </w:numPr>
        <w:ind w:left="567" w:hanging="567"/>
        <w:rPr>
          <w:rFonts w:cs="Arial"/>
          <w:color w:val="000000"/>
        </w:rPr>
      </w:pPr>
      <w:r w:rsidRPr="006B0569">
        <w:rPr>
          <w:rFonts w:cs="Arial"/>
        </w:rPr>
        <w:t>Der Umgang mit Vorder-/Rückseite ist wie folgt geregelt:</w:t>
      </w:r>
    </w:p>
    <w:p w14:paraId="4244A009" w14:textId="604ADAFF" w:rsidR="00D760C4" w:rsidRPr="00E94F41" w:rsidRDefault="00D760C4" w:rsidP="00E94F41">
      <w:pPr>
        <w:rPr>
          <w:rFonts w:cs="Arial"/>
        </w:rPr>
      </w:pPr>
    </w:p>
    <w:p w14:paraId="32C05FD9" w14:textId="0F2CAA08" w:rsidR="00DA3BB4" w:rsidRPr="001370E9" w:rsidRDefault="008D3888" w:rsidP="00C418A9">
      <w:pPr>
        <w:tabs>
          <w:tab w:val="left" w:pos="709"/>
        </w:tabs>
        <w:suppressAutoHyphens/>
      </w:pPr>
      <w:r w:rsidRPr="008D3888">
        <w:rPr>
          <w:vanish/>
        </w:rPr>
        <w:t>&lt;</w:t>
      </w:r>
      <w:proofErr w:type="spellStart"/>
      <w:r w:rsidRPr="008D3888">
        <w:rPr>
          <w:vanish/>
        </w:rPr>
        <w:t>import_verf_doku</w:t>
      </w:r>
      <w:proofErr w:type="spellEnd"/>
      <w:r w:rsidRPr="008D3888">
        <w:rPr>
          <w:vanish/>
        </w:rPr>
        <w:t xml:space="preserve"> VordRückScan_z2_s1_listbullet&gt;&lt;/</w:t>
      </w:r>
      <w:proofErr w:type="spellStart"/>
      <w:r w:rsidRPr="008D3888">
        <w:rPr>
          <w:vanish/>
        </w:rPr>
        <w:t>import_verf_doku</w:t>
      </w:r>
      <w:proofErr w:type="spellEnd"/>
      <w:r w:rsidRPr="008D3888">
        <w:rPr>
          <w:vanish/>
        </w:rPr>
        <w:t>&gt;</w:t>
      </w:r>
    </w:p>
    <w:p w14:paraId="76B4F5CD" w14:textId="77777777" w:rsidR="00DA3BB4" w:rsidRPr="00CF6C17" w:rsidRDefault="00DA3BB4" w:rsidP="00E94F41">
      <w:pPr>
        <w:rPr>
          <w:rFonts w:cs="Arial"/>
        </w:rPr>
      </w:pPr>
    </w:p>
    <w:p w14:paraId="5DBC5DBF" w14:textId="350BD778" w:rsidR="00D760C4" w:rsidRPr="006B0569" w:rsidRDefault="00D760C4" w:rsidP="005939D4">
      <w:pPr>
        <w:pStyle w:val="Listenabsatz"/>
        <w:numPr>
          <w:ilvl w:val="0"/>
          <w:numId w:val="28"/>
        </w:numPr>
        <w:ind w:left="567" w:hanging="567"/>
        <w:rPr>
          <w:rFonts w:cs="Arial"/>
        </w:rPr>
      </w:pPr>
      <w:r w:rsidRPr="006B0569">
        <w:rPr>
          <w:rFonts w:cs="Arial"/>
        </w:rPr>
        <w:t>Die Zwischenablage und Benennung der erzeugten Scandateien ist wie folgt geregelt:</w:t>
      </w:r>
    </w:p>
    <w:p w14:paraId="67D82C65" w14:textId="77777777" w:rsidR="008D3888" w:rsidRPr="00E94F41" w:rsidRDefault="008D3888" w:rsidP="00E94F41">
      <w:pPr>
        <w:rPr>
          <w:rFonts w:cs="Arial"/>
        </w:rPr>
      </w:pPr>
    </w:p>
    <w:p w14:paraId="2B3BE2F5" w14:textId="3F83B1E6" w:rsidR="00D760C4" w:rsidRPr="001370E9" w:rsidRDefault="008D3888" w:rsidP="003200AF">
      <w:pPr>
        <w:tabs>
          <w:tab w:val="left" w:pos="851"/>
        </w:tabs>
        <w:suppressAutoHyphens/>
        <w:rPr>
          <w:rFonts w:cs="Arial"/>
        </w:rPr>
      </w:pPr>
      <w:bookmarkStart w:id="59" w:name="_Toc359179767"/>
      <w:bookmarkStart w:id="60" w:name="_Toc427605148"/>
      <w:r w:rsidRPr="008D3888">
        <w:rPr>
          <w:rFonts w:cs="Arial"/>
          <w:vanish/>
        </w:rPr>
        <w:t>&lt;</w:t>
      </w:r>
      <w:proofErr w:type="spellStart"/>
      <w:r w:rsidRPr="008D3888">
        <w:rPr>
          <w:rFonts w:cs="Arial"/>
          <w:vanish/>
        </w:rPr>
        <w:t>import_verf_doku</w:t>
      </w:r>
      <w:proofErr w:type="spellEnd"/>
      <w:r w:rsidRPr="008D3888">
        <w:rPr>
          <w:rFonts w:cs="Arial"/>
          <w:vanish/>
        </w:rPr>
        <w:t xml:space="preserve"> </w:t>
      </w:r>
      <w:proofErr w:type="spellStart"/>
      <w:r w:rsidRPr="008D3888">
        <w:rPr>
          <w:rFonts w:cs="Arial"/>
          <w:vanish/>
        </w:rPr>
        <w:t>ZwischenablageScan_listbullet_pattern</w:t>
      </w:r>
      <w:proofErr w:type="spellEnd"/>
      <w:r w:rsidRPr="008D3888">
        <w:rPr>
          <w:rFonts w:cs="Arial"/>
          <w:vanish/>
        </w:rPr>
        <w:t>:!#1#!: !#2#!_</w:t>
      </w:r>
      <w:proofErr w:type="spellStart"/>
      <w:r w:rsidRPr="008D3888">
        <w:rPr>
          <w:rFonts w:cs="Arial"/>
          <w:vanish/>
        </w:rPr>
        <w:t>sbcf</w:t>
      </w:r>
      <w:proofErr w:type="spellEnd"/>
      <w:r w:rsidRPr="008D3888">
        <w:rPr>
          <w:rFonts w:cs="Arial"/>
          <w:vanish/>
        </w:rPr>
        <w:t>&gt;&lt;/</w:t>
      </w:r>
      <w:proofErr w:type="spellStart"/>
      <w:r w:rsidRPr="008D3888">
        <w:rPr>
          <w:rFonts w:cs="Arial"/>
          <w:vanish/>
        </w:rPr>
        <w:t>import_verf_doku</w:t>
      </w:r>
      <w:proofErr w:type="spellEnd"/>
      <w:r w:rsidRPr="008D3888">
        <w:rPr>
          <w:rFonts w:cs="Arial"/>
          <w:vanish/>
        </w:rPr>
        <w:t>&gt;</w:t>
      </w:r>
    </w:p>
    <w:p w14:paraId="12C1B5DF" w14:textId="77777777" w:rsidR="008D3888" w:rsidRPr="00E94F41" w:rsidRDefault="008D3888" w:rsidP="00E94F41">
      <w:pPr>
        <w:rPr>
          <w:rFonts w:cs="Arial"/>
        </w:rPr>
      </w:pPr>
    </w:p>
    <w:p w14:paraId="337E92B8" w14:textId="77777777" w:rsidR="00D760C4" w:rsidRPr="009E35E7" w:rsidRDefault="00D760C4" w:rsidP="00495077">
      <w:pPr>
        <w:pStyle w:val="berschrift3"/>
        <w:numPr>
          <w:ilvl w:val="2"/>
          <w:numId w:val="11"/>
        </w:numPr>
        <w:ind w:left="851" w:hanging="851"/>
        <w:rPr>
          <w:rFonts w:cs="Arial"/>
        </w:rPr>
      </w:pPr>
      <w:r w:rsidRPr="00CF6C17">
        <w:t>Vollständigkeits-/Lesbarkeits- und Plausibilitätskontrolle</w:t>
      </w:r>
      <w:bookmarkEnd w:id="59"/>
      <w:bookmarkEnd w:id="60"/>
    </w:p>
    <w:p w14:paraId="19CF5BC9" w14:textId="77777777" w:rsidR="00D760C4" w:rsidRPr="00CF6C17" w:rsidRDefault="00D760C4" w:rsidP="000D662E">
      <w:pPr>
        <w:spacing w:before="240"/>
        <w:rPr>
          <w:rFonts w:cs="Arial"/>
        </w:rPr>
      </w:pPr>
    </w:p>
    <w:p w14:paraId="4300F7AD" w14:textId="20793B31" w:rsidR="00D760C4" w:rsidRPr="00AB150D" w:rsidRDefault="00D760C4" w:rsidP="005939D4">
      <w:pPr>
        <w:pStyle w:val="Listenabsatz"/>
        <w:numPr>
          <w:ilvl w:val="0"/>
          <w:numId w:val="29"/>
        </w:numPr>
        <w:ind w:left="567" w:hanging="567"/>
        <w:rPr>
          <w:rFonts w:cs="Arial"/>
        </w:rPr>
      </w:pPr>
      <w:r w:rsidRPr="00AB150D">
        <w:rPr>
          <w:rFonts w:cs="Arial"/>
        </w:rPr>
        <w:t>Nach dem Scanvorgang werden die Papieroriginale vollständig und in unveränderter Ordnung zum Zwecke der Kontrolle und der weiteren Behandlung an einem genau bezeichneten und gegen unbefugten Zugriff gesicherten Ort abgelegt.</w:t>
      </w:r>
    </w:p>
    <w:p w14:paraId="172A7088" w14:textId="77777777" w:rsidR="00D760C4" w:rsidRPr="00CF6C17" w:rsidRDefault="00D760C4" w:rsidP="00E94F41">
      <w:pPr>
        <w:rPr>
          <w:rFonts w:cs="Arial"/>
        </w:rPr>
      </w:pPr>
    </w:p>
    <w:p w14:paraId="522BCC39" w14:textId="66FC0F0F" w:rsidR="00D760C4" w:rsidRPr="00AB150D" w:rsidRDefault="00D760C4" w:rsidP="005939D4">
      <w:pPr>
        <w:pStyle w:val="Listenabsatz"/>
        <w:numPr>
          <w:ilvl w:val="0"/>
          <w:numId w:val="29"/>
        </w:numPr>
        <w:ind w:left="567" w:hanging="567"/>
        <w:rPr>
          <w:rFonts w:cs="Arial"/>
        </w:rPr>
      </w:pPr>
      <w:r w:rsidRPr="00AB150D">
        <w:rPr>
          <w:rFonts w:cs="Arial"/>
        </w:rPr>
        <w:t>Der zuständige Mitarbeiter stellt unmittelbar im Anschluss an die Digitalisierung sicher, dass jeder Papierbeleg genau einmal gescannt wurde (Vollständigkeit und Existenz der digitalisierten Kopie). Dies ist insbesondere bei mehrseitigen Originaldokumenten von Bedeutung, wobei auch auf die fortlaufende Nummerierung der Seiten geachtet wird. Fehlende digitale Dokumente werden erneut der Digitalisierung zugeführt, Mehrfachdigitalisierungen werden bis auf eine Ausfertigung gelöscht oder entsprechend als Kopie gekennzeichnet und von einer doppelten Weiterverarbeitung ausgeschlossen.</w:t>
      </w:r>
    </w:p>
    <w:p w14:paraId="75469719" w14:textId="77777777" w:rsidR="00D760C4" w:rsidRPr="00CF6C17" w:rsidRDefault="00D760C4" w:rsidP="00E94F41">
      <w:pPr>
        <w:rPr>
          <w:rFonts w:cs="Arial"/>
        </w:rPr>
      </w:pPr>
    </w:p>
    <w:p w14:paraId="301F859B" w14:textId="337B8ABD" w:rsidR="00D760C4" w:rsidRPr="00AB150D" w:rsidRDefault="00D760C4" w:rsidP="005939D4">
      <w:pPr>
        <w:pStyle w:val="Listenabsatz"/>
        <w:numPr>
          <w:ilvl w:val="0"/>
          <w:numId w:val="29"/>
        </w:numPr>
        <w:ind w:left="567" w:hanging="567"/>
        <w:rPr>
          <w:rFonts w:cs="Arial"/>
        </w:rPr>
      </w:pPr>
      <w:r w:rsidRPr="00AB150D">
        <w:rPr>
          <w:rFonts w:cs="Arial"/>
        </w:rPr>
        <w:t>Der zuständige Mitarbeiter überprüft zudem auf bildlich und inhaltlich korrekte Übertragung des Inhalts des papierbasierten zum digitalen Dokument, um einen Informationsverlust oder Informationsveränderungen vorzubeugen (Lesbarkeits- und Plausibilitätskontrolle). Fehlerhafte digitale Dokumente werden erneut der Digitalisierung zugeführt, Mehrfachdigitalisierungen werden bis auf eine Ausfertigung gelöscht oder entsprechend als Kopie gekennzeichnet und von einer doppelten Weiterverarbeitung ausgeschlossen.</w:t>
      </w:r>
    </w:p>
    <w:p w14:paraId="445557F6" w14:textId="77777777" w:rsidR="00D760C4" w:rsidRPr="00CF6C17" w:rsidRDefault="00D760C4" w:rsidP="00E94F41">
      <w:pPr>
        <w:rPr>
          <w:rFonts w:cs="Arial"/>
        </w:rPr>
      </w:pPr>
    </w:p>
    <w:p w14:paraId="2A4E8A68" w14:textId="22206E2F" w:rsidR="00E94F41" w:rsidRDefault="00D760C4" w:rsidP="005939D4">
      <w:pPr>
        <w:pStyle w:val="Listenabsatz"/>
        <w:numPr>
          <w:ilvl w:val="0"/>
          <w:numId w:val="29"/>
        </w:numPr>
        <w:ind w:left="567" w:hanging="567"/>
        <w:rPr>
          <w:rFonts w:cs="Arial"/>
        </w:rPr>
      </w:pPr>
      <w:r w:rsidRPr="00AB150D">
        <w:rPr>
          <w:rFonts w:cs="Arial"/>
        </w:rPr>
        <w:t xml:space="preserve">Werden im Rahmen des Digitalisierungsvorgangs die digitalisierten Dokumente per Optical-Character-Recognition-Verfahren (OCR-Verfahren) um Volltextinformationen angereichert (zum Beispiel </w:t>
      </w:r>
      <w:proofErr w:type="spellStart"/>
      <w:r w:rsidRPr="00AB150D">
        <w:rPr>
          <w:rFonts w:cs="Arial"/>
        </w:rPr>
        <w:t>volltextrecherchierbare</w:t>
      </w:r>
      <w:proofErr w:type="spellEnd"/>
      <w:r w:rsidRPr="00AB150D">
        <w:rPr>
          <w:rFonts w:cs="Arial"/>
        </w:rPr>
        <w:t xml:space="preserve"> PDF-Dokumente), so erfolgt eine stichprobenartige Verifikation der Volltexterkennung auf Vollständigkeit und Richtigkeit.</w:t>
      </w:r>
    </w:p>
    <w:p w14:paraId="512FC69B" w14:textId="77777777" w:rsidR="00E94F41" w:rsidRPr="00E94F41" w:rsidRDefault="00E94F41" w:rsidP="00E94F41">
      <w:pPr>
        <w:rPr>
          <w:rFonts w:cs="Arial"/>
        </w:rPr>
      </w:pPr>
    </w:p>
    <w:p w14:paraId="44B8C1A8" w14:textId="23DF453D" w:rsidR="00D760C4" w:rsidRPr="00DB7856" w:rsidRDefault="00D760C4" w:rsidP="005939D4">
      <w:pPr>
        <w:pStyle w:val="Listenabsatz"/>
        <w:numPr>
          <w:ilvl w:val="0"/>
          <w:numId w:val="29"/>
        </w:numPr>
        <w:ind w:left="567" w:hanging="567"/>
        <w:rPr>
          <w:rFonts w:cs="Arial"/>
        </w:rPr>
      </w:pPr>
      <w:r w:rsidRPr="00CF6C17">
        <w:t>Die gespeicherten Belege werden durch folgende Verfahren einem systematischen Backup-Prozess unterzogen, damit im Falle eines Ausfalls des Speichermediums eine jederzeitige, vollständige und verlustfreie Wiederherstellung der Daten im Archivsystem erreicht werden kann:</w:t>
      </w:r>
    </w:p>
    <w:p w14:paraId="47700D6D" w14:textId="2DB76BB3" w:rsidR="00DB7856" w:rsidRDefault="00DB7856" w:rsidP="00DB7856">
      <w:pPr>
        <w:rPr>
          <w:rFonts w:cs="Arial"/>
        </w:rPr>
      </w:pPr>
    </w:p>
    <w:p w14:paraId="4801727C" w14:textId="77777777" w:rsidR="00DB7856" w:rsidRPr="001370E9" w:rsidRDefault="00DB7856" w:rsidP="00DB7856">
      <w:r w:rsidRPr="001370E9">
        <w:rPr>
          <w:vanish/>
        </w:rPr>
        <w:t>&lt;</w:t>
      </w:r>
      <w:proofErr w:type="spellStart"/>
      <w:r w:rsidRPr="001370E9">
        <w:rPr>
          <w:vanish/>
        </w:rPr>
        <w:t>import_verf_doku</w:t>
      </w:r>
      <w:proofErr w:type="spellEnd"/>
      <w:r w:rsidRPr="001370E9">
        <w:rPr>
          <w:vanish/>
        </w:rPr>
        <w:t xml:space="preserve"> Plausikontrolle_zv1_zb$BackUpTurn_listbullet_pattern:!#1#! !#2#!_</w:t>
      </w:r>
      <w:proofErr w:type="spellStart"/>
      <w:r w:rsidRPr="001370E9">
        <w:rPr>
          <w:vanish/>
        </w:rPr>
        <w:t>sbcf</w:t>
      </w:r>
      <w:proofErr w:type="spellEnd"/>
      <w:r w:rsidRPr="001370E9">
        <w:rPr>
          <w:vanish/>
        </w:rPr>
        <w:t>&gt;&lt;/</w:t>
      </w:r>
      <w:proofErr w:type="spellStart"/>
      <w:r w:rsidRPr="001370E9">
        <w:rPr>
          <w:vanish/>
        </w:rPr>
        <w:t>import_verf_doku</w:t>
      </w:r>
      <w:proofErr w:type="spellEnd"/>
      <w:r w:rsidRPr="001370E9">
        <w:rPr>
          <w:vanish/>
        </w:rPr>
        <w:t>&gt;</w:t>
      </w:r>
    </w:p>
    <w:p w14:paraId="70AB76CF" w14:textId="7EEF3E74" w:rsidR="00DB7856" w:rsidRDefault="00DB7856" w:rsidP="00DB7856">
      <w:pPr>
        <w:rPr>
          <w:rFonts w:cs="Arial"/>
        </w:rPr>
      </w:pPr>
    </w:p>
    <w:p w14:paraId="3D747820" w14:textId="77777777" w:rsidR="00DB7856" w:rsidRPr="00CF6C17" w:rsidRDefault="00DB7856" w:rsidP="005939D4">
      <w:pPr>
        <w:pStyle w:val="Listenabsatz"/>
        <w:numPr>
          <w:ilvl w:val="0"/>
          <w:numId w:val="29"/>
        </w:numPr>
        <w:ind w:left="567" w:hanging="567"/>
      </w:pPr>
      <w:r w:rsidRPr="00CF6C17">
        <w:t>Sowohl bei Ersteinrichtung als auch turnusmäßig (</w:t>
      </w:r>
      <w:r w:rsidRPr="00DB7856">
        <w:rPr>
          <w:vanish/>
        </w:rPr>
        <w:t>&lt;</w:t>
      </w:r>
      <w:proofErr w:type="spellStart"/>
      <w:r w:rsidRPr="00DB7856">
        <w:rPr>
          <w:vanish/>
        </w:rPr>
        <w:t>import_verf_doku</w:t>
      </w:r>
      <w:proofErr w:type="spellEnd"/>
      <w:r w:rsidRPr="00DB7856">
        <w:rPr>
          <w:vanish/>
        </w:rPr>
        <w:t xml:space="preserve"> Plausikontrolle_z$TurnBackUpFkt_s2&gt;&lt;/</w:t>
      </w:r>
      <w:proofErr w:type="spellStart"/>
      <w:r w:rsidRPr="00DB7856">
        <w:rPr>
          <w:vanish/>
        </w:rPr>
        <w:t>import_verf_doku</w:t>
      </w:r>
      <w:proofErr w:type="spellEnd"/>
      <w:r w:rsidRPr="00DB7856">
        <w:rPr>
          <w:vanish/>
        </w:rPr>
        <w:t>&gt;</w:t>
      </w:r>
      <w:r w:rsidRPr="00CF6C17">
        <w:t>) erfolgt ein Funktionsfähigkeitstest des Backup- und Wiederherstellungsverfahrens.</w:t>
      </w:r>
    </w:p>
    <w:p w14:paraId="38313C7E" w14:textId="77777777" w:rsidR="00DB7856" w:rsidRPr="00DB7856" w:rsidRDefault="00DB7856" w:rsidP="00DB7856">
      <w:pPr>
        <w:rPr>
          <w:rFonts w:cs="Arial"/>
        </w:rPr>
      </w:pPr>
    </w:p>
    <w:p w14:paraId="53EA7195" w14:textId="77777777" w:rsidR="00DB7856" w:rsidRPr="00CF6C17" w:rsidRDefault="00DB7856" w:rsidP="005939D4">
      <w:pPr>
        <w:pStyle w:val="Listenabsatz"/>
        <w:numPr>
          <w:ilvl w:val="0"/>
          <w:numId w:val="29"/>
        </w:numPr>
        <w:ind w:left="567" w:hanging="567"/>
      </w:pPr>
      <w:r w:rsidRPr="00CF6C17">
        <w:t>Sowohl bei Ersteinrichtung als auch turnusmäßig (</w:t>
      </w:r>
      <w:r w:rsidRPr="00DB7856">
        <w:rPr>
          <w:vanish/>
        </w:rPr>
        <w:t>&lt;</w:t>
      </w:r>
      <w:proofErr w:type="spellStart"/>
      <w:r w:rsidRPr="00DB7856">
        <w:rPr>
          <w:vanish/>
        </w:rPr>
        <w:t>import_verf_doku</w:t>
      </w:r>
      <w:proofErr w:type="spellEnd"/>
      <w:r w:rsidRPr="00DB7856">
        <w:rPr>
          <w:vanish/>
        </w:rPr>
        <w:t xml:space="preserve"> Plausikontrolle_z$TurnStichLes_s2&gt;&lt;/</w:t>
      </w:r>
      <w:proofErr w:type="spellStart"/>
      <w:r w:rsidRPr="00DB7856">
        <w:rPr>
          <w:vanish/>
        </w:rPr>
        <w:t>import_verf_doku</w:t>
      </w:r>
      <w:proofErr w:type="spellEnd"/>
      <w:r w:rsidRPr="00DB7856">
        <w:rPr>
          <w:vanish/>
        </w:rPr>
        <w:t>&gt;</w:t>
      </w:r>
      <w:r w:rsidRPr="00CF6C17">
        <w:t>) erfolgt ein stichprobenweiser Lesbarkeitstest von digitalisierten Belegen im Archivsystem.</w:t>
      </w:r>
    </w:p>
    <w:p w14:paraId="36C4112D" w14:textId="77777777" w:rsidR="00D760C4" w:rsidRPr="00E94F41" w:rsidRDefault="00D760C4" w:rsidP="00AB150D">
      <w:pPr>
        <w:rPr>
          <w:rFonts w:cs="Arial"/>
        </w:rPr>
      </w:pPr>
    </w:p>
    <w:p w14:paraId="1AD3A964" w14:textId="77777777" w:rsidR="00D760C4" w:rsidRPr="00CF6C17" w:rsidRDefault="00D760C4" w:rsidP="00495077">
      <w:pPr>
        <w:pStyle w:val="berschrift3"/>
        <w:numPr>
          <w:ilvl w:val="2"/>
          <w:numId w:val="11"/>
        </w:numPr>
        <w:ind w:left="851" w:hanging="851"/>
      </w:pPr>
      <w:bookmarkStart w:id="61" w:name="_Toc427605149"/>
      <w:r w:rsidRPr="00CF6C17">
        <w:t>Ablage der Papierbelege in der vorgesehenen Ordnung</w:t>
      </w:r>
      <w:bookmarkEnd w:id="61"/>
    </w:p>
    <w:p w14:paraId="59CDA402" w14:textId="77777777" w:rsidR="0031337B" w:rsidRPr="00DB7856" w:rsidRDefault="0031337B" w:rsidP="00DB7856">
      <w:pPr>
        <w:spacing w:before="240"/>
        <w:rPr>
          <w:rFonts w:cs="Arial"/>
        </w:rPr>
      </w:pPr>
    </w:p>
    <w:p w14:paraId="7D735A1F" w14:textId="52F9F234" w:rsidR="00D760C4" w:rsidRPr="00DB7856" w:rsidRDefault="00D760C4" w:rsidP="00DB7856">
      <w:pPr>
        <w:rPr>
          <w:i/>
        </w:rPr>
      </w:pPr>
      <w:r w:rsidRPr="00DB7856">
        <w:rPr>
          <w:b/>
          <w:i/>
        </w:rPr>
        <w:lastRenderedPageBreak/>
        <w:t>Vorbemerkung</w:t>
      </w:r>
      <w:r w:rsidRPr="00DB7856">
        <w:rPr>
          <w:i/>
        </w:rPr>
        <w:t xml:space="preserve">: Die allgemeine Ordnungsmäßigkeitsanforderung der „Ordnung“ aus den GoB, die nicht nur für die Buchführung, sondern auch für die Belegablage gilt, wird in den </w:t>
      </w:r>
      <w:proofErr w:type="spellStart"/>
      <w:r w:rsidRPr="00DB7856">
        <w:rPr>
          <w:i/>
        </w:rPr>
        <w:t>GoBD</w:t>
      </w:r>
      <w:proofErr w:type="spellEnd"/>
      <w:r w:rsidRPr="00DB7856">
        <w:rPr>
          <w:i/>
        </w:rPr>
        <w:t xml:space="preserve"> konkretisiert. Laut </w:t>
      </w:r>
      <w:proofErr w:type="spellStart"/>
      <w:r w:rsidRPr="00DB7856">
        <w:rPr>
          <w:i/>
        </w:rPr>
        <w:t>GoBD</w:t>
      </w:r>
      <w:proofErr w:type="spellEnd"/>
      <w:r w:rsidRPr="00DB7856">
        <w:rPr>
          <w:i/>
        </w:rPr>
        <w:t xml:space="preserve"> (</w:t>
      </w:r>
      <w:proofErr w:type="spellStart"/>
      <w:r w:rsidRPr="00DB7856">
        <w:rPr>
          <w:i/>
        </w:rPr>
        <w:t>Rz</w:t>
      </w:r>
      <w:proofErr w:type="spellEnd"/>
      <w:r w:rsidRPr="00DB7856">
        <w:rPr>
          <w:i/>
        </w:rPr>
        <w:t xml:space="preserve">. 54) dürfen die geschäftlichen Unterlagen nicht planlos gesammelt und aufbewahrt werden. Ansonsten würde dies mit zunehmender Zahl und Verschiedenartigkeit der Geschäftsvorfälle zur Unübersichtlichkeit der Buchführung führen, einen jederzeitigen Abschluss unangemessen erschweren und die Gefahr erhöhen, dass Unterlagen verlorengehen oder später leicht aus dem Buchführungswerk entfernt werden können. Hieraus folgt, dass die Bücher und Aufzeichnungen nach bestimmten Ordnungsprinzipien geführt werden müssen und eine Sammlung und Aufbewahrung der Belege notwendig ist, durch die im Rahmen des Möglichen gewährleistet wird, dass die Geschäftsvorfälle leicht und identifizierbar feststellbar und für einen die Lage des Vermögens darstellenden Abschluss unverlierbar sind (BFH-Urteil vom 26. März 1968, </w:t>
      </w:r>
      <w:proofErr w:type="spellStart"/>
      <w:r w:rsidRPr="00DB7856">
        <w:rPr>
          <w:i/>
        </w:rPr>
        <w:t>BStBl</w:t>
      </w:r>
      <w:proofErr w:type="spellEnd"/>
      <w:r w:rsidRPr="00DB7856">
        <w:rPr>
          <w:i/>
        </w:rPr>
        <w:t xml:space="preserve"> II S. 527).</w:t>
      </w:r>
    </w:p>
    <w:p w14:paraId="4D555A50" w14:textId="77777777" w:rsidR="00D760C4" w:rsidRPr="00DB7856" w:rsidRDefault="00D760C4" w:rsidP="00DB7856">
      <w:pPr>
        <w:rPr>
          <w:i/>
        </w:rPr>
      </w:pPr>
      <w:r w:rsidRPr="00DB7856">
        <w:rPr>
          <w:i/>
        </w:rPr>
        <w:t>Jeder Geschäftsvorfall ist periodengerecht der Abrechnungsperiode zuzuordnen, in der er angefallen ist. Zwingend ist die Zuordnung zum jeweiligen Geschäftsjahr oder zu einer nach Gesetz, Satzung oder Rechnungslegungszweck vorgeschriebenen kürzeren Rechnungsperiode.</w:t>
      </w:r>
    </w:p>
    <w:p w14:paraId="5E767D10" w14:textId="77777777" w:rsidR="00D760C4" w:rsidRPr="00DB7856" w:rsidRDefault="00D760C4" w:rsidP="00DB7856">
      <w:pPr>
        <w:rPr>
          <w:i/>
        </w:rPr>
      </w:pPr>
      <w:r w:rsidRPr="00DB7856">
        <w:rPr>
          <w:i/>
        </w:rPr>
        <w:t xml:space="preserve">Die </w:t>
      </w:r>
      <w:proofErr w:type="spellStart"/>
      <w:r w:rsidRPr="00DB7856">
        <w:rPr>
          <w:i/>
        </w:rPr>
        <w:t>GoBD</w:t>
      </w:r>
      <w:proofErr w:type="spellEnd"/>
      <w:r w:rsidRPr="00DB7856">
        <w:rPr>
          <w:i/>
        </w:rPr>
        <w:t xml:space="preserve"> fordern in </w:t>
      </w:r>
      <w:proofErr w:type="spellStart"/>
      <w:r w:rsidRPr="00DB7856">
        <w:rPr>
          <w:i/>
        </w:rPr>
        <w:t>Rz</w:t>
      </w:r>
      <w:proofErr w:type="spellEnd"/>
      <w:r w:rsidRPr="00DB7856">
        <w:rPr>
          <w:i/>
        </w:rPr>
        <w:t>. 68 bei Papierbelegen eine Sicherung der vollständigen und geordneten Ablage z.B. durch laufende Nummerierung der eingehenden und ausgehenden Lieferscheine und Rechnungen, durch laufende Ablage in besonderen Mappen und Ordnern, durch zeitgerechte Erfassung in Grund(buch)</w:t>
      </w:r>
      <w:proofErr w:type="spellStart"/>
      <w:r w:rsidRPr="00DB7856">
        <w:rPr>
          <w:i/>
        </w:rPr>
        <w:t>aufzeichnungen</w:t>
      </w:r>
      <w:proofErr w:type="spellEnd"/>
      <w:r w:rsidRPr="00DB7856">
        <w:rPr>
          <w:i/>
        </w:rPr>
        <w:t xml:space="preserve"> oder durch laufende Vergabe eines Barcodes und anschließendes Scannen. Die Belegsicherung kann organisatorisch und technisch mit der Zuordnung zwischen Beleg und Grund(buch)</w:t>
      </w:r>
      <w:proofErr w:type="spellStart"/>
      <w:r w:rsidRPr="00DB7856">
        <w:rPr>
          <w:i/>
        </w:rPr>
        <w:t>aufzeichnung</w:t>
      </w:r>
      <w:proofErr w:type="spellEnd"/>
      <w:r w:rsidRPr="00DB7856">
        <w:rPr>
          <w:i/>
        </w:rPr>
        <w:t xml:space="preserve"> oder Buchung verbunden werden.</w:t>
      </w:r>
    </w:p>
    <w:p w14:paraId="6CE4AA21" w14:textId="1B5FB850" w:rsidR="00AF0593" w:rsidRPr="00DB7856" w:rsidRDefault="00D760C4" w:rsidP="00DB7856">
      <w:pPr>
        <w:rPr>
          <w:i/>
        </w:rPr>
      </w:pPr>
      <w:r w:rsidRPr="00DB7856">
        <w:rPr>
          <w:i/>
        </w:rPr>
        <w:t>Für den Fall der (zusätzlichen) Ablage der digitalisierten (Papier-)Belege in einem IT-gestützten Archivsystem kann es bereits ausreichend sein, alle Papierbelege in Originalform ohne weitere Klassifizierung oder nur mit wenigen Klassifizierungen nur rein chronologisch zu ordnen, weil die Ordnung durch das Archivsystem sichergestellt wird und nur noch gewährleistet werden muss, dass vom digitalisierten Beleg ausgehend auch das Papieroriginal schnell und problemlos aufgefunden werden kann. Nur im Falle des Ersetzenden Scannens kann auch darauf ganz verzichtet werden. Der Aufwand für ein angemessenes Ordnungssystem wird darüber hinaus nochmals für den Fall vereinfacht, dass beim späteren Buchen eine gegenseitige Indexierung/Verlinkung (unlösbare sachlogische Verknüpfung) zwischen Buchungssatz und digitalem Beleg vorgenommen wird, weil dann die Ordnungsangaben im Buchungssatz, insb. die Kontonummern, ein Ordnungssystem ergänzen, das aus dem Kontenrahmen entsteht. Eine in diesem Sinne teilweise oder stark vereinfachte Ordnung der Papierbelege sollte vor der nachfolgenden Systematik kurz dargestellt werden, etwa mit folgender Angabe:</w:t>
      </w:r>
    </w:p>
    <w:p w14:paraId="6ABDE013" w14:textId="77777777" w:rsidR="00D760C4" w:rsidRDefault="00D760C4" w:rsidP="00DB7856"/>
    <w:p w14:paraId="114A2EFE" w14:textId="16F8A2C5" w:rsidR="00D760C4" w:rsidRPr="00CF6C17" w:rsidRDefault="00D760C4" w:rsidP="005939D4">
      <w:pPr>
        <w:pStyle w:val="Listenabsatz"/>
        <w:numPr>
          <w:ilvl w:val="0"/>
          <w:numId w:val="47"/>
        </w:numPr>
        <w:ind w:left="567" w:hanging="567"/>
      </w:pPr>
      <w:commentRangeStart w:id="62"/>
      <w:r w:rsidRPr="00CF6C17">
        <w:t>Die</w:t>
      </w:r>
      <w:commentRangeEnd w:id="62"/>
      <w:r w:rsidR="0011074A">
        <w:rPr>
          <w:rStyle w:val="Kommentarzeichen"/>
        </w:rPr>
        <w:commentReference w:id="62"/>
      </w:r>
      <w:r w:rsidRPr="00CF6C17">
        <w:t xml:space="preserve"> nachfolgend dargestellte sachliche und zeitliche Ordnung der Papierbelege ist deshalb sehr einfach gestaltet, weil alle Papierbelege früh nach dem Eingang digitalisiert (gescannt) werden und zeitnah (vgl. unter</w:t>
      </w:r>
      <w:r w:rsidR="00AF0593">
        <w:t xml:space="preserve"> </w:t>
      </w:r>
      <w:r w:rsidR="0011074A">
        <w:t>Kapitel</w:t>
      </w:r>
      <w:r w:rsidR="00C6169A">
        <w:t xml:space="preserve"> „</w:t>
      </w:r>
      <w:r w:rsidR="00C6169A" w:rsidRPr="00C6169A">
        <w:t>4.3.4 Ablage der Belege in der vorgesehenen Ordnung</w:t>
      </w:r>
      <w:r w:rsidR="00C6169A">
        <w:t>“</w:t>
      </w:r>
      <w:r w:rsidR="00AF0593">
        <w:t xml:space="preserve"> </w:t>
      </w:r>
      <w:r w:rsidR="0011074A">
        <w:t>und unter Kapitel</w:t>
      </w:r>
      <w:r w:rsidR="00C6169A">
        <w:t xml:space="preserve"> „</w:t>
      </w:r>
      <w:r w:rsidR="00C6169A" w:rsidRPr="00C6169A">
        <w:t>4.3.9 Archivierung der Belege nach der Erfassung in Grund(buch)</w:t>
      </w:r>
      <w:proofErr w:type="spellStart"/>
      <w:r w:rsidR="00C6169A" w:rsidRPr="00C6169A">
        <w:t>aufzeichnungen</w:t>
      </w:r>
      <w:proofErr w:type="spellEnd"/>
      <w:r w:rsidR="00C6169A" w:rsidRPr="00C6169A">
        <w:t xml:space="preserve"> oder Buchungen bzw. sonstigen Aufzeichnungen</w:t>
      </w:r>
      <w:r w:rsidR="00C6169A">
        <w:t xml:space="preserve">“ </w:t>
      </w:r>
      <w:r w:rsidRPr="00CF6C17">
        <w:t>zusammen mit den originär digitalen Belegen in einem Archivsystem (vgl. unter</w:t>
      </w:r>
      <w:r w:rsidR="00AF0593">
        <w:t xml:space="preserve"> Kapitel</w:t>
      </w:r>
      <w:r w:rsidR="00012750">
        <w:t xml:space="preserve"> „</w:t>
      </w:r>
      <w:r w:rsidR="00012750" w:rsidRPr="00C6169A">
        <w:t>4.3.9 Archivierung der Belege nach der Erfassung in Grund(buch)</w:t>
      </w:r>
      <w:proofErr w:type="spellStart"/>
      <w:r w:rsidR="00012750" w:rsidRPr="00C6169A">
        <w:t>aufzeichnungen</w:t>
      </w:r>
      <w:proofErr w:type="spellEnd"/>
      <w:r w:rsidR="00012750" w:rsidRPr="00C6169A">
        <w:t xml:space="preserve"> oder Buchungen bzw. sonstigen Aufzeichnungen</w:t>
      </w:r>
      <w:r w:rsidR="0011074A">
        <w:t xml:space="preserve"> </w:t>
      </w:r>
      <w:r w:rsidR="00AF0593">
        <w:t>(5)</w:t>
      </w:r>
      <w:r w:rsidR="00012750">
        <w:t>“</w:t>
      </w:r>
      <w:r w:rsidRPr="00CF6C17">
        <w:t>) nach der dort vorgegebenen Ordnung (siehe unten) abgelegt werden.</w:t>
      </w:r>
    </w:p>
    <w:p w14:paraId="65F983F0" w14:textId="77777777" w:rsidR="00D760C4" w:rsidRPr="00CF6C17" w:rsidRDefault="00D760C4" w:rsidP="00DB7856"/>
    <w:p w14:paraId="30477AD6" w14:textId="2F803D63" w:rsidR="00D760C4" w:rsidRDefault="00D760C4" w:rsidP="005939D4">
      <w:pPr>
        <w:pStyle w:val="Listenabsatz"/>
        <w:numPr>
          <w:ilvl w:val="0"/>
          <w:numId w:val="47"/>
        </w:numPr>
        <w:ind w:left="567" w:hanging="567"/>
      </w:pPr>
      <w:r w:rsidRPr="00CF6C17">
        <w:t>Die Ablage der papierhaften Belege erfolgt an</w:t>
      </w:r>
      <w:r w:rsidR="00490F29" w:rsidRPr="00490F29">
        <w:t xml:space="preserve"> </w:t>
      </w:r>
      <w:r w:rsidR="00490F29">
        <w:t>folgende(n/m) Ort(en)</w:t>
      </w:r>
      <w:r w:rsidR="00490F29" w:rsidRPr="00CF6C17">
        <w:t>:</w:t>
      </w:r>
    </w:p>
    <w:p w14:paraId="1FA88B1B" w14:textId="0C315E7E" w:rsidR="00490F29" w:rsidRDefault="00490F29" w:rsidP="00DB7856"/>
    <w:p w14:paraId="0CCD3E4E" w14:textId="2A9B0C92" w:rsidR="00490F29" w:rsidRPr="00490F29" w:rsidRDefault="00490F29" w:rsidP="00DB7856">
      <w:r w:rsidRPr="00490F29">
        <w:rPr>
          <w:vanish/>
        </w:rPr>
        <w:t>&lt;</w:t>
      </w:r>
      <w:proofErr w:type="spellStart"/>
      <w:r w:rsidRPr="00490F29">
        <w:rPr>
          <w:vanish/>
        </w:rPr>
        <w:t>import_verf_doku</w:t>
      </w:r>
      <w:proofErr w:type="spellEnd"/>
      <w:r w:rsidRPr="00490F29">
        <w:rPr>
          <w:vanish/>
        </w:rPr>
        <w:t xml:space="preserve"> AblageDigitalisierteBelege_z1_s2_listbullet&gt;&lt;/</w:t>
      </w:r>
      <w:proofErr w:type="spellStart"/>
      <w:r w:rsidRPr="00490F29">
        <w:rPr>
          <w:vanish/>
        </w:rPr>
        <w:t>import_verf_doku</w:t>
      </w:r>
      <w:proofErr w:type="spellEnd"/>
      <w:r w:rsidRPr="00490F29">
        <w:rPr>
          <w:vanish/>
        </w:rPr>
        <w:t>&gt;</w:t>
      </w:r>
    </w:p>
    <w:p w14:paraId="414025C1" w14:textId="77777777" w:rsidR="00D760C4" w:rsidRPr="00CF6C17" w:rsidRDefault="00D760C4" w:rsidP="00DB7856"/>
    <w:p w14:paraId="54F537ED" w14:textId="56A64C15" w:rsidR="00D760C4" w:rsidRDefault="00D760C4" w:rsidP="005939D4">
      <w:pPr>
        <w:pStyle w:val="Listenabsatz"/>
        <w:numPr>
          <w:ilvl w:val="0"/>
          <w:numId w:val="47"/>
        </w:numPr>
        <w:ind w:left="567" w:hanging="567"/>
      </w:pPr>
      <w:r w:rsidRPr="00CF6C17">
        <w:t>Die Ablage der papierhaften Belege erfolgt unter Einsatz folgender Hilfsmittel:</w:t>
      </w:r>
    </w:p>
    <w:p w14:paraId="7CF4BCF0" w14:textId="67AF526C" w:rsidR="00490F29" w:rsidRDefault="00490F29" w:rsidP="00DB7856"/>
    <w:p w14:paraId="4BF9F876" w14:textId="193E0100" w:rsidR="00490F29" w:rsidRPr="00490F29" w:rsidRDefault="00490F29" w:rsidP="00DB7856">
      <w:r w:rsidRPr="00490F29">
        <w:rPr>
          <w:vanish/>
        </w:rPr>
        <w:t>&lt;</w:t>
      </w:r>
      <w:proofErr w:type="spellStart"/>
      <w:r w:rsidRPr="00490F29">
        <w:rPr>
          <w:vanish/>
        </w:rPr>
        <w:t>import_verf_doku</w:t>
      </w:r>
      <w:proofErr w:type="spellEnd"/>
      <w:r w:rsidRPr="00490F29">
        <w:rPr>
          <w:vanish/>
        </w:rPr>
        <w:t xml:space="preserve"> AblageDigitalisierteBelege_z$AblPapHilfs_s2_listbullet&gt;&lt;/import_verf_doku&gt;</w:t>
      </w:r>
    </w:p>
    <w:p w14:paraId="5E6F5EA1" w14:textId="77777777" w:rsidR="00D760C4" w:rsidRPr="00CF6C17" w:rsidRDefault="00CC631B" w:rsidP="00DB7856">
      <w:commentRangeStart w:id="63"/>
      <w:commentRangeEnd w:id="63"/>
      <w:r>
        <w:rPr>
          <w:rStyle w:val="Kommentarzeichen"/>
        </w:rPr>
        <w:commentReference w:id="63"/>
      </w:r>
    </w:p>
    <w:p w14:paraId="718E3707" w14:textId="3EED649D" w:rsidR="007E4052" w:rsidRPr="001D1686" w:rsidRDefault="00D760C4" w:rsidP="005939D4">
      <w:pPr>
        <w:pStyle w:val="Listenabsatz"/>
        <w:numPr>
          <w:ilvl w:val="0"/>
          <w:numId w:val="47"/>
        </w:numPr>
        <w:ind w:left="567" w:hanging="567"/>
      </w:pPr>
      <w:r w:rsidRPr="00CF6C17">
        <w:t>Sachliche Ordnung der papierhaften Belege durch Unterteilung nach folgenden</w:t>
      </w:r>
      <w:r w:rsidR="007E4052">
        <w:t>:</w:t>
      </w:r>
    </w:p>
    <w:p w14:paraId="168AFCA9" w14:textId="72647F8A" w:rsidR="00490F29" w:rsidRDefault="00490F29" w:rsidP="00DB7856"/>
    <w:p w14:paraId="6ECC552A" w14:textId="3439AD88" w:rsidR="00490F29" w:rsidRPr="007410CB" w:rsidRDefault="007E4052" w:rsidP="00DB7856">
      <w:r w:rsidRPr="007E4052">
        <w:rPr>
          <w:vanish/>
        </w:rPr>
        <w:t>&lt;</w:t>
      </w:r>
      <w:proofErr w:type="spellStart"/>
      <w:r w:rsidRPr="007E4052">
        <w:rPr>
          <w:vanish/>
        </w:rPr>
        <w:t>import_verf_doku</w:t>
      </w:r>
      <w:proofErr w:type="spellEnd"/>
      <w:r w:rsidRPr="007E4052">
        <w:rPr>
          <w:vanish/>
        </w:rPr>
        <w:t xml:space="preserve"> SachlicheKriterien_z4_checkedtable2&gt;&lt;/</w:t>
      </w:r>
      <w:proofErr w:type="spellStart"/>
      <w:r w:rsidRPr="007E4052">
        <w:rPr>
          <w:vanish/>
        </w:rPr>
        <w:t>import_verf_doku</w:t>
      </w:r>
      <w:proofErr w:type="spellEnd"/>
      <w:r w:rsidRPr="007E4052">
        <w:rPr>
          <w:vanish/>
        </w:rPr>
        <w:t>&gt;</w:t>
      </w:r>
    </w:p>
    <w:p w14:paraId="23C313B9" w14:textId="77777777" w:rsidR="007410CB" w:rsidRPr="00CF6C17" w:rsidRDefault="007410CB" w:rsidP="00DB7856"/>
    <w:p w14:paraId="7550C547" w14:textId="4B75B88A" w:rsidR="00ED3684" w:rsidRDefault="00D760C4" w:rsidP="005939D4">
      <w:pPr>
        <w:pStyle w:val="Listenabsatz"/>
        <w:numPr>
          <w:ilvl w:val="0"/>
          <w:numId w:val="47"/>
        </w:numPr>
        <w:ind w:left="567" w:hanging="567"/>
      </w:pPr>
      <w:r w:rsidRPr="00CF6C17">
        <w:t>Zeitliche Ordnung der papierhaften Belege innerhalb der genannten Unterteilung und übergreifend:</w:t>
      </w:r>
    </w:p>
    <w:p w14:paraId="32AB0D79" w14:textId="77777777" w:rsidR="007D5CF4" w:rsidRDefault="007D5CF4" w:rsidP="00DB7856"/>
    <w:p w14:paraId="1CCA33A1" w14:textId="2D06D876" w:rsidR="00B70756" w:rsidRDefault="00B70756" w:rsidP="005939D4">
      <w:pPr>
        <w:pStyle w:val="Listenabsatz"/>
        <w:numPr>
          <w:ilvl w:val="0"/>
          <w:numId w:val="48"/>
        </w:numPr>
        <w:ind w:hanging="363"/>
      </w:pPr>
      <w:r>
        <w:t xml:space="preserve">Übergreifend nach </w:t>
      </w:r>
      <w:r w:rsidRPr="00DB7856">
        <w:rPr>
          <w:vanish/>
        </w:rPr>
        <w:t>&lt;</w:t>
      </w:r>
      <w:proofErr w:type="spellStart"/>
      <w:r w:rsidRPr="00DB7856">
        <w:rPr>
          <w:vanish/>
        </w:rPr>
        <w:t>import_verf_doku</w:t>
      </w:r>
      <w:proofErr w:type="spellEnd"/>
      <w:r w:rsidRPr="00DB7856">
        <w:rPr>
          <w:vanish/>
        </w:rPr>
        <w:t xml:space="preserve"> ÜbergeordneteKriterien_z$4.2_scoc&gt;&lt;/</w:t>
      </w:r>
      <w:proofErr w:type="spellStart"/>
      <w:r w:rsidRPr="00DB7856">
        <w:rPr>
          <w:vanish/>
        </w:rPr>
        <w:t>import_verf_doku</w:t>
      </w:r>
      <w:proofErr w:type="spellEnd"/>
      <w:r w:rsidRPr="00DB7856">
        <w:rPr>
          <w:vanish/>
        </w:rPr>
        <w:t>&gt;</w:t>
      </w:r>
      <w:r>
        <w:t>.</w:t>
      </w:r>
    </w:p>
    <w:p w14:paraId="37DA8E01" w14:textId="7AAAFADC" w:rsidR="00B70756" w:rsidRPr="00B70756" w:rsidRDefault="00B70756" w:rsidP="00DB7856">
      <w:pPr>
        <w:rPr>
          <w:vanish/>
        </w:rPr>
      </w:pPr>
      <w:r w:rsidRPr="00B70756">
        <w:rPr>
          <w:vanish/>
        </w:rPr>
        <w:t>&lt;</w:t>
      </w:r>
      <w:proofErr w:type="spellStart"/>
      <w:r w:rsidRPr="00B70756">
        <w:rPr>
          <w:vanish/>
        </w:rPr>
        <w:t>import_verf_doku</w:t>
      </w:r>
      <w:proofErr w:type="spellEnd"/>
      <w:r w:rsidRPr="00B70756">
        <w:rPr>
          <w:vanish/>
        </w:rPr>
        <w:t xml:space="preserve"> AlternativeUnterscheidung_z4_s4_listbullet_pattern:Innerhalb jedes !*#ÜbergeordneteKriterien_z$4.2_scoc#*!es zunächst nach Unterperioden in Form von !*#Unterkriterien_z4_scoc#*! und dann nach der oben dargestellten, sachlichen Ordnung.&gt;&lt;/</w:t>
      </w:r>
      <w:proofErr w:type="spellStart"/>
      <w:r w:rsidRPr="00B70756">
        <w:rPr>
          <w:vanish/>
        </w:rPr>
        <w:t>import_verf_doku</w:t>
      </w:r>
      <w:proofErr w:type="spellEnd"/>
      <w:r w:rsidRPr="00B70756">
        <w:rPr>
          <w:vanish/>
        </w:rPr>
        <w:t>&gt;</w:t>
      </w:r>
    </w:p>
    <w:p w14:paraId="02F8492E" w14:textId="2A12B275" w:rsidR="00B70756" w:rsidRPr="007D5CF4" w:rsidRDefault="0028022A" w:rsidP="00DB7856">
      <w:r w:rsidRPr="0028022A">
        <w:rPr>
          <w:vanish/>
        </w:rPr>
        <w:t>&lt;</w:t>
      </w:r>
      <w:proofErr w:type="spellStart"/>
      <w:r w:rsidRPr="0028022A">
        <w:rPr>
          <w:vanish/>
        </w:rPr>
        <w:t>import_verf_doku</w:t>
      </w:r>
      <w:proofErr w:type="spellEnd"/>
      <w:r w:rsidRPr="0028022A">
        <w:rPr>
          <w:vanish/>
        </w:rPr>
        <w:t xml:space="preserve"> AlternativeUnterscheidung_z4_s5_listbullet_pattern:Innerhalb jedes !*#ÜbergeordneteKriterien_z$4.2_scoc#*!es zunächst nach der oben dargestellten, sachlichen Ordnung und dann nach Unterperioden in Form von !*#Unterkriterien_z4_scoc#*!.&gt;&lt;/import_verf_doku&gt;</w:t>
      </w:r>
    </w:p>
    <w:p w14:paraId="0725D96C" w14:textId="6B212D24" w:rsidR="007D5CF4" w:rsidRDefault="00CC631B" w:rsidP="00FE3918">
      <w:pPr>
        <w:tabs>
          <w:tab w:val="left" w:pos="851"/>
        </w:tabs>
        <w:suppressAutoHyphens/>
        <w:rPr>
          <w:rFonts w:cs="Arial"/>
        </w:rPr>
      </w:pPr>
      <w:commentRangeStart w:id="64"/>
      <w:commentRangeEnd w:id="64"/>
      <w:r>
        <w:rPr>
          <w:rStyle w:val="Kommentarzeichen"/>
        </w:rPr>
        <w:commentReference w:id="64"/>
      </w:r>
    </w:p>
    <w:p w14:paraId="3604DE9C" w14:textId="02B13AF2" w:rsidR="00D760C4" w:rsidRPr="00131C2F" w:rsidRDefault="00D760C4" w:rsidP="00495077">
      <w:pPr>
        <w:pStyle w:val="berschrift3"/>
        <w:numPr>
          <w:ilvl w:val="2"/>
          <w:numId w:val="11"/>
        </w:numPr>
        <w:ind w:left="851" w:hanging="851"/>
      </w:pPr>
      <w:bookmarkStart w:id="65" w:name="_Toc427605150"/>
      <w:r w:rsidRPr="00CF6C17">
        <w:lastRenderedPageBreak/>
        <w:t>Ablage der digitalisierten Belege in der vorgesehenen Ordnung</w:t>
      </w:r>
      <w:bookmarkEnd w:id="65"/>
    </w:p>
    <w:p w14:paraId="6275AED6" w14:textId="77777777" w:rsidR="00B668A5" w:rsidRPr="00913D13" w:rsidRDefault="00B668A5" w:rsidP="00913D13">
      <w:pPr>
        <w:spacing w:before="240"/>
        <w:rPr>
          <w:rFonts w:cs="Arial"/>
        </w:rPr>
      </w:pPr>
    </w:p>
    <w:p w14:paraId="73DCD8CA" w14:textId="7E60CBC1" w:rsidR="00D760C4" w:rsidRPr="00913D13" w:rsidRDefault="00D760C4" w:rsidP="00913D13">
      <w:pPr>
        <w:rPr>
          <w:i/>
        </w:rPr>
      </w:pPr>
      <w:r w:rsidRPr="00913D13">
        <w:rPr>
          <w:b/>
          <w:i/>
        </w:rPr>
        <w:t>Vorbemerkung</w:t>
      </w:r>
      <w:r w:rsidRPr="00913D13">
        <w:rPr>
          <w:i/>
        </w:rPr>
        <w:t>: Die im Folgenden dargestellten Kombinationen und Varianten einer sachlichen und zeitlichen Ordnung bei der Belegablage können nur beispielhaft sein. Die gewählte Konstellation sollte genau dargestellt werden. Der Aufwand für ein angemessenes Ordnungssystem wird für den Fall vereinfacht, dass beim späteren Buchen eine gegenseitige Indexierung/Verlinkung (unlösbare sachlogische Verknüpfung) zwischen Buchungssatz und digitalisiertem Beleg vorgenommen wird, weil dann die Ordnungsangaben im Buchungssatz, insb. die Kontonummern, ein Ordnungssystem ergänzen, das aus dem Kontenrahmen entsteht.</w:t>
      </w:r>
    </w:p>
    <w:p w14:paraId="1269F012" w14:textId="4A23B94E" w:rsidR="00D760C4" w:rsidRPr="00913D13" w:rsidRDefault="00D760C4" w:rsidP="00913D13">
      <w:pPr>
        <w:rPr>
          <w:i/>
        </w:rPr>
      </w:pPr>
      <w:r w:rsidRPr="00913D13">
        <w:rPr>
          <w:i/>
        </w:rPr>
        <w:t>Für den Fall, dass die Papierbelege sehr früh beim Posteingang digitalisiert (insb. gescannt) werden und die digitale Kopie zeitnah nach dem Eingang abgelegt wird, kann das Ordnungssystem deutlich vereinfacht werden, indem die digitalisierten Belege zusammen mit den originär digitalen Belegen in einem Archivsystem unter Verwendung einer dort vorgegebenen Ordnung abgelegt und dauerhaft aufbewahrt werden. Alternativ können die digitalen Belege, sofern sie im eigenen Unternehmen entstanden sind, auch dauerhaft im Produktivsystem (z.B. Warenwirtschaftssystem) aufbewahrt werden, sofern dieses sich dafür eignet.</w:t>
      </w:r>
    </w:p>
    <w:p w14:paraId="052B9139" w14:textId="77777777" w:rsidR="00D760C4" w:rsidRPr="00CF6C17" w:rsidRDefault="00D760C4" w:rsidP="00913D13"/>
    <w:p w14:paraId="736EF166" w14:textId="4312ED93" w:rsidR="00D760C4" w:rsidRPr="00913D13" w:rsidRDefault="00D760C4" w:rsidP="005939D4">
      <w:pPr>
        <w:pStyle w:val="Listenabsatz"/>
        <w:numPr>
          <w:ilvl w:val="0"/>
          <w:numId w:val="49"/>
        </w:numPr>
        <w:ind w:left="567" w:hanging="567"/>
        <w:rPr>
          <w:rFonts w:cs="Arial"/>
        </w:rPr>
      </w:pPr>
      <w:r w:rsidRPr="00913D13">
        <w:rPr>
          <w:rFonts w:cs="Arial"/>
        </w:rPr>
        <w:t>Die Ablage der digitalisierten Belege erfolgt an</w:t>
      </w:r>
      <w:r w:rsidR="00131C2F" w:rsidRPr="00913D13">
        <w:rPr>
          <w:rFonts w:cs="Arial"/>
        </w:rPr>
        <w:t xml:space="preserve"> folgende(n/m) Ort(en):</w:t>
      </w:r>
    </w:p>
    <w:p w14:paraId="022FD104" w14:textId="1EB4D03F" w:rsidR="00D760C4" w:rsidRDefault="00D760C4" w:rsidP="00913D13">
      <w:pPr>
        <w:rPr>
          <w:rFonts w:cs="Arial"/>
        </w:rPr>
      </w:pPr>
    </w:p>
    <w:p w14:paraId="5E70736E" w14:textId="0C66BB84" w:rsidR="00131C2F" w:rsidRPr="002556E7" w:rsidRDefault="00512C10" w:rsidP="00913D13">
      <w:pPr>
        <w:rPr>
          <w:rFonts w:cs="Arial"/>
        </w:rPr>
      </w:pPr>
      <w:r w:rsidRPr="00512C10">
        <w:rPr>
          <w:rFonts w:cs="Arial"/>
          <w:vanish/>
        </w:rPr>
        <w:t>&lt;</w:t>
      </w:r>
      <w:proofErr w:type="spellStart"/>
      <w:r w:rsidRPr="00512C10">
        <w:rPr>
          <w:rFonts w:cs="Arial"/>
          <w:vanish/>
        </w:rPr>
        <w:t>import_verf_doku</w:t>
      </w:r>
      <w:proofErr w:type="spellEnd"/>
      <w:r w:rsidRPr="00512C10">
        <w:rPr>
          <w:rFonts w:cs="Arial"/>
          <w:vanish/>
        </w:rPr>
        <w:t xml:space="preserve"> AblageDigitalisierteBelege_z$AblDigiOrt_s2_listbullet&gt;&lt;/import_verf_doku&gt;</w:t>
      </w:r>
    </w:p>
    <w:p w14:paraId="54CB020E" w14:textId="77777777" w:rsidR="000C118E" w:rsidRPr="00CF6C17" w:rsidRDefault="000C118E" w:rsidP="00913D13">
      <w:pPr>
        <w:rPr>
          <w:rFonts w:cs="Arial"/>
        </w:rPr>
      </w:pPr>
    </w:p>
    <w:p w14:paraId="7F723CC6" w14:textId="2B653097" w:rsidR="00D760C4" w:rsidRPr="00913D13" w:rsidRDefault="00D760C4" w:rsidP="005939D4">
      <w:pPr>
        <w:pStyle w:val="Listenabsatz"/>
        <w:numPr>
          <w:ilvl w:val="0"/>
          <w:numId w:val="49"/>
        </w:numPr>
        <w:ind w:left="567" w:hanging="567"/>
        <w:rPr>
          <w:rFonts w:cs="Arial"/>
        </w:rPr>
      </w:pPr>
      <w:r w:rsidRPr="00913D13">
        <w:rPr>
          <w:rFonts w:cs="Arial"/>
        </w:rPr>
        <w:t>Die Ablage der digitalisierten Belege erfolgt unter Einsatz folgender Hilfsmittel</w:t>
      </w:r>
      <w:r w:rsidR="00131C2F" w:rsidRPr="00913D13">
        <w:rPr>
          <w:rFonts w:cs="Arial"/>
        </w:rPr>
        <w:t>:</w:t>
      </w:r>
    </w:p>
    <w:p w14:paraId="5C926C38" w14:textId="2CA06B8C" w:rsidR="00D760C4" w:rsidRDefault="00D760C4" w:rsidP="00913D13">
      <w:pPr>
        <w:rPr>
          <w:rFonts w:cs="Arial"/>
        </w:rPr>
      </w:pPr>
    </w:p>
    <w:p w14:paraId="21E11960" w14:textId="5C347884" w:rsidR="00131C2F" w:rsidRPr="002556E7" w:rsidRDefault="002556E7" w:rsidP="00913D13">
      <w:pPr>
        <w:rPr>
          <w:rFonts w:cs="Arial"/>
        </w:rPr>
      </w:pPr>
      <w:r w:rsidRPr="002556E7">
        <w:rPr>
          <w:rFonts w:cs="Arial"/>
          <w:vanish/>
        </w:rPr>
        <w:t>&lt;</w:t>
      </w:r>
      <w:proofErr w:type="spellStart"/>
      <w:r w:rsidRPr="002556E7">
        <w:rPr>
          <w:rFonts w:cs="Arial"/>
          <w:vanish/>
        </w:rPr>
        <w:t>import_verf_doku</w:t>
      </w:r>
      <w:proofErr w:type="spellEnd"/>
      <w:r w:rsidRPr="002556E7">
        <w:rPr>
          <w:rFonts w:cs="Arial"/>
          <w:vanish/>
        </w:rPr>
        <w:t xml:space="preserve"> AblageDigitalisierteBelege_z$AblDigiHilfs_s2_listbullet&gt;&lt;/import_verf_doku&gt;</w:t>
      </w:r>
    </w:p>
    <w:p w14:paraId="1B06BF26" w14:textId="77777777" w:rsidR="000C118E" w:rsidRPr="00CF6C17" w:rsidRDefault="000C118E" w:rsidP="00913D13">
      <w:pPr>
        <w:rPr>
          <w:rFonts w:cs="Arial"/>
        </w:rPr>
      </w:pPr>
    </w:p>
    <w:p w14:paraId="135E619F" w14:textId="3B153500" w:rsidR="00B27DEF" w:rsidRPr="00913D13" w:rsidRDefault="00D760C4" w:rsidP="005939D4">
      <w:pPr>
        <w:pStyle w:val="Listenabsatz"/>
        <w:numPr>
          <w:ilvl w:val="0"/>
          <w:numId w:val="49"/>
        </w:numPr>
        <w:ind w:left="567" w:hanging="567"/>
        <w:rPr>
          <w:rFonts w:cs="Arial"/>
        </w:rPr>
      </w:pPr>
      <w:r w:rsidRPr="00913D13">
        <w:rPr>
          <w:rFonts w:cs="Arial"/>
        </w:rPr>
        <w:t>Sachliche Ordnung der digitalisierten Belege durch Unterteilung nach folgenden</w:t>
      </w:r>
      <w:r w:rsidR="001873DB" w:rsidRPr="00913D13">
        <w:rPr>
          <w:rFonts w:cs="Arial"/>
        </w:rPr>
        <w:t>:</w:t>
      </w:r>
    </w:p>
    <w:p w14:paraId="379F1AD7" w14:textId="6DD57BC6" w:rsidR="00B27DEF" w:rsidRDefault="00B27DEF" w:rsidP="00913D13">
      <w:pPr>
        <w:rPr>
          <w:rFonts w:cs="Arial"/>
        </w:rPr>
      </w:pPr>
    </w:p>
    <w:p w14:paraId="21AC3980" w14:textId="64003751" w:rsidR="00B27DEF" w:rsidRPr="00E27565" w:rsidRDefault="00B27DEF" w:rsidP="00913D13">
      <w:pPr>
        <w:rPr>
          <w:rFonts w:cs="Arial"/>
        </w:rPr>
      </w:pPr>
      <w:r w:rsidRPr="00E27565">
        <w:rPr>
          <w:rFonts w:cs="Arial"/>
          <w:vanish/>
        </w:rPr>
        <w:t>&lt;</w:t>
      </w:r>
      <w:proofErr w:type="spellStart"/>
      <w:r w:rsidRPr="00E27565">
        <w:rPr>
          <w:rFonts w:cs="Arial"/>
          <w:vanish/>
        </w:rPr>
        <w:t>import_verf_doku</w:t>
      </w:r>
      <w:proofErr w:type="spellEnd"/>
      <w:r w:rsidRPr="00E27565">
        <w:rPr>
          <w:rFonts w:cs="Arial"/>
          <w:vanish/>
        </w:rPr>
        <w:t xml:space="preserve"> SachlicheKriterien_z5_checkedtable2&gt;&lt;/</w:t>
      </w:r>
      <w:proofErr w:type="spellStart"/>
      <w:r w:rsidRPr="00E27565">
        <w:rPr>
          <w:rFonts w:cs="Arial"/>
          <w:vanish/>
        </w:rPr>
        <w:t>import_verf_doku</w:t>
      </w:r>
      <w:proofErr w:type="spellEnd"/>
      <w:r w:rsidRPr="00E27565">
        <w:rPr>
          <w:rFonts w:cs="Arial"/>
          <w:vanish/>
        </w:rPr>
        <w:t>&gt;</w:t>
      </w:r>
    </w:p>
    <w:p w14:paraId="6726AB47" w14:textId="77777777" w:rsidR="00B27DEF" w:rsidRDefault="00B27DEF" w:rsidP="00913D13">
      <w:pPr>
        <w:rPr>
          <w:rFonts w:cs="Arial"/>
          <w:vanish/>
        </w:rPr>
      </w:pPr>
    </w:p>
    <w:p w14:paraId="784E8DA9" w14:textId="211FF3E3" w:rsidR="00D760C4" w:rsidRPr="00913D13" w:rsidRDefault="00B27DEF" w:rsidP="005939D4">
      <w:pPr>
        <w:pStyle w:val="Listenabsatz"/>
        <w:numPr>
          <w:ilvl w:val="0"/>
          <w:numId w:val="49"/>
        </w:numPr>
        <w:ind w:left="567" w:hanging="567"/>
        <w:rPr>
          <w:rFonts w:cs="Arial"/>
        </w:rPr>
      </w:pPr>
      <w:r w:rsidRPr="00A22EBA">
        <w:t>Zeitliche Ordnung der digitalisierten Belege innerhalb der genannten Unterteilung und übergreifend:</w:t>
      </w:r>
    </w:p>
    <w:p w14:paraId="5F6AF92A" w14:textId="25E5A663" w:rsidR="00E27565" w:rsidRDefault="00E27565" w:rsidP="00913D13">
      <w:pPr>
        <w:rPr>
          <w:rFonts w:cs="Arial"/>
        </w:rPr>
      </w:pPr>
    </w:p>
    <w:p w14:paraId="762CED8B" w14:textId="775716AF" w:rsidR="00E27565" w:rsidRPr="00913D13" w:rsidRDefault="00E27565" w:rsidP="005939D4">
      <w:pPr>
        <w:pStyle w:val="Listenabsatz"/>
        <w:numPr>
          <w:ilvl w:val="0"/>
          <w:numId w:val="48"/>
        </w:numPr>
        <w:ind w:hanging="363"/>
        <w:rPr>
          <w:rFonts w:cs="Arial"/>
        </w:rPr>
      </w:pPr>
      <w:r w:rsidRPr="00913D13">
        <w:rPr>
          <w:rFonts w:cs="Arial"/>
        </w:rPr>
        <w:t>Übergreifend nac</w:t>
      </w:r>
      <w:r w:rsidR="00B27DEF" w:rsidRPr="00913D13">
        <w:rPr>
          <w:rFonts w:cs="Arial"/>
        </w:rPr>
        <w:t xml:space="preserve">h </w:t>
      </w:r>
      <w:r w:rsidR="00B27DEF" w:rsidRPr="00913D13">
        <w:rPr>
          <w:rFonts w:cs="Arial"/>
          <w:vanish/>
        </w:rPr>
        <w:t>&lt;</w:t>
      </w:r>
      <w:proofErr w:type="spellStart"/>
      <w:r w:rsidR="00B27DEF" w:rsidRPr="00913D13">
        <w:rPr>
          <w:rFonts w:cs="Arial"/>
          <w:vanish/>
        </w:rPr>
        <w:t>import_verf_doku</w:t>
      </w:r>
      <w:proofErr w:type="spellEnd"/>
      <w:r w:rsidR="00B27DEF" w:rsidRPr="00913D13">
        <w:rPr>
          <w:rFonts w:cs="Arial"/>
          <w:vanish/>
        </w:rPr>
        <w:t xml:space="preserve"> ÜbergeordneteKriterien_z5_scoc&gt;&lt;/</w:t>
      </w:r>
      <w:proofErr w:type="spellStart"/>
      <w:r w:rsidR="00B27DEF" w:rsidRPr="00913D13">
        <w:rPr>
          <w:rFonts w:cs="Arial"/>
          <w:vanish/>
        </w:rPr>
        <w:t>import_verf_doku</w:t>
      </w:r>
      <w:proofErr w:type="spellEnd"/>
      <w:r w:rsidR="00B27DEF" w:rsidRPr="00913D13">
        <w:rPr>
          <w:rFonts w:cs="Arial"/>
          <w:vanish/>
        </w:rPr>
        <w:t>&gt;</w:t>
      </w:r>
      <w:r w:rsidR="00B27DEF" w:rsidRPr="00913D13">
        <w:rPr>
          <w:rFonts w:cs="Arial"/>
        </w:rPr>
        <w:t>.</w:t>
      </w:r>
    </w:p>
    <w:p w14:paraId="5D48BA48" w14:textId="630E25DE" w:rsidR="00512C10" w:rsidRPr="002556E7" w:rsidRDefault="002556E7" w:rsidP="00913D13">
      <w:pPr>
        <w:rPr>
          <w:rFonts w:cs="Arial"/>
          <w:vanish/>
        </w:rPr>
      </w:pPr>
      <w:r w:rsidRPr="002556E7">
        <w:rPr>
          <w:rFonts w:cs="Arial"/>
          <w:vanish/>
        </w:rPr>
        <w:t>&lt;</w:t>
      </w:r>
      <w:proofErr w:type="spellStart"/>
      <w:r w:rsidRPr="002556E7">
        <w:rPr>
          <w:rFonts w:cs="Arial"/>
          <w:vanish/>
        </w:rPr>
        <w:t>import_verf_doku</w:t>
      </w:r>
      <w:proofErr w:type="spellEnd"/>
      <w:r w:rsidRPr="002556E7">
        <w:rPr>
          <w:rFonts w:cs="Arial"/>
          <w:vanish/>
        </w:rPr>
        <w:t xml:space="preserve"> AlternativeUnterscheidung_z5_s4_listbullet_pattern:Innerhalb jedes !*#ÜbergeordneteKriterien_z5_scoc#*!es zunächst nach Unterperioden in Form von !*#Unterkriterien_z5_scoc#*! und dann nach der oben dargestellten, sachlichen Ordnung.&gt;&lt;/</w:t>
      </w:r>
      <w:proofErr w:type="spellStart"/>
      <w:r w:rsidRPr="002556E7">
        <w:rPr>
          <w:rFonts w:cs="Arial"/>
          <w:vanish/>
        </w:rPr>
        <w:t>import_verf_doku</w:t>
      </w:r>
      <w:proofErr w:type="spellEnd"/>
      <w:r w:rsidRPr="002556E7">
        <w:rPr>
          <w:rFonts w:cs="Arial"/>
          <w:vanish/>
        </w:rPr>
        <w:t>&gt;</w:t>
      </w:r>
    </w:p>
    <w:p w14:paraId="104D42F1" w14:textId="03DC52F6" w:rsidR="0039756B" w:rsidRPr="009B3E82" w:rsidRDefault="002556E7" w:rsidP="00913D13">
      <w:pPr>
        <w:rPr>
          <w:rFonts w:cs="Arial"/>
        </w:rPr>
      </w:pPr>
      <w:r w:rsidRPr="002556E7">
        <w:rPr>
          <w:rFonts w:cs="Arial"/>
          <w:vanish/>
        </w:rPr>
        <w:t>&lt;</w:t>
      </w:r>
      <w:proofErr w:type="spellStart"/>
      <w:r w:rsidRPr="002556E7">
        <w:rPr>
          <w:rFonts w:cs="Arial"/>
          <w:vanish/>
        </w:rPr>
        <w:t>import_verf_doku</w:t>
      </w:r>
      <w:proofErr w:type="spellEnd"/>
      <w:r w:rsidRPr="002556E7">
        <w:rPr>
          <w:rFonts w:cs="Arial"/>
          <w:vanish/>
        </w:rPr>
        <w:t xml:space="preserve"> AlternativeUnterscheidung_z5_s5_listbullet_pattern:Innerhalb jedes !*#ÜbergeordneteKriterien_z5_scoc#*!es zunächst nach der oben dargestellten, sachlichen Ordnung und dann nach Unterperioden in Form von !*#Unterkriterien_z5_scoc#*!.&gt;&lt;/import_verf_doku&gt;</w:t>
      </w:r>
    </w:p>
    <w:p w14:paraId="247B9443" w14:textId="77777777" w:rsidR="009B3E82" w:rsidRPr="009B3E82" w:rsidRDefault="009B3E82" w:rsidP="00913D13">
      <w:pPr>
        <w:rPr>
          <w:rFonts w:cs="Arial"/>
        </w:rPr>
      </w:pPr>
    </w:p>
    <w:p w14:paraId="4F8FD13F" w14:textId="3320AF0F" w:rsidR="00D760C4" w:rsidRPr="00CF6C17" w:rsidRDefault="00D760C4" w:rsidP="00495077">
      <w:pPr>
        <w:pStyle w:val="berschrift3"/>
        <w:numPr>
          <w:ilvl w:val="2"/>
          <w:numId w:val="11"/>
        </w:numPr>
        <w:ind w:left="851" w:hanging="851"/>
      </w:pPr>
      <w:bookmarkStart w:id="66" w:name="_Toc427605151"/>
      <w:commentRangeStart w:id="67"/>
      <w:r w:rsidRPr="00CF6C17">
        <w:t>Turnus der Belegsicherung durch geordnete Ablage</w:t>
      </w:r>
      <w:bookmarkEnd w:id="66"/>
      <w:commentRangeEnd w:id="67"/>
      <w:r w:rsidRPr="00CF6C17">
        <w:commentReference w:id="67"/>
      </w:r>
    </w:p>
    <w:p w14:paraId="5B5B375A" w14:textId="77777777" w:rsidR="00D760C4" w:rsidRPr="00CF6C17" w:rsidRDefault="00D760C4" w:rsidP="000D662E">
      <w:pPr>
        <w:spacing w:before="240"/>
        <w:rPr>
          <w:rFonts w:cs="Arial"/>
        </w:rPr>
      </w:pPr>
    </w:p>
    <w:p w14:paraId="55674CE3" w14:textId="28497601" w:rsidR="00D760C4" w:rsidRPr="00CF6C17" w:rsidRDefault="00D760C4" w:rsidP="005939D4">
      <w:pPr>
        <w:pStyle w:val="Listenabsatz"/>
        <w:numPr>
          <w:ilvl w:val="0"/>
          <w:numId w:val="50"/>
        </w:numPr>
        <w:ind w:left="567" w:hanging="567"/>
      </w:pPr>
      <w:commentRangeStart w:id="68"/>
      <w:r w:rsidRPr="00CF6C17">
        <w:t>Im Hinblick auf die Anforderungen an die Zeitnähe der Belegerstellung und/oder -ablage wird folgender Turnus für die Papierbelege gewählt</w:t>
      </w:r>
      <w:commentRangeEnd w:id="68"/>
      <w:r w:rsidRPr="00CF6C17">
        <w:commentReference w:id="68"/>
      </w:r>
      <w:r w:rsidRPr="00CF6C17">
        <w:t>:</w:t>
      </w:r>
    </w:p>
    <w:p w14:paraId="76FD8E75" w14:textId="68E613C2" w:rsidR="00D760C4" w:rsidRPr="00890369" w:rsidRDefault="00D760C4" w:rsidP="00890369"/>
    <w:p w14:paraId="784F1137" w14:textId="30CF9DE0" w:rsidR="00D760C4" w:rsidRPr="00E12809" w:rsidRDefault="00BC7C43" w:rsidP="00890369">
      <w:r w:rsidRPr="00BC7C43">
        <w:rPr>
          <w:vanish/>
        </w:rPr>
        <w:t>&lt;</w:t>
      </w:r>
      <w:proofErr w:type="spellStart"/>
      <w:r w:rsidRPr="00BC7C43">
        <w:rPr>
          <w:vanish/>
        </w:rPr>
        <w:t>import_verf_doku</w:t>
      </w:r>
      <w:proofErr w:type="spellEnd"/>
      <w:r w:rsidRPr="00BC7C43">
        <w:rPr>
          <w:vanish/>
        </w:rPr>
        <w:t xml:space="preserve"> Belegsicherung_z$TurBelErAb_s4_listbullet&gt;&lt;/</w:t>
      </w:r>
      <w:proofErr w:type="spellStart"/>
      <w:r w:rsidRPr="00BC7C43">
        <w:rPr>
          <w:vanish/>
        </w:rPr>
        <w:t>import_verf_doku</w:t>
      </w:r>
      <w:proofErr w:type="spellEnd"/>
      <w:r w:rsidRPr="00BC7C43">
        <w:rPr>
          <w:vanish/>
        </w:rPr>
        <w:t>&gt;</w:t>
      </w:r>
    </w:p>
    <w:p w14:paraId="59F94C93" w14:textId="77777777" w:rsidR="00BC7C43" w:rsidRPr="00CF6C17" w:rsidRDefault="00BC7C43" w:rsidP="00890369"/>
    <w:p w14:paraId="0C546EC8" w14:textId="17888EF8" w:rsidR="00D760C4" w:rsidRPr="00CF6C17" w:rsidRDefault="00D760C4" w:rsidP="005939D4">
      <w:pPr>
        <w:pStyle w:val="Listenabsatz"/>
        <w:numPr>
          <w:ilvl w:val="0"/>
          <w:numId w:val="50"/>
        </w:numPr>
        <w:ind w:left="567" w:hanging="567"/>
      </w:pPr>
      <w:r w:rsidRPr="00CF6C17">
        <w:t>Für die Digitalisierung der Papierbelege und deren Ablage wird folgender Turnus gewählt:</w:t>
      </w:r>
    </w:p>
    <w:p w14:paraId="1E2AB59E" w14:textId="349C29D4" w:rsidR="00D760C4" w:rsidRPr="00890369" w:rsidRDefault="00D760C4" w:rsidP="00890369"/>
    <w:p w14:paraId="6AF7BBDA" w14:textId="27E86741" w:rsidR="00BC7C43" w:rsidRPr="00E12809" w:rsidRDefault="00AB026F" w:rsidP="00890369">
      <w:pPr>
        <w:rPr>
          <w:iCs/>
          <w:color w:val="000000"/>
        </w:rPr>
      </w:pPr>
      <w:r w:rsidRPr="00AB026F">
        <w:rPr>
          <w:iCs/>
          <w:vanish/>
          <w:color w:val="000000"/>
        </w:rPr>
        <w:t>&lt;</w:t>
      </w:r>
      <w:proofErr w:type="spellStart"/>
      <w:r w:rsidRPr="00AB026F">
        <w:rPr>
          <w:iCs/>
          <w:vanish/>
          <w:color w:val="000000"/>
        </w:rPr>
        <w:t>import_verf_doku</w:t>
      </w:r>
      <w:proofErr w:type="spellEnd"/>
      <w:r w:rsidRPr="00AB026F">
        <w:rPr>
          <w:iCs/>
          <w:vanish/>
          <w:color w:val="000000"/>
        </w:rPr>
        <w:t xml:space="preserve"> Belegsicherung_z$TurDigBelAb_s4_listbullet&gt;&lt;/</w:t>
      </w:r>
      <w:proofErr w:type="spellStart"/>
      <w:r w:rsidRPr="00AB026F">
        <w:rPr>
          <w:iCs/>
          <w:vanish/>
          <w:color w:val="000000"/>
        </w:rPr>
        <w:t>import_verf_doku</w:t>
      </w:r>
      <w:proofErr w:type="spellEnd"/>
      <w:r w:rsidRPr="00AB026F">
        <w:rPr>
          <w:iCs/>
          <w:vanish/>
          <w:color w:val="000000"/>
        </w:rPr>
        <w:t>&gt;</w:t>
      </w:r>
    </w:p>
    <w:p w14:paraId="0F7677CC" w14:textId="77777777" w:rsidR="00AB026F" w:rsidRPr="00BC7C43" w:rsidRDefault="00AB026F" w:rsidP="00890369"/>
    <w:p w14:paraId="1FE27F25" w14:textId="77777777" w:rsidR="00D760C4" w:rsidRPr="00CF6C17" w:rsidRDefault="00D760C4" w:rsidP="00495077">
      <w:pPr>
        <w:pStyle w:val="berschrift3"/>
        <w:numPr>
          <w:ilvl w:val="2"/>
          <w:numId w:val="11"/>
        </w:numPr>
        <w:ind w:left="851" w:hanging="851"/>
      </w:pPr>
      <w:bookmarkStart w:id="69" w:name="_Toc427605152"/>
      <w:r w:rsidRPr="00CF6C17">
        <w:t>Maßnahmen zur Sicherung der Belege gegen Verlust, Änderung und Untergang</w:t>
      </w:r>
      <w:bookmarkEnd w:id="69"/>
    </w:p>
    <w:p w14:paraId="4F346AFC" w14:textId="77777777" w:rsidR="00D760C4" w:rsidRPr="007E0774" w:rsidRDefault="00D760C4" w:rsidP="000D662E">
      <w:pPr>
        <w:spacing w:before="240"/>
        <w:rPr>
          <w:rFonts w:cs="Arial"/>
        </w:rPr>
      </w:pPr>
    </w:p>
    <w:p w14:paraId="28F91665" w14:textId="31912961" w:rsidR="00D760C4" w:rsidRPr="007E0774" w:rsidRDefault="00D760C4" w:rsidP="005939D4">
      <w:pPr>
        <w:pStyle w:val="Listenabsatz"/>
        <w:numPr>
          <w:ilvl w:val="0"/>
          <w:numId w:val="30"/>
        </w:numPr>
        <w:ind w:left="567" w:hanging="567"/>
        <w:rPr>
          <w:rFonts w:cs="Arial"/>
        </w:rPr>
      </w:pPr>
      <w:r w:rsidRPr="007E0774">
        <w:rPr>
          <w:rFonts w:cs="Arial"/>
        </w:rPr>
        <w:t>Die Papierbelege, die trotz ihrer Digitalisierung weiterhin Belegfunktion erfüllen, müssen gegen Verlust, Änderung und Untergang geschützt werden. Dies kann durch eine Kombination aus technischen und organisatorischen Maßnahmen erfolgen.</w:t>
      </w:r>
    </w:p>
    <w:p w14:paraId="76DCFA27" w14:textId="77777777" w:rsidR="00D760C4" w:rsidRPr="007E0774" w:rsidRDefault="00D760C4" w:rsidP="00650509">
      <w:pPr>
        <w:rPr>
          <w:rFonts w:cs="Arial"/>
        </w:rPr>
      </w:pPr>
    </w:p>
    <w:p w14:paraId="1675A5BA" w14:textId="00AE26CC" w:rsidR="00D760C4" w:rsidRPr="007E0774" w:rsidRDefault="00D760C4" w:rsidP="005939D4">
      <w:pPr>
        <w:pStyle w:val="Listenabsatz"/>
        <w:numPr>
          <w:ilvl w:val="0"/>
          <w:numId w:val="30"/>
        </w:numPr>
        <w:ind w:left="567" w:hanging="567"/>
        <w:rPr>
          <w:rFonts w:cs="Arial"/>
        </w:rPr>
      </w:pPr>
      <w:commentRangeStart w:id="70"/>
      <w:r w:rsidRPr="007E0774">
        <w:rPr>
          <w:rFonts w:cs="Arial"/>
        </w:rPr>
        <w:t>Folgende Maßnahmen werden zur Sicherung der Papierbelege gegen Verlust, Änderung und Untergang dauerhaft ergriffen:</w:t>
      </w:r>
      <w:commentRangeEnd w:id="70"/>
      <w:r w:rsidRPr="007E0774">
        <w:rPr>
          <w:rStyle w:val="Kommentarzeichen"/>
          <w:rFonts w:cs="Arial"/>
          <w:sz w:val="20"/>
        </w:rPr>
        <w:commentReference w:id="70"/>
      </w:r>
    </w:p>
    <w:p w14:paraId="5DDCC9E7" w14:textId="77777777" w:rsidR="00AB026F" w:rsidRPr="007E0774" w:rsidRDefault="00AB026F" w:rsidP="00650509">
      <w:pPr>
        <w:rPr>
          <w:rFonts w:cs="Arial"/>
        </w:rPr>
      </w:pPr>
    </w:p>
    <w:p w14:paraId="7AD7161F" w14:textId="19CDEA07" w:rsidR="00D760C4" w:rsidRPr="007E0774" w:rsidRDefault="00AB026F" w:rsidP="003200AF">
      <w:pPr>
        <w:suppressAutoHyphens/>
        <w:rPr>
          <w:rFonts w:cs="Arial"/>
        </w:rPr>
      </w:pPr>
      <w:r w:rsidRPr="007E0774">
        <w:rPr>
          <w:rFonts w:cs="Arial"/>
          <w:vanish/>
        </w:rPr>
        <w:lastRenderedPageBreak/>
        <w:t>&lt;</w:t>
      </w:r>
      <w:proofErr w:type="spellStart"/>
      <w:r w:rsidRPr="007E0774">
        <w:rPr>
          <w:rFonts w:cs="Arial"/>
          <w:vanish/>
        </w:rPr>
        <w:t>import_verf_doku</w:t>
      </w:r>
      <w:proofErr w:type="spellEnd"/>
      <w:r w:rsidRPr="007E0774">
        <w:rPr>
          <w:rFonts w:cs="Arial"/>
          <w:vanish/>
        </w:rPr>
        <w:t xml:space="preserve"> Belegsicherung_zv$AufVerOrt_zb$HanAn_s4_listbullet&gt;&lt;/import_verf_doku&gt;</w:t>
      </w:r>
    </w:p>
    <w:p w14:paraId="287894DB" w14:textId="77777777" w:rsidR="00D760C4" w:rsidRPr="00650509" w:rsidRDefault="00D760C4" w:rsidP="00650509">
      <w:pPr>
        <w:rPr>
          <w:rFonts w:cs="Arial"/>
        </w:rPr>
      </w:pPr>
    </w:p>
    <w:p w14:paraId="34F3571F" w14:textId="758D3A4D" w:rsidR="00D760C4" w:rsidRPr="007E0774" w:rsidRDefault="00D760C4" w:rsidP="005939D4">
      <w:pPr>
        <w:pStyle w:val="Listenabsatz"/>
        <w:numPr>
          <w:ilvl w:val="0"/>
          <w:numId w:val="30"/>
        </w:numPr>
        <w:ind w:left="567" w:hanging="567"/>
        <w:rPr>
          <w:rFonts w:cs="Arial"/>
        </w:rPr>
      </w:pPr>
      <w:r w:rsidRPr="007E0774">
        <w:rPr>
          <w:rFonts w:cs="Arial"/>
        </w:rPr>
        <w:t>Die Sicherung der Kassenbelege erfolgt zusätzlich durch tägliche Aufzeichnungen im Kassenbuch (§ 146 Absatz 1 Satz 2 AO).</w:t>
      </w:r>
    </w:p>
    <w:p w14:paraId="766217A0" w14:textId="77777777" w:rsidR="00D760C4" w:rsidRPr="007E0774" w:rsidRDefault="00D760C4" w:rsidP="00650509">
      <w:pPr>
        <w:rPr>
          <w:rFonts w:cs="Arial"/>
        </w:rPr>
      </w:pPr>
    </w:p>
    <w:p w14:paraId="2C314D63" w14:textId="65CCB06B" w:rsidR="00D760C4" w:rsidRPr="007E0774" w:rsidRDefault="00D760C4" w:rsidP="005939D4">
      <w:pPr>
        <w:pStyle w:val="Listenabsatz"/>
        <w:numPr>
          <w:ilvl w:val="0"/>
          <w:numId w:val="30"/>
        </w:numPr>
        <w:ind w:left="567" w:hanging="567"/>
      </w:pPr>
      <w:commentRangeStart w:id="71"/>
      <w:r w:rsidRPr="007E0774">
        <w:t>Für die digitalisierten Belege werden folgende Maßnahmen ergriffen:</w:t>
      </w:r>
      <w:commentRangeEnd w:id="71"/>
      <w:r w:rsidRPr="007E0774">
        <w:rPr>
          <w:rStyle w:val="Kommentarzeichen"/>
          <w:rFonts w:cs="Arial"/>
          <w:sz w:val="20"/>
        </w:rPr>
        <w:commentReference w:id="71"/>
      </w:r>
    </w:p>
    <w:p w14:paraId="37E83F9A" w14:textId="7E637E39" w:rsidR="00D760C4" w:rsidRPr="00650509" w:rsidRDefault="00D760C4" w:rsidP="00EB6003">
      <w:pPr>
        <w:rPr>
          <w:rFonts w:cs="Arial"/>
        </w:rPr>
      </w:pPr>
    </w:p>
    <w:p w14:paraId="49EE5854" w14:textId="0B97D7FA" w:rsidR="00EB6003" w:rsidRPr="007E0774" w:rsidRDefault="00EB6003" w:rsidP="003200AF">
      <w:r w:rsidRPr="007E0774">
        <w:rPr>
          <w:vanish/>
        </w:rPr>
        <w:t>&lt;</w:t>
      </w:r>
      <w:proofErr w:type="spellStart"/>
      <w:r w:rsidRPr="007E0774">
        <w:rPr>
          <w:vanish/>
        </w:rPr>
        <w:t>import_verf_doku</w:t>
      </w:r>
      <w:proofErr w:type="spellEnd"/>
      <w:r w:rsidRPr="007E0774">
        <w:rPr>
          <w:vanish/>
        </w:rPr>
        <w:t xml:space="preserve"> Belegsicherung_zv$AufITZug_zb$MedInGesDig_s4_listbullet&gt;&lt;/import_verf_doku&gt;</w:t>
      </w:r>
    </w:p>
    <w:p w14:paraId="63C5CBBB" w14:textId="77777777" w:rsidR="00EB6003" w:rsidRPr="00650509" w:rsidRDefault="00EB6003" w:rsidP="00EB6003">
      <w:pPr>
        <w:rPr>
          <w:rFonts w:cs="Arial"/>
        </w:rPr>
      </w:pPr>
    </w:p>
    <w:p w14:paraId="63DCD49B" w14:textId="77777777" w:rsidR="00D760C4" w:rsidRPr="00CF6C17" w:rsidRDefault="00D760C4" w:rsidP="00495077">
      <w:pPr>
        <w:pStyle w:val="berschrift3"/>
        <w:numPr>
          <w:ilvl w:val="2"/>
          <w:numId w:val="11"/>
        </w:numPr>
        <w:ind w:left="851" w:hanging="851"/>
      </w:pPr>
      <w:bookmarkStart w:id="72" w:name="_Toc427605153"/>
      <w:commentRangeStart w:id="73"/>
      <w:r w:rsidRPr="00CF6C17">
        <w:t>Aufbereitung der Belege für die weitere Bearbeitung (insb. Buchung)</w:t>
      </w:r>
      <w:bookmarkEnd w:id="72"/>
      <w:commentRangeEnd w:id="73"/>
      <w:r w:rsidRPr="00CF6C17">
        <w:rPr>
          <w:rFonts w:cs="Arial"/>
          <w:b w:val="0"/>
          <w:kern w:val="0"/>
          <w:sz w:val="20"/>
          <w:szCs w:val="20"/>
        </w:rPr>
        <w:commentReference w:id="73"/>
      </w:r>
    </w:p>
    <w:p w14:paraId="442C2C7C" w14:textId="77777777" w:rsidR="004125BF" w:rsidRPr="00650509" w:rsidRDefault="004125BF" w:rsidP="00650509">
      <w:pPr>
        <w:spacing w:before="240"/>
        <w:rPr>
          <w:rFonts w:cs="Arial"/>
        </w:rPr>
      </w:pPr>
    </w:p>
    <w:p w14:paraId="6F56F81D" w14:textId="383E2C09" w:rsidR="00D760C4" w:rsidRPr="00A72E2E" w:rsidRDefault="00D760C4" w:rsidP="000D662E">
      <w:pPr>
        <w:rPr>
          <w:rFonts w:cs="Arial"/>
          <w:i/>
        </w:rPr>
      </w:pPr>
      <w:r w:rsidRPr="00A72E2E">
        <w:rPr>
          <w:rFonts w:cs="Arial"/>
          <w:b/>
        </w:rPr>
        <w:t>Vorbemerkung</w:t>
      </w:r>
      <w:r w:rsidRPr="00A72E2E">
        <w:rPr>
          <w:rFonts w:cs="Arial"/>
        </w:rPr>
        <w:t>:</w:t>
      </w:r>
      <w:r w:rsidRPr="00A72E2E">
        <w:rPr>
          <w:rFonts w:cs="Arial"/>
          <w:i/>
        </w:rPr>
        <w:t xml:space="preserve"> Die Buchung bzw. Aufzeichnung der Belege kann grundsätzlich auf Basis der Papierbelege oder der digitalisierten Belege erfolgen. Dies betrifft insofern auch die Aufbereitung der Belege für die Bearbeitung (Buchung bzw. Aufzeichnung). In der Verfahrensdokumentation sollte insofern klargestellt werden, auf welcher Basis die Buchung bzw. Aufzeichnung erfolgt. I.d.R. werden dies die digitalisierten Belege sein, die insofern ggf. im Zuge der Aufbereitung um weitere Informationen ergänzt werden. Sollten dies jedoch die Papierbelege sein, dann sollte der Vorgang der Digitalisierung erst auf Basis der aufbereiteten Papierbelege erfolgen (damit alle angebrachten Informationen mit Belegfunktion auch auf dem Digitalisat enthalten sind).</w:t>
      </w:r>
    </w:p>
    <w:p w14:paraId="274689B1" w14:textId="77777777" w:rsidR="00D760C4" w:rsidRDefault="00D760C4" w:rsidP="00650509">
      <w:pPr>
        <w:tabs>
          <w:tab w:val="left" w:pos="567"/>
        </w:tabs>
        <w:rPr>
          <w:rFonts w:cs="Arial"/>
        </w:rPr>
      </w:pPr>
    </w:p>
    <w:p w14:paraId="581D0F42" w14:textId="38E35662" w:rsidR="00D760C4" w:rsidRPr="004125BF" w:rsidRDefault="00D760C4" w:rsidP="005939D4">
      <w:pPr>
        <w:pStyle w:val="Listenabsatz"/>
        <w:numPr>
          <w:ilvl w:val="0"/>
          <w:numId w:val="31"/>
        </w:numPr>
        <w:tabs>
          <w:tab w:val="left" w:pos="567"/>
        </w:tabs>
        <w:ind w:left="567" w:hanging="567"/>
        <w:rPr>
          <w:rFonts w:cs="Arial"/>
        </w:rPr>
      </w:pPr>
      <w:r w:rsidRPr="004125BF">
        <w:rPr>
          <w:rFonts w:cs="Arial"/>
        </w:rPr>
        <w:t>Eine erfassungsgerechte Aufbereitung der Belege für die Erfassun</w:t>
      </w:r>
      <w:r w:rsidR="00F703DF" w:rsidRPr="004125BF">
        <w:rPr>
          <w:rFonts w:cs="Arial"/>
        </w:rPr>
        <w:t>g</w:t>
      </w:r>
      <w:r w:rsidR="00AE600A" w:rsidRPr="004125BF">
        <w:rPr>
          <w:rFonts w:cs="Arial"/>
          <w:vanish/>
        </w:rPr>
        <w:t>&lt;</w:t>
      </w:r>
      <w:proofErr w:type="spellStart"/>
      <w:r w:rsidR="00AE600A" w:rsidRPr="004125BF">
        <w:rPr>
          <w:rFonts w:cs="Arial"/>
          <w:vanish/>
        </w:rPr>
        <w:t>import_verf_doku</w:t>
      </w:r>
      <w:proofErr w:type="spellEnd"/>
      <w:r w:rsidR="00AE600A" w:rsidRPr="004125BF">
        <w:rPr>
          <w:rFonts w:cs="Arial"/>
          <w:vanish/>
        </w:rPr>
        <w:t xml:space="preserve"> </w:t>
      </w:r>
      <w:proofErr w:type="spellStart"/>
      <w:r w:rsidR="00AE600A" w:rsidRPr="004125BF">
        <w:rPr>
          <w:rFonts w:cs="Arial"/>
          <w:vanish/>
        </w:rPr>
        <w:t>AufbearbeitungderBelege_z$ErfAufbe_pattern</w:t>
      </w:r>
      <w:proofErr w:type="spellEnd"/>
      <w:r w:rsidR="00AE600A" w:rsidRPr="004125BF">
        <w:rPr>
          <w:rFonts w:cs="Arial"/>
          <w:vanish/>
        </w:rPr>
        <w:t>: !#3#!&gt;&lt;/</w:t>
      </w:r>
      <w:proofErr w:type="spellStart"/>
      <w:r w:rsidR="00AE600A" w:rsidRPr="004125BF">
        <w:rPr>
          <w:rFonts w:cs="Arial"/>
          <w:vanish/>
        </w:rPr>
        <w:t>import_verf_doku</w:t>
      </w:r>
      <w:proofErr w:type="spellEnd"/>
      <w:r w:rsidR="00AE600A" w:rsidRPr="004125BF">
        <w:rPr>
          <w:rFonts w:cs="Arial"/>
          <w:vanish/>
        </w:rPr>
        <w:t>&gt;</w:t>
      </w:r>
      <w:r w:rsidR="00E06D20" w:rsidRPr="004125BF">
        <w:rPr>
          <w:rFonts w:cs="Arial"/>
        </w:rPr>
        <w:t xml:space="preserve"> </w:t>
      </w:r>
      <w:r w:rsidRPr="004125BF">
        <w:rPr>
          <w:rFonts w:cs="Arial"/>
        </w:rPr>
        <w:t>sowie die Übernahme von Beleginformationen aus digitalisierten Belegen sind sicherzustellen. Diese Aufbereitung ist insbesondere bei Fremdbelegen von Bedeutung, da kein Einfluss auf die Gestaltung der zugesandten Handels- und Geschäftsbriefe (z. B. Eingangsrechnungen) gegeben ist.</w:t>
      </w:r>
    </w:p>
    <w:p w14:paraId="6DDF4D83" w14:textId="77777777" w:rsidR="00D760C4" w:rsidRPr="00CF6C17" w:rsidRDefault="00D760C4" w:rsidP="00650509">
      <w:pPr>
        <w:tabs>
          <w:tab w:val="left" w:pos="567"/>
        </w:tabs>
        <w:rPr>
          <w:rFonts w:cs="Arial"/>
        </w:rPr>
      </w:pPr>
    </w:p>
    <w:p w14:paraId="2AAD8211" w14:textId="16691FED" w:rsidR="00D760C4" w:rsidRPr="004125BF" w:rsidRDefault="00D760C4" w:rsidP="005939D4">
      <w:pPr>
        <w:pStyle w:val="Listenabsatz"/>
        <w:numPr>
          <w:ilvl w:val="0"/>
          <w:numId w:val="31"/>
        </w:numPr>
        <w:ind w:left="567" w:hanging="567"/>
        <w:rPr>
          <w:rFonts w:cs="Arial"/>
        </w:rPr>
      </w:pPr>
      <w:r w:rsidRPr="004125BF">
        <w:rPr>
          <w:rFonts w:cs="Arial"/>
        </w:rPr>
        <w:t xml:space="preserve">Spätestens </w:t>
      </w:r>
      <w:r w:rsidR="00064D62" w:rsidRPr="004125BF">
        <w:rPr>
          <w:rFonts w:cs="Arial"/>
          <w:vanish/>
        </w:rPr>
        <w:t>&lt;</w:t>
      </w:r>
      <w:proofErr w:type="spellStart"/>
      <w:r w:rsidR="00064D62" w:rsidRPr="004125BF">
        <w:rPr>
          <w:rFonts w:cs="Arial"/>
          <w:vanish/>
        </w:rPr>
        <w:t>import_verf_doku</w:t>
      </w:r>
      <w:proofErr w:type="spellEnd"/>
      <w:r w:rsidR="00064D62" w:rsidRPr="004125BF">
        <w:rPr>
          <w:rFonts w:cs="Arial"/>
          <w:vanish/>
        </w:rPr>
        <w:t xml:space="preserve"> AufbearbeitungderBelege_z$ZeitBelAufbe_s3&gt;&lt;/</w:t>
      </w:r>
      <w:proofErr w:type="spellStart"/>
      <w:r w:rsidR="00064D62" w:rsidRPr="004125BF">
        <w:rPr>
          <w:rFonts w:cs="Arial"/>
          <w:vanish/>
        </w:rPr>
        <w:t>import_verf_doku</w:t>
      </w:r>
      <w:proofErr w:type="spellEnd"/>
      <w:r w:rsidR="00064D62" w:rsidRPr="004125BF">
        <w:rPr>
          <w:rFonts w:cs="Arial"/>
          <w:vanish/>
        </w:rPr>
        <w:t>&gt;</w:t>
      </w:r>
      <w:r w:rsidRPr="004125BF">
        <w:rPr>
          <w:rFonts w:cs="Arial"/>
        </w:rPr>
        <w:t xml:space="preserve"> werden die in Kapitel 4.1.3, Absatz 4, genannten Angaben im Sinne einer buchungs- bzw. aufzeichnungstechnischen Belegaufbereitung vorgenommen bzw. ergänzt. Werden die Ergänzungen auf dem Digitalisat vorgenommen, darf die Lesbarkeit des Originalzustands des Digitalisats nicht beeinträchtigt werden.</w:t>
      </w:r>
    </w:p>
    <w:p w14:paraId="5D639A2B" w14:textId="77777777" w:rsidR="00D760C4" w:rsidRPr="00CF6C17" w:rsidRDefault="00D760C4" w:rsidP="00650509">
      <w:pPr>
        <w:tabs>
          <w:tab w:val="left" w:pos="567"/>
        </w:tabs>
        <w:rPr>
          <w:rFonts w:cs="Arial"/>
        </w:rPr>
      </w:pPr>
    </w:p>
    <w:p w14:paraId="511E5536" w14:textId="4EA069FC" w:rsidR="00D760C4" w:rsidRPr="004125BF" w:rsidRDefault="00D760C4" w:rsidP="005939D4">
      <w:pPr>
        <w:pStyle w:val="Listenabsatz"/>
        <w:numPr>
          <w:ilvl w:val="0"/>
          <w:numId w:val="31"/>
        </w:numPr>
        <w:ind w:left="567" w:hanging="567"/>
        <w:rPr>
          <w:rFonts w:cs="Arial"/>
        </w:rPr>
      </w:pPr>
      <w:commentRangeStart w:id="74"/>
      <w:r w:rsidRPr="004125BF">
        <w:rPr>
          <w:rFonts w:cs="Arial"/>
        </w:rPr>
        <w:t>Die technische und/oder logische Verknüpfung des Belegs mit dem Buchungssatz wird wie folgt gewährleistet:</w:t>
      </w:r>
      <w:commentRangeEnd w:id="74"/>
      <w:r w:rsidRPr="00CF6C17">
        <w:rPr>
          <w:rStyle w:val="Kommentarzeichen"/>
          <w:rFonts w:cs="Arial"/>
        </w:rPr>
        <w:commentReference w:id="74"/>
      </w:r>
    </w:p>
    <w:p w14:paraId="33A9A602" w14:textId="37FC7EC1" w:rsidR="00D760C4" w:rsidRPr="00650509" w:rsidRDefault="00D760C4" w:rsidP="00650509">
      <w:pPr>
        <w:tabs>
          <w:tab w:val="left" w:pos="567"/>
        </w:tabs>
        <w:rPr>
          <w:rFonts w:cs="Arial"/>
        </w:rPr>
      </w:pPr>
    </w:p>
    <w:p w14:paraId="6C9793BE" w14:textId="0C2EB91D" w:rsidR="00163A4E" w:rsidRPr="00163A4E" w:rsidRDefault="00163A4E" w:rsidP="003200AF">
      <w:r w:rsidRPr="00163A4E">
        <w:rPr>
          <w:vanish/>
        </w:rPr>
        <w:t>&lt;</w:t>
      </w:r>
      <w:proofErr w:type="spellStart"/>
      <w:r w:rsidRPr="00163A4E">
        <w:rPr>
          <w:vanish/>
        </w:rPr>
        <w:t>import_verf_doku</w:t>
      </w:r>
      <w:proofErr w:type="spellEnd"/>
      <w:r w:rsidRPr="00163A4E">
        <w:rPr>
          <w:vanish/>
        </w:rPr>
        <w:t xml:space="preserve"> AufbearbeitungderBelege_zv$OrdNr_zb$EigFre_s3_listbullet&gt;&lt;/import_verf_doku&gt;</w:t>
      </w:r>
    </w:p>
    <w:p w14:paraId="76CB983A" w14:textId="77777777" w:rsidR="00163A4E" w:rsidRPr="00650509" w:rsidRDefault="00163A4E" w:rsidP="00650509">
      <w:pPr>
        <w:tabs>
          <w:tab w:val="left" w:pos="567"/>
        </w:tabs>
        <w:rPr>
          <w:rFonts w:cs="Arial"/>
        </w:rPr>
      </w:pPr>
    </w:p>
    <w:p w14:paraId="0E525C98" w14:textId="77777777" w:rsidR="00D760C4" w:rsidRPr="00CF6C17" w:rsidRDefault="00D760C4" w:rsidP="00495077">
      <w:pPr>
        <w:pStyle w:val="berschrift3"/>
        <w:numPr>
          <w:ilvl w:val="2"/>
          <w:numId w:val="11"/>
        </w:numPr>
        <w:ind w:left="851" w:hanging="851"/>
      </w:pPr>
      <w:bookmarkStart w:id="75" w:name="_Toc427605154"/>
      <w:commentRangeStart w:id="76"/>
      <w:r w:rsidRPr="00CF6C17">
        <w:t>Weitergabe und/oder Entgegennahme/Rücknahme von Belegen an bzw. von Dritte(n) für Zwecke der Aufbereitung, Buchung und/oder Archivierung</w:t>
      </w:r>
      <w:bookmarkEnd w:id="75"/>
      <w:commentRangeEnd w:id="76"/>
      <w:r w:rsidRPr="00CF6C17">
        <w:commentReference w:id="76"/>
      </w:r>
    </w:p>
    <w:p w14:paraId="08B6D9BC" w14:textId="77777777" w:rsidR="00D760C4" w:rsidRPr="00CF6C17" w:rsidRDefault="00D760C4" w:rsidP="000D662E">
      <w:pPr>
        <w:spacing w:before="240"/>
        <w:rPr>
          <w:rFonts w:cs="Arial"/>
        </w:rPr>
      </w:pPr>
    </w:p>
    <w:p w14:paraId="69CBC2B5" w14:textId="54E5CC7E" w:rsidR="00D760C4" w:rsidRPr="004125BF" w:rsidRDefault="00D760C4" w:rsidP="005939D4">
      <w:pPr>
        <w:pStyle w:val="Listenabsatz"/>
        <w:numPr>
          <w:ilvl w:val="0"/>
          <w:numId w:val="32"/>
        </w:numPr>
        <w:ind w:left="567" w:hanging="567"/>
        <w:rPr>
          <w:rFonts w:cs="Arial"/>
        </w:rPr>
      </w:pPr>
      <w:r w:rsidRPr="004125BF">
        <w:rPr>
          <w:rFonts w:cs="Arial"/>
        </w:rPr>
        <w:t xml:space="preserve">Die Belege werden im Rahmen des Verarbeitungs- und Aufbewahrungsprozesses nach Schritt </w:t>
      </w:r>
      <w:r w:rsidR="004469E4" w:rsidRPr="004125BF">
        <w:rPr>
          <w:rFonts w:cs="Arial"/>
          <w:vanish/>
        </w:rPr>
        <w:t>&lt;</w:t>
      </w:r>
      <w:proofErr w:type="spellStart"/>
      <w:r w:rsidR="004469E4" w:rsidRPr="004125BF">
        <w:rPr>
          <w:rFonts w:cs="Arial"/>
          <w:vanish/>
        </w:rPr>
        <w:t>import_verf_doku</w:t>
      </w:r>
      <w:proofErr w:type="spellEnd"/>
      <w:r w:rsidR="004469E4" w:rsidRPr="004125BF">
        <w:rPr>
          <w:rFonts w:cs="Arial"/>
          <w:vanish/>
        </w:rPr>
        <w:t xml:space="preserve"> </w:t>
      </w:r>
      <w:proofErr w:type="spellStart"/>
      <w:r w:rsidR="004469E4" w:rsidRPr="004125BF">
        <w:rPr>
          <w:rFonts w:cs="Arial"/>
          <w:vanish/>
        </w:rPr>
        <w:t>WeitergabeAnDritte_z$WanWeit_pattern</w:t>
      </w:r>
      <w:proofErr w:type="spellEnd"/>
      <w:r w:rsidR="004469E4" w:rsidRPr="004125BF">
        <w:rPr>
          <w:rFonts w:cs="Arial"/>
          <w:vanish/>
        </w:rPr>
        <w:t>:"!#3#!"&gt;&lt;/import_verf_doku&gt;</w:t>
      </w:r>
      <w:r w:rsidRPr="004125BF">
        <w:rPr>
          <w:rFonts w:cs="Arial"/>
        </w:rPr>
        <w:t xml:space="preserve"> des Gesamtarbeitsablaufs an </w:t>
      </w:r>
      <w:r w:rsidR="00E12809" w:rsidRPr="004125BF">
        <w:rPr>
          <w:rFonts w:cs="Arial"/>
          <w:vanish/>
        </w:rPr>
        <w:t>&lt;</w:t>
      </w:r>
      <w:proofErr w:type="spellStart"/>
      <w:r w:rsidR="00E12809" w:rsidRPr="004125BF">
        <w:rPr>
          <w:rFonts w:cs="Arial"/>
          <w:vanish/>
        </w:rPr>
        <w:t>import_verf_doku</w:t>
      </w:r>
      <w:proofErr w:type="spellEnd"/>
      <w:r w:rsidR="00E12809" w:rsidRPr="004125BF">
        <w:rPr>
          <w:rFonts w:cs="Arial"/>
          <w:vanish/>
        </w:rPr>
        <w:t xml:space="preserve"> </w:t>
      </w:r>
      <w:proofErr w:type="spellStart"/>
      <w:r w:rsidR="00E12809" w:rsidRPr="004125BF">
        <w:rPr>
          <w:rFonts w:cs="Arial"/>
          <w:vanish/>
        </w:rPr>
        <w:t>WeitergabeAnDritte_z$AnWen_pattern</w:t>
      </w:r>
      <w:proofErr w:type="spellEnd"/>
      <w:r w:rsidR="00E12809" w:rsidRPr="004125BF">
        <w:rPr>
          <w:rFonts w:cs="Arial"/>
          <w:vanish/>
        </w:rPr>
        <w:t>:"!#3#!"&gt;&lt;/import_verf_doku&gt;</w:t>
      </w:r>
      <w:r w:rsidRPr="004125BF">
        <w:rPr>
          <w:rFonts w:cs="Arial"/>
        </w:rPr>
        <w:t xml:space="preserve"> weitergegeben und nach Schritt </w:t>
      </w:r>
      <w:r w:rsidR="00F531B9" w:rsidRPr="004125BF">
        <w:rPr>
          <w:rFonts w:cs="Arial"/>
          <w:vanish/>
        </w:rPr>
        <w:t>&lt;</w:t>
      </w:r>
      <w:proofErr w:type="spellStart"/>
      <w:r w:rsidR="00F531B9" w:rsidRPr="004125BF">
        <w:rPr>
          <w:rFonts w:cs="Arial"/>
          <w:vanish/>
        </w:rPr>
        <w:t>import_verf_doku</w:t>
      </w:r>
      <w:proofErr w:type="spellEnd"/>
      <w:r w:rsidR="00F531B9" w:rsidRPr="004125BF">
        <w:rPr>
          <w:rFonts w:cs="Arial"/>
          <w:vanish/>
        </w:rPr>
        <w:t xml:space="preserve"> </w:t>
      </w:r>
      <w:proofErr w:type="spellStart"/>
      <w:r w:rsidR="00F531B9" w:rsidRPr="004125BF">
        <w:rPr>
          <w:rFonts w:cs="Arial"/>
          <w:vanish/>
        </w:rPr>
        <w:t>WeitergabeAnDritte_z$WanZur_pattern</w:t>
      </w:r>
      <w:proofErr w:type="spellEnd"/>
      <w:r w:rsidR="00F531B9" w:rsidRPr="004125BF">
        <w:rPr>
          <w:rFonts w:cs="Arial"/>
          <w:vanish/>
        </w:rPr>
        <w:t>:"!#3#!"&gt;&lt;/import_verf_doku&gt;</w:t>
      </w:r>
      <w:r w:rsidRPr="004125BF">
        <w:rPr>
          <w:rFonts w:cs="Arial"/>
        </w:rPr>
        <w:t xml:space="preserve"> zurückgegeben.</w:t>
      </w:r>
    </w:p>
    <w:p w14:paraId="48F9898C" w14:textId="77777777" w:rsidR="00D760C4" w:rsidRPr="00CF6C17" w:rsidRDefault="00D760C4" w:rsidP="00650509">
      <w:pPr>
        <w:rPr>
          <w:rFonts w:cs="Arial"/>
        </w:rPr>
      </w:pPr>
    </w:p>
    <w:p w14:paraId="281E9A00" w14:textId="32BC6078" w:rsidR="00D760C4" w:rsidRPr="004125BF" w:rsidRDefault="00D760C4" w:rsidP="005939D4">
      <w:pPr>
        <w:pStyle w:val="Listenabsatz"/>
        <w:numPr>
          <w:ilvl w:val="0"/>
          <w:numId w:val="32"/>
        </w:numPr>
        <w:ind w:left="567" w:hanging="567"/>
        <w:rPr>
          <w:rFonts w:cs="Arial"/>
          <w:color w:val="000000"/>
        </w:rPr>
      </w:pPr>
      <w:r w:rsidRPr="004125BF">
        <w:rPr>
          <w:rFonts w:cs="Arial"/>
        </w:rPr>
        <w:t>Der Transport erfolgt nur durch folgende, dafür berechtigte Personen:</w:t>
      </w:r>
    </w:p>
    <w:p w14:paraId="3906B92F" w14:textId="144F5574" w:rsidR="00D760C4" w:rsidRPr="00650509" w:rsidRDefault="00D760C4" w:rsidP="00650509">
      <w:pPr>
        <w:rPr>
          <w:rFonts w:cs="Arial"/>
        </w:rPr>
      </w:pPr>
    </w:p>
    <w:p w14:paraId="428DF3EB" w14:textId="5AB66D28" w:rsidR="00F531B9" w:rsidRPr="00A13F90" w:rsidRDefault="00F531B9" w:rsidP="003200AF">
      <w:pPr>
        <w:rPr>
          <w:rFonts w:cs="Arial"/>
          <w:color w:val="000000"/>
        </w:rPr>
      </w:pPr>
      <w:r w:rsidRPr="00F531B9">
        <w:rPr>
          <w:rFonts w:cs="Arial"/>
          <w:vanish/>
          <w:color w:val="000000"/>
        </w:rPr>
        <w:t>&lt;</w:t>
      </w:r>
      <w:proofErr w:type="spellStart"/>
      <w:r w:rsidRPr="00F531B9">
        <w:rPr>
          <w:rFonts w:cs="Arial"/>
          <w:vanish/>
          <w:color w:val="000000"/>
        </w:rPr>
        <w:t>import_verf_doku</w:t>
      </w:r>
      <w:proofErr w:type="spellEnd"/>
      <w:r w:rsidRPr="00F531B9">
        <w:rPr>
          <w:rFonts w:cs="Arial"/>
          <w:vanish/>
          <w:color w:val="000000"/>
        </w:rPr>
        <w:t xml:space="preserve"> </w:t>
      </w:r>
      <w:proofErr w:type="spellStart"/>
      <w:r w:rsidRPr="00F531B9">
        <w:rPr>
          <w:rFonts w:cs="Arial"/>
          <w:vanish/>
          <w:color w:val="000000"/>
        </w:rPr>
        <w:t>WeitergabeAnDritte_z$PerTran</w:t>
      </w:r>
      <w:r w:rsidR="00A13F90" w:rsidRPr="00BC7C43">
        <w:rPr>
          <w:rFonts w:cs="Arial"/>
          <w:vanish/>
        </w:rPr>
        <w:t>_listbullet</w:t>
      </w:r>
      <w:proofErr w:type="spellEnd"/>
      <w:r w:rsidRPr="00F531B9">
        <w:rPr>
          <w:rFonts w:cs="Arial"/>
          <w:vanish/>
          <w:color w:val="000000"/>
        </w:rPr>
        <w:t>&gt;&lt;/</w:t>
      </w:r>
      <w:proofErr w:type="spellStart"/>
      <w:r w:rsidRPr="00F531B9">
        <w:rPr>
          <w:rFonts w:cs="Arial"/>
          <w:vanish/>
          <w:color w:val="000000"/>
        </w:rPr>
        <w:t>import_verf_doku</w:t>
      </w:r>
      <w:proofErr w:type="spellEnd"/>
      <w:r w:rsidRPr="00F531B9">
        <w:rPr>
          <w:rFonts w:cs="Arial"/>
          <w:vanish/>
          <w:color w:val="000000"/>
        </w:rPr>
        <w:t>&gt;</w:t>
      </w:r>
    </w:p>
    <w:p w14:paraId="7A58F0DD" w14:textId="77777777" w:rsidR="00F531B9" w:rsidRPr="00650509" w:rsidRDefault="00F531B9" w:rsidP="00650509">
      <w:pPr>
        <w:rPr>
          <w:rFonts w:cs="Arial"/>
        </w:rPr>
      </w:pPr>
    </w:p>
    <w:p w14:paraId="51FB08FB" w14:textId="22A80CC7" w:rsidR="00D760C4" w:rsidRPr="004125BF" w:rsidRDefault="00D760C4" w:rsidP="005939D4">
      <w:pPr>
        <w:pStyle w:val="Listenabsatz"/>
        <w:numPr>
          <w:ilvl w:val="0"/>
          <w:numId w:val="32"/>
        </w:numPr>
        <w:ind w:left="567" w:hanging="567"/>
        <w:rPr>
          <w:rFonts w:cs="Arial"/>
          <w:color w:val="000000"/>
        </w:rPr>
      </w:pPr>
      <w:r w:rsidRPr="004125BF">
        <w:rPr>
          <w:rFonts w:cs="Arial"/>
        </w:rPr>
        <w:t xml:space="preserve">Der Transport erfolgt in Form von </w:t>
      </w:r>
      <w:r w:rsidR="00F07BA0" w:rsidRPr="004125BF">
        <w:rPr>
          <w:rFonts w:cs="Arial"/>
          <w:vanish/>
        </w:rPr>
        <w:t>&lt;</w:t>
      </w:r>
      <w:proofErr w:type="spellStart"/>
      <w:r w:rsidR="00F07BA0" w:rsidRPr="004125BF">
        <w:rPr>
          <w:rFonts w:cs="Arial"/>
          <w:vanish/>
        </w:rPr>
        <w:t>import_verf_doku</w:t>
      </w:r>
      <w:proofErr w:type="spellEnd"/>
      <w:r w:rsidR="00F07BA0" w:rsidRPr="004125BF">
        <w:rPr>
          <w:rFonts w:cs="Arial"/>
          <w:vanish/>
        </w:rPr>
        <w:t xml:space="preserve"> </w:t>
      </w:r>
      <w:proofErr w:type="spellStart"/>
      <w:r w:rsidR="00F07BA0" w:rsidRPr="004125BF">
        <w:rPr>
          <w:rFonts w:cs="Arial"/>
          <w:vanish/>
        </w:rPr>
        <w:t>WeitergabeAnDritte_z$ForTra_pattern</w:t>
      </w:r>
      <w:proofErr w:type="spellEnd"/>
      <w:r w:rsidR="00F07BA0" w:rsidRPr="004125BF">
        <w:rPr>
          <w:rFonts w:cs="Arial"/>
          <w:vanish/>
        </w:rPr>
        <w:t>:!#3#!&gt;&lt;/import_verf_doku&gt;</w:t>
      </w:r>
      <w:r w:rsidRPr="004125BF">
        <w:rPr>
          <w:rFonts w:cs="Arial"/>
        </w:rPr>
        <w:t xml:space="preserve"> und ist wie folgt gegen Verlust, Untergang, Datenschutzverstöße, etc. geschützt:</w:t>
      </w:r>
      <w:r w:rsidR="00F07BA0" w:rsidRPr="004125BF">
        <w:rPr>
          <w:rFonts w:cs="Arial"/>
        </w:rPr>
        <w:t xml:space="preserve"> </w:t>
      </w:r>
      <w:r w:rsidR="00F07BA0" w:rsidRPr="004125BF">
        <w:rPr>
          <w:rFonts w:cs="Arial"/>
          <w:vanish/>
        </w:rPr>
        <w:t>&lt;</w:t>
      </w:r>
      <w:proofErr w:type="spellStart"/>
      <w:r w:rsidR="00F07BA0" w:rsidRPr="004125BF">
        <w:rPr>
          <w:rFonts w:cs="Arial"/>
          <w:vanish/>
        </w:rPr>
        <w:t>import_verf_doku</w:t>
      </w:r>
      <w:proofErr w:type="spellEnd"/>
      <w:r w:rsidR="00F07BA0" w:rsidRPr="004125BF">
        <w:rPr>
          <w:rFonts w:cs="Arial"/>
          <w:vanish/>
        </w:rPr>
        <w:t xml:space="preserve"> </w:t>
      </w:r>
      <w:proofErr w:type="spellStart"/>
      <w:r w:rsidR="00F07BA0" w:rsidRPr="004125BF">
        <w:rPr>
          <w:rFonts w:cs="Arial"/>
          <w:vanish/>
        </w:rPr>
        <w:t>WeitergabeAnDritte_z$TraVer_pattern</w:t>
      </w:r>
      <w:proofErr w:type="spellEnd"/>
      <w:r w:rsidR="00F07BA0" w:rsidRPr="004125BF">
        <w:rPr>
          <w:rFonts w:cs="Arial"/>
          <w:vanish/>
        </w:rPr>
        <w:t>:"!#3#!"&gt;&lt;/import_verf_doku&gt;</w:t>
      </w:r>
      <w:r w:rsidRPr="004125BF">
        <w:rPr>
          <w:rFonts w:cs="Arial"/>
          <w:color w:val="000000"/>
        </w:rPr>
        <w:t>.</w:t>
      </w:r>
    </w:p>
    <w:p w14:paraId="269454E9" w14:textId="77777777" w:rsidR="00D760C4" w:rsidRPr="00650509" w:rsidRDefault="00D760C4" w:rsidP="00650509">
      <w:pPr>
        <w:rPr>
          <w:rFonts w:cs="Arial"/>
        </w:rPr>
      </w:pPr>
    </w:p>
    <w:p w14:paraId="0C237329" w14:textId="2079C543" w:rsidR="00ED3197" w:rsidRPr="004125BF" w:rsidRDefault="00D760C4" w:rsidP="005939D4">
      <w:pPr>
        <w:pStyle w:val="Listenabsatz"/>
        <w:numPr>
          <w:ilvl w:val="0"/>
          <w:numId w:val="32"/>
        </w:numPr>
        <w:ind w:left="567" w:hanging="567"/>
        <w:rPr>
          <w:rFonts w:cs="Arial"/>
          <w:color w:val="000000"/>
        </w:rPr>
      </w:pPr>
      <w:r w:rsidRPr="004125BF">
        <w:rPr>
          <w:rFonts w:cs="Arial"/>
        </w:rPr>
        <w:t xml:space="preserve">Durch </w:t>
      </w:r>
      <w:r w:rsidR="00FE5B6B" w:rsidRPr="004125BF">
        <w:rPr>
          <w:rFonts w:cs="Arial"/>
          <w:vanish/>
        </w:rPr>
        <w:t>&lt;</w:t>
      </w:r>
      <w:proofErr w:type="spellStart"/>
      <w:r w:rsidR="00FE5B6B" w:rsidRPr="004125BF">
        <w:rPr>
          <w:rFonts w:cs="Arial"/>
          <w:vanish/>
        </w:rPr>
        <w:t>import_verf_doku</w:t>
      </w:r>
      <w:proofErr w:type="spellEnd"/>
      <w:r w:rsidR="00FE5B6B" w:rsidRPr="004125BF">
        <w:rPr>
          <w:rFonts w:cs="Arial"/>
          <w:vanish/>
        </w:rPr>
        <w:t xml:space="preserve"> </w:t>
      </w:r>
      <w:proofErr w:type="spellStart"/>
      <w:r w:rsidR="00FE5B6B" w:rsidRPr="004125BF">
        <w:rPr>
          <w:rFonts w:cs="Arial"/>
          <w:vanish/>
        </w:rPr>
        <w:t>WeitergabeAnDritte_z$Drit_pattern</w:t>
      </w:r>
      <w:proofErr w:type="spellEnd"/>
      <w:r w:rsidR="00FE5B6B" w:rsidRPr="004125BF">
        <w:rPr>
          <w:rFonts w:cs="Arial"/>
          <w:vanish/>
        </w:rPr>
        <w:t>:"!#3#!"&gt;&lt;/import_verf_doku&gt;</w:t>
      </w:r>
      <w:r w:rsidR="00FE5B6B" w:rsidRPr="004125BF">
        <w:rPr>
          <w:rFonts w:cs="Arial"/>
        </w:rPr>
        <w:t xml:space="preserve"> </w:t>
      </w:r>
      <w:r w:rsidRPr="004125BF">
        <w:rPr>
          <w:rFonts w:cs="Arial"/>
        </w:rPr>
        <w:t>erfolgen folgende Verarbeitungs- und/oder Prüfungs-/Kontroll- und/oder Aufbewahrungsschritte:</w:t>
      </w:r>
      <w:r w:rsidR="00FE5B6B" w:rsidRPr="004125BF">
        <w:rPr>
          <w:rFonts w:cs="Arial"/>
        </w:rPr>
        <w:t xml:space="preserve"> </w:t>
      </w:r>
      <w:r w:rsidR="00FE5B6B" w:rsidRPr="004125BF">
        <w:rPr>
          <w:rFonts w:cs="Arial"/>
          <w:vanish/>
        </w:rPr>
        <w:t>&lt;</w:t>
      </w:r>
      <w:proofErr w:type="spellStart"/>
      <w:r w:rsidR="00FE5B6B" w:rsidRPr="004125BF">
        <w:rPr>
          <w:rFonts w:cs="Arial"/>
          <w:vanish/>
        </w:rPr>
        <w:t>import_verf_doku</w:t>
      </w:r>
      <w:proofErr w:type="spellEnd"/>
      <w:r w:rsidR="00FE5B6B" w:rsidRPr="004125BF">
        <w:rPr>
          <w:rFonts w:cs="Arial"/>
          <w:vanish/>
        </w:rPr>
        <w:t xml:space="preserve"> </w:t>
      </w:r>
      <w:proofErr w:type="spellStart"/>
      <w:r w:rsidR="00FE5B6B" w:rsidRPr="004125BF">
        <w:rPr>
          <w:rFonts w:cs="Arial"/>
          <w:vanish/>
        </w:rPr>
        <w:t>WeitergabeAnDritte_z$WelVer_pattern</w:t>
      </w:r>
      <w:proofErr w:type="spellEnd"/>
      <w:r w:rsidR="00FE5B6B" w:rsidRPr="004125BF">
        <w:rPr>
          <w:rFonts w:cs="Arial"/>
          <w:vanish/>
        </w:rPr>
        <w:t>:"!#3#!"&gt;&lt;/import_verf_doku&gt;</w:t>
      </w:r>
      <w:r w:rsidRPr="004125BF">
        <w:rPr>
          <w:rFonts w:cs="Arial"/>
          <w:color w:val="000000"/>
        </w:rPr>
        <w:t>.</w:t>
      </w:r>
    </w:p>
    <w:p w14:paraId="15602569" w14:textId="77777777" w:rsidR="00ED3197" w:rsidRPr="00650509" w:rsidRDefault="00ED3197" w:rsidP="00650509">
      <w:pPr>
        <w:rPr>
          <w:rFonts w:cs="Arial"/>
        </w:rPr>
      </w:pPr>
    </w:p>
    <w:p w14:paraId="06D2BF59" w14:textId="498520F2" w:rsidR="00D760C4" w:rsidRDefault="00D760C4" w:rsidP="00650509">
      <w:pPr>
        <w:ind w:left="567"/>
      </w:pPr>
      <w:r w:rsidRPr="00CF6C17">
        <w:t xml:space="preserve">Diese sind durch folgende Regelung </w:t>
      </w:r>
      <w:r w:rsidR="00FE5B6B" w:rsidRPr="00650509">
        <w:rPr>
          <w:vanish/>
        </w:rPr>
        <w:t>&lt;</w:t>
      </w:r>
      <w:proofErr w:type="spellStart"/>
      <w:r w:rsidR="00FE5B6B" w:rsidRPr="00650509">
        <w:rPr>
          <w:vanish/>
        </w:rPr>
        <w:t>import_verf_doku</w:t>
      </w:r>
      <w:proofErr w:type="spellEnd"/>
      <w:r w:rsidR="00FE5B6B" w:rsidRPr="00650509">
        <w:rPr>
          <w:vanish/>
        </w:rPr>
        <w:t xml:space="preserve"> </w:t>
      </w:r>
      <w:proofErr w:type="spellStart"/>
      <w:r w:rsidR="00FE5B6B" w:rsidRPr="00650509">
        <w:rPr>
          <w:vanish/>
        </w:rPr>
        <w:t>WeitergabeAnDritte_z$ExIn_pattern</w:t>
      </w:r>
      <w:proofErr w:type="spellEnd"/>
      <w:r w:rsidR="00FE5B6B" w:rsidRPr="00650509">
        <w:rPr>
          <w:vanish/>
        </w:rPr>
        <w:t>:!#3#!&gt;&lt;/import_verf_doku&gt;</w:t>
      </w:r>
      <w:r w:rsidRPr="00CF6C17">
        <w:t xml:space="preserve"> vereinbart</w:t>
      </w:r>
      <w:r w:rsidR="00ED3197">
        <w:t xml:space="preserve"> </w:t>
      </w:r>
      <w:r w:rsidR="00D301D9">
        <w:t xml:space="preserve">(vgl. </w:t>
      </w:r>
      <w:r w:rsidR="00D301D9" w:rsidRPr="00650509">
        <w:rPr>
          <w:vanish/>
        </w:rPr>
        <w:t>&lt;</w:t>
      </w:r>
      <w:proofErr w:type="spellStart"/>
      <w:r w:rsidR="00D301D9" w:rsidRPr="00650509">
        <w:rPr>
          <w:vanish/>
        </w:rPr>
        <w:t>import_verf_doku</w:t>
      </w:r>
      <w:proofErr w:type="spellEnd"/>
      <w:r w:rsidR="00D301D9" w:rsidRPr="00650509">
        <w:rPr>
          <w:vanish/>
        </w:rPr>
        <w:t xml:space="preserve"> WeitergabeAnDritte_z$DokReg_pattern:"!#3#!"&gt;&lt;/import_verf_doku&gt;</w:t>
      </w:r>
      <w:r w:rsidR="00D301D9">
        <w:t>)</w:t>
      </w:r>
      <w:r w:rsidR="00ED3197">
        <w:t>.</w:t>
      </w:r>
    </w:p>
    <w:p w14:paraId="134DCAA5" w14:textId="77777777" w:rsidR="00650509" w:rsidRPr="00CF6C17" w:rsidRDefault="00650509" w:rsidP="00650509"/>
    <w:p w14:paraId="5E037B58" w14:textId="51D659E2" w:rsidR="00D760C4" w:rsidRPr="004125BF" w:rsidRDefault="00D760C4" w:rsidP="005939D4">
      <w:pPr>
        <w:pStyle w:val="Listenabsatz"/>
        <w:numPr>
          <w:ilvl w:val="0"/>
          <w:numId w:val="32"/>
        </w:numPr>
        <w:ind w:left="567" w:hanging="567"/>
        <w:rPr>
          <w:rFonts w:cs="Arial"/>
          <w:color w:val="000000"/>
        </w:rPr>
      </w:pPr>
      <w:commentRangeStart w:id="77"/>
      <w:r w:rsidRPr="004125BF">
        <w:rPr>
          <w:rFonts w:cs="Arial"/>
        </w:rPr>
        <w:t>Eine Kontrolle der ausgelagerten Verarbeitungs- und Aufbewahrungsprozesse erfolgt auf folgende Art und Weise und wird wie folgt dokumentiert:</w:t>
      </w:r>
      <w:r w:rsidR="00D301D9" w:rsidRPr="004125BF">
        <w:rPr>
          <w:rFonts w:cs="Arial"/>
        </w:rPr>
        <w:t xml:space="preserve"> </w:t>
      </w:r>
      <w:r w:rsidR="00D301D9" w:rsidRPr="004125BF">
        <w:rPr>
          <w:rFonts w:cs="Arial"/>
          <w:vanish/>
        </w:rPr>
        <w:t>&lt;</w:t>
      </w:r>
      <w:proofErr w:type="spellStart"/>
      <w:r w:rsidR="00D301D9" w:rsidRPr="004125BF">
        <w:rPr>
          <w:rFonts w:cs="Arial"/>
          <w:vanish/>
        </w:rPr>
        <w:t>import_verf_doku</w:t>
      </w:r>
      <w:proofErr w:type="spellEnd"/>
      <w:r w:rsidR="00D301D9" w:rsidRPr="004125BF">
        <w:rPr>
          <w:rFonts w:cs="Arial"/>
          <w:vanish/>
        </w:rPr>
        <w:t xml:space="preserve"> </w:t>
      </w:r>
      <w:proofErr w:type="spellStart"/>
      <w:r w:rsidR="00D301D9" w:rsidRPr="004125BF">
        <w:rPr>
          <w:rFonts w:cs="Arial"/>
          <w:vanish/>
        </w:rPr>
        <w:t>WeitergabeAnDritte_z$KontAus_pattern</w:t>
      </w:r>
      <w:proofErr w:type="spellEnd"/>
      <w:r w:rsidR="00D301D9" w:rsidRPr="004125BF">
        <w:rPr>
          <w:rFonts w:cs="Arial"/>
          <w:vanish/>
        </w:rPr>
        <w:t>:!#3#!&gt;&lt;/import_verf_doku&gt;</w:t>
      </w:r>
      <w:r w:rsidRPr="004125BF">
        <w:rPr>
          <w:rFonts w:cs="Arial"/>
          <w:color w:val="000000"/>
        </w:rPr>
        <w:t>.</w:t>
      </w:r>
      <w:commentRangeEnd w:id="77"/>
      <w:r w:rsidRPr="00CF6C17">
        <w:rPr>
          <w:rStyle w:val="Kommentarzeichen"/>
          <w:rFonts w:cs="Arial"/>
        </w:rPr>
        <w:commentReference w:id="77"/>
      </w:r>
    </w:p>
    <w:p w14:paraId="469FB9C8" w14:textId="77777777" w:rsidR="00D760C4" w:rsidRPr="00650509" w:rsidRDefault="00D760C4" w:rsidP="00206F90">
      <w:pPr>
        <w:rPr>
          <w:rFonts w:cs="Arial"/>
        </w:rPr>
      </w:pPr>
    </w:p>
    <w:p w14:paraId="78A70D30" w14:textId="77777777" w:rsidR="00D760C4" w:rsidRPr="00CF6C17" w:rsidRDefault="00D760C4" w:rsidP="00495077">
      <w:pPr>
        <w:pStyle w:val="berschrift3"/>
        <w:numPr>
          <w:ilvl w:val="2"/>
          <w:numId w:val="11"/>
        </w:numPr>
        <w:ind w:left="851" w:hanging="851"/>
      </w:pPr>
      <w:bookmarkStart w:id="78" w:name="_Toc427605155"/>
      <w:commentRangeStart w:id="79"/>
      <w:r w:rsidRPr="00CF6C17">
        <w:lastRenderedPageBreak/>
        <w:t>Archivierung der Belege nach der Erfassung in Grund(buch)</w:t>
      </w:r>
      <w:proofErr w:type="spellStart"/>
      <w:r w:rsidRPr="00CF6C17">
        <w:t>aufzeichnungen</w:t>
      </w:r>
      <w:proofErr w:type="spellEnd"/>
      <w:r w:rsidRPr="00CF6C17">
        <w:t xml:space="preserve"> oder Buchungen bzw. sonstigen Aufzeichnungen</w:t>
      </w:r>
      <w:bookmarkEnd w:id="78"/>
      <w:commentRangeEnd w:id="79"/>
      <w:r w:rsidRPr="00CF6C17">
        <w:rPr>
          <w:rFonts w:cs="Arial"/>
          <w:b w:val="0"/>
          <w:kern w:val="0"/>
          <w:sz w:val="20"/>
          <w:szCs w:val="20"/>
        </w:rPr>
        <w:commentReference w:id="79"/>
      </w:r>
    </w:p>
    <w:p w14:paraId="3BB1DAFB" w14:textId="77777777" w:rsidR="00D760C4" w:rsidRPr="00206F90" w:rsidRDefault="00D760C4" w:rsidP="00E25D33">
      <w:pPr>
        <w:spacing w:before="240"/>
      </w:pPr>
    </w:p>
    <w:p w14:paraId="1C6AEA58" w14:textId="3E630AFC" w:rsidR="00E25D33" w:rsidRDefault="00D760C4" w:rsidP="005939D4">
      <w:pPr>
        <w:pStyle w:val="Listenabsatz"/>
        <w:numPr>
          <w:ilvl w:val="0"/>
          <w:numId w:val="33"/>
        </w:numPr>
        <w:ind w:left="567" w:hanging="567"/>
        <w:rPr>
          <w:rFonts w:cs="Arial"/>
        </w:rPr>
      </w:pPr>
      <w:r w:rsidRPr="00206F90">
        <w:rPr>
          <w:rFonts w:cs="Arial"/>
        </w:rPr>
        <w:t>Im Hinblick auf die Anforderungen an die Ordnung der Belegablage wird folgende Ordnung für die dauerhafte Aufbewahrung bzw. Archivierung gewählt</w:t>
      </w:r>
      <w:r w:rsidR="004A7FBC" w:rsidRPr="00206F90">
        <w:rPr>
          <w:rFonts w:cs="Arial"/>
        </w:rPr>
        <w:t xml:space="preserve"> (anders als auf die in Kapitel 4.2.7 dargestellte Art und Weise)</w:t>
      </w:r>
      <w:r w:rsidRPr="00206F90">
        <w:rPr>
          <w:rFonts w:cs="Arial"/>
        </w:rPr>
        <w:t>:</w:t>
      </w:r>
      <w:r w:rsidR="00E25D33">
        <w:rPr>
          <w:rFonts w:cs="Arial"/>
        </w:rPr>
        <w:t xml:space="preserve"> </w:t>
      </w:r>
    </w:p>
    <w:p w14:paraId="78A94E4B" w14:textId="7E0BDF04" w:rsidR="00E25D33" w:rsidRDefault="00E25D33" w:rsidP="00E25D33">
      <w:pPr>
        <w:rPr>
          <w:rFonts w:cs="Arial"/>
        </w:rPr>
      </w:pPr>
    </w:p>
    <w:p w14:paraId="449CE845" w14:textId="77777777" w:rsidR="00E25D33" w:rsidRPr="00206F90" w:rsidRDefault="00E25D33" w:rsidP="00E25D33">
      <w:pPr>
        <w:rPr>
          <w:rFonts w:cs="Arial"/>
        </w:rPr>
      </w:pPr>
      <w:r w:rsidRPr="00206F90">
        <w:rPr>
          <w:rFonts w:cs="Arial"/>
          <w:vanish/>
        </w:rPr>
        <w:t>&lt;</w:t>
      </w:r>
      <w:proofErr w:type="spellStart"/>
      <w:r w:rsidRPr="00206F90">
        <w:rPr>
          <w:rFonts w:cs="Arial"/>
          <w:vanish/>
        </w:rPr>
        <w:t>import_verf_doku</w:t>
      </w:r>
      <w:proofErr w:type="spellEnd"/>
      <w:r w:rsidRPr="00206F90">
        <w:rPr>
          <w:rFonts w:cs="Arial"/>
          <w:vanish/>
        </w:rPr>
        <w:t xml:space="preserve"> ArchivDigitalisierteBelege_zv1_zb4_listbullet_pattern:!#1#! !#2#!_</w:t>
      </w:r>
      <w:proofErr w:type="spellStart"/>
      <w:r w:rsidRPr="00206F90">
        <w:rPr>
          <w:rFonts w:cs="Arial"/>
          <w:vanish/>
        </w:rPr>
        <w:t>sbcf</w:t>
      </w:r>
      <w:proofErr w:type="spellEnd"/>
      <w:r w:rsidRPr="00206F90">
        <w:rPr>
          <w:rFonts w:cs="Arial"/>
          <w:vanish/>
        </w:rPr>
        <w:t>&gt;&lt;/</w:t>
      </w:r>
      <w:proofErr w:type="spellStart"/>
      <w:r w:rsidRPr="00206F90">
        <w:rPr>
          <w:rFonts w:cs="Arial"/>
          <w:vanish/>
        </w:rPr>
        <w:t>import_verf_doku</w:t>
      </w:r>
      <w:proofErr w:type="spellEnd"/>
      <w:r w:rsidRPr="00206F90">
        <w:rPr>
          <w:rFonts w:cs="Arial"/>
          <w:vanish/>
        </w:rPr>
        <w:t>&gt;</w:t>
      </w:r>
    </w:p>
    <w:p w14:paraId="28779C22" w14:textId="0FAD8B9D" w:rsidR="00E25D33" w:rsidRDefault="00E25D33" w:rsidP="00E25D33">
      <w:pPr>
        <w:rPr>
          <w:rFonts w:cs="Arial"/>
        </w:rPr>
      </w:pPr>
    </w:p>
    <w:p w14:paraId="1A51E0DE" w14:textId="522C6C5B" w:rsidR="00A9714E" w:rsidRPr="00A9714E" w:rsidRDefault="00E25D33" w:rsidP="005939D4">
      <w:pPr>
        <w:pStyle w:val="Listenabsatz"/>
        <w:numPr>
          <w:ilvl w:val="0"/>
          <w:numId w:val="33"/>
        </w:numPr>
        <w:ind w:left="567" w:hanging="567"/>
        <w:rPr>
          <w:rFonts w:cs="Arial"/>
        </w:rPr>
      </w:pPr>
      <w:r w:rsidRPr="00206F90">
        <w:t xml:space="preserve">Sachliche Ordnung der papierhaften Belege durch Unterteilung nach folgenden: </w:t>
      </w:r>
    </w:p>
    <w:p w14:paraId="0D45B262" w14:textId="214DA945" w:rsidR="00A9714E" w:rsidRDefault="00A9714E" w:rsidP="00A9714E">
      <w:pPr>
        <w:rPr>
          <w:rFonts w:cs="Arial"/>
        </w:rPr>
      </w:pPr>
    </w:p>
    <w:p w14:paraId="605BBBDC" w14:textId="77777777" w:rsidR="00A9714E" w:rsidRPr="00A9714E" w:rsidRDefault="00A9714E" w:rsidP="00A9714E">
      <w:r w:rsidRPr="00A9714E">
        <w:rPr>
          <w:vanish/>
        </w:rPr>
        <w:t>&lt;</w:t>
      </w:r>
      <w:proofErr w:type="spellStart"/>
      <w:r w:rsidRPr="00A9714E">
        <w:rPr>
          <w:vanish/>
        </w:rPr>
        <w:t>import_verf_doku</w:t>
      </w:r>
      <w:proofErr w:type="spellEnd"/>
      <w:r w:rsidRPr="00A9714E">
        <w:rPr>
          <w:vanish/>
        </w:rPr>
        <w:t xml:space="preserve"> SachlicheKriterien_z6_checkedtable2&gt;&lt;/</w:t>
      </w:r>
      <w:proofErr w:type="spellStart"/>
      <w:r w:rsidRPr="00A9714E">
        <w:rPr>
          <w:vanish/>
        </w:rPr>
        <w:t>import_verf_doku</w:t>
      </w:r>
      <w:proofErr w:type="spellEnd"/>
      <w:r w:rsidRPr="00A9714E">
        <w:rPr>
          <w:vanish/>
        </w:rPr>
        <w:t>&gt;</w:t>
      </w:r>
    </w:p>
    <w:p w14:paraId="3B638DF7" w14:textId="754A04A9" w:rsidR="00A9714E" w:rsidRDefault="00A9714E" w:rsidP="00A9714E">
      <w:pPr>
        <w:rPr>
          <w:rFonts w:cs="Arial"/>
        </w:rPr>
      </w:pPr>
    </w:p>
    <w:p w14:paraId="1B22F3F9" w14:textId="117D988C" w:rsidR="00A9714E" w:rsidRPr="00A9714E" w:rsidRDefault="00A9714E" w:rsidP="005939D4">
      <w:pPr>
        <w:pStyle w:val="Listenabsatz"/>
        <w:numPr>
          <w:ilvl w:val="0"/>
          <w:numId w:val="33"/>
        </w:numPr>
        <w:ind w:left="567" w:hanging="567"/>
        <w:rPr>
          <w:rFonts w:cs="Arial"/>
        </w:rPr>
      </w:pPr>
      <w:r w:rsidRPr="00206F90">
        <w:t>Zeitliche Ordnung der papierhaften Belege innerhalb der genannten Unterteilung und übergreifend:</w:t>
      </w:r>
    </w:p>
    <w:p w14:paraId="6C70F33E" w14:textId="532F5788" w:rsidR="00740DCA" w:rsidRPr="00206F90" w:rsidRDefault="00740DCA" w:rsidP="00A9714E"/>
    <w:p w14:paraId="7E45D285" w14:textId="0DAFFAFE" w:rsidR="00920AD3" w:rsidRPr="00206F90" w:rsidRDefault="00740DCA" w:rsidP="005939D4">
      <w:pPr>
        <w:pStyle w:val="Listenabsatz"/>
        <w:numPr>
          <w:ilvl w:val="0"/>
          <w:numId w:val="48"/>
        </w:numPr>
        <w:ind w:hanging="363"/>
      </w:pPr>
      <w:r w:rsidRPr="00206F90">
        <w:t xml:space="preserve">Übergreifend nach </w:t>
      </w:r>
      <w:r w:rsidR="00BF3C5C" w:rsidRPr="00A9714E">
        <w:rPr>
          <w:vanish/>
        </w:rPr>
        <w:t>&lt;</w:t>
      </w:r>
      <w:proofErr w:type="spellStart"/>
      <w:r w:rsidR="00BF3C5C" w:rsidRPr="00A9714E">
        <w:rPr>
          <w:vanish/>
        </w:rPr>
        <w:t>import_verf_doku</w:t>
      </w:r>
      <w:proofErr w:type="spellEnd"/>
      <w:r w:rsidR="00BF3C5C" w:rsidRPr="00A9714E">
        <w:rPr>
          <w:vanish/>
        </w:rPr>
        <w:t xml:space="preserve"> ÜbergeordneteKriterien_z$4.2A_scoc&gt;&lt;/</w:t>
      </w:r>
      <w:proofErr w:type="spellStart"/>
      <w:r w:rsidR="00BF3C5C" w:rsidRPr="00A9714E">
        <w:rPr>
          <w:vanish/>
        </w:rPr>
        <w:t>import_verf_doku</w:t>
      </w:r>
      <w:proofErr w:type="spellEnd"/>
      <w:r w:rsidR="00BF3C5C" w:rsidRPr="00A9714E">
        <w:rPr>
          <w:vanish/>
        </w:rPr>
        <w:t>&gt;</w:t>
      </w:r>
      <w:r w:rsidR="00DF6BC2" w:rsidRPr="00206F90">
        <w:t>.</w:t>
      </w:r>
    </w:p>
    <w:p w14:paraId="06A150C4" w14:textId="333C905B" w:rsidR="00DF0A52" w:rsidRPr="00206F90" w:rsidRDefault="00DF0A52" w:rsidP="00A9714E">
      <w:pPr>
        <w:rPr>
          <w:vanish/>
        </w:rPr>
      </w:pPr>
      <w:r w:rsidRPr="00206F90">
        <w:rPr>
          <w:vanish/>
        </w:rPr>
        <w:t>&lt;</w:t>
      </w:r>
      <w:proofErr w:type="spellStart"/>
      <w:r w:rsidRPr="00206F90">
        <w:rPr>
          <w:vanish/>
        </w:rPr>
        <w:t>import_verf_doku</w:t>
      </w:r>
      <w:proofErr w:type="spellEnd"/>
      <w:r w:rsidRPr="00206F90">
        <w:rPr>
          <w:vanish/>
        </w:rPr>
        <w:t xml:space="preserve"> AlternativeUnterscheidung_z6_s$Alt1_listbullet_pattern:Innerhalb jedes !*#ÜbergeordneteKriterien_z$4.2A_scoc#*!es zunächst nach Unterperioden in Form von !*#Unterkriterien_z6_scoc#*! und dann nach der oben dargestellten, sachlichen Ordnung.&gt;&lt;/</w:t>
      </w:r>
      <w:proofErr w:type="spellStart"/>
      <w:r w:rsidRPr="00206F90">
        <w:rPr>
          <w:vanish/>
        </w:rPr>
        <w:t>import_verf_doku</w:t>
      </w:r>
      <w:proofErr w:type="spellEnd"/>
      <w:r w:rsidRPr="00206F90">
        <w:rPr>
          <w:vanish/>
        </w:rPr>
        <w:t>&gt;</w:t>
      </w:r>
    </w:p>
    <w:p w14:paraId="4A413966" w14:textId="6E861882" w:rsidR="00740DCA" w:rsidRPr="00206F90" w:rsidRDefault="00707FE9" w:rsidP="00A9714E">
      <w:r w:rsidRPr="00206F90">
        <w:rPr>
          <w:vanish/>
        </w:rPr>
        <w:t>&lt;</w:t>
      </w:r>
      <w:proofErr w:type="spellStart"/>
      <w:r w:rsidRPr="00206F90">
        <w:rPr>
          <w:vanish/>
        </w:rPr>
        <w:t>import_verf_doku</w:t>
      </w:r>
      <w:proofErr w:type="spellEnd"/>
      <w:r w:rsidRPr="00206F90">
        <w:rPr>
          <w:vanish/>
        </w:rPr>
        <w:t xml:space="preserve"> AlternativeUnterscheidung_z6_s$Alt2_listbullet_pattern:Innerhalb jedes !*#ÜbergeordneteKriterien_z$4.2A_scoc#*!es zunächst nach der oben dargestellten, sachlichen Ordnung und dann nach Unterperioden in Form von !*#Unterkriterien_z6_scoc#*!.&gt;&lt;/import_verf_doku&gt;</w:t>
      </w:r>
    </w:p>
    <w:p w14:paraId="5CFD20F3" w14:textId="77777777" w:rsidR="009652F1" w:rsidRPr="00206F90" w:rsidRDefault="009652F1" w:rsidP="00A9714E">
      <w:commentRangeStart w:id="80"/>
      <w:commentRangeEnd w:id="80"/>
      <w:r w:rsidRPr="00206F90">
        <w:rPr>
          <w:rStyle w:val="Kommentarzeichen"/>
          <w:sz w:val="20"/>
        </w:rPr>
        <w:commentReference w:id="80"/>
      </w:r>
    </w:p>
    <w:p w14:paraId="35B43CC7" w14:textId="433B0545" w:rsidR="00D760C4" w:rsidRPr="00A9714E" w:rsidRDefault="00D760C4" w:rsidP="005939D4">
      <w:pPr>
        <w:pStyle w:val="Listenabsatz"/>
        <w:numPr>
          <w:ilvl w:val="0"/>
          <w:numId w:val="33"/>
        </w:numPr>
        <w:ind w:left="567" w:hanging="567"/>
        <w:rPr>
          <w:rFonts w:cs="Arial"/>
        </w:rPr>
      </w:pPr>
      <w:r w:rsidRPr="00A9714E">
        <w:rPr>
          <w:rFonts w:cs="Arial"/>
        </w:rPr>
        <w:t>Angesichts der Anforderungen an die Ordnung der Belegablage wird folgende Ordnung für die dauerhafte Aufbewahrung bzw. Archivierung der digitalisierten Belege gewählt:</w:t>
      </w:r>
    </w:p>
    <w:p w14:paraId="055E3C9A" w14:textId="04B5B556" w:rsidR="009652F1" w:rsidRPr="00A9714E" w:rsidRDefault="009652F1" w:rsidP="00A9714E"/>
    <w:p w14:paraId="49FA5C37" w14:textId="357AC1BC" w:rsidR="00355E83" w:rsidRPr="00206F90" w:rsidRDefault="00372B3C" w:rsidP="00A9714E">
      <w:pPr>
        <w:rPr>
          <w:rFonts w:cs="Arial"/>
        </w:rPr>
      </w:pPr>
      <w:r w:rsidRPr="00206F90">
        <w:rPr>
          <w:rFonts w:cs="Arial"/>
          <w:vanish/>
        </w:rPr>
        <w:t>&lt;</w:t>
      </w:r>
      <w:proofErr w:type="spellStart"/>
      <w:r w:rsidRPr="00206F90">
        <w:rPr>
          <w:rFonts w:cs="Arial"/>
          <w:vanish/>
        </w:rPr>
        <w:t>import_verf_doku</w:t>
      </w:r>
      <w:proofErr w:type="spellEnd"/>
      <w:r w:rsidRPr="00206F90">
        <w:rPr>
          <w:rFonts w:cs="Arial"/>
          <w:vanish/>
        </w:rPr>
        <w:t xml:space="preserve"> ArchivDigitalisierteBelege2_zv1_zb4_listbullet_pattern:!#1#! !#2#!_</w:t>
      </w:r>
      <w:proofErr w:type="spellStart"/>
      <w:r w:rsidRPr="00206F90">
        <w:rPr>
          <w:rFonts w:cs="Arial"/>
          <w:vanish/>
        </w:rPr>
        <w:t>sbcf</w:t>
      </w:r>
      <w:proofErr w:type="spellEnd"/>
      <w:r w:rsidRPr="00206F90">
        <w:rPr>
          <w:rFonts w:cs="Arial"/>
          <w:vanish/>
        </w:rPr>
        <w:t>&gt;&lt;/</w:t>
      </w:r>
      <w:proofErr w:type="spellStart"/>
      <w:r w:rsidRPr="00206F90">
        <w:rPr>
          <w:rFonts w:cs="Arial"/>
          <w:vanish/>
        </w:rPr>
        <w:t>import_verf_doku</w:t>
      </w:r>
      <w:proofErr w:type="spellEnd"/>
      <w:r w:rsidRPr="00206F90">
        <w:rPr>
          <w:rFonts w:cs="Arial"/>
          <w:vanish/>
        </w:rPr>
        <w:t>&gt;</w:t>
      </w:r>
    </w:p>
    <w:p w14:paraId="4EBE3874" w14:textId="77777777" w:rsidR="00D760C4" w:rsidRPr="00A9714E" w:rsidRDefault="00D760C4" w:rsidP="00A9714E"/>
    <w:p w14:paraId="66F96DDC" w14:textId="3E9F2333" w:rsidR="00D760C4" w:rsidRPr="00206F90" w:rsidRDefault="00D760C4" w:rsidP="005939D4">
      <w:pPr>
        <w:pStyle w:val="Listenabsatz"/>
        <w:numPr>
          <w:ilvl w:val="0"/>
          <w:numId w:val="33"/>
        </w:numPr>
        <w:ind w:left="567" w:hanging="567"/>
      </w:pPr>
      <w:r w:rsidRPr="00206F90">
        <w:t>Sachliche Ordnung der digitalisierten Belege durch Unterteilung nach folgenden</w:t>
      </w:r>
      <w:r w:rsidR="00167086" w:rsidRPr="00206F90">
        <w:t>:</w:t>
      </w:r>
    </w:p>
    <w:p w14:paraId="00BFA326" w14:textId="19A6314A" w:rsidR="00372B3C" w:rsidRPr="00A9714E" w:rsidRDefault="00372B3C" w:rsidP="00A9714E"/>
    <w:p w14:paraId="17BDB123" w14:textId="4167187F" w:rsidR="00167086" w:rsidRPr="00206F90" w:rsidRDefault="00167086" w:rsidP="00A9714E">
      <w:pPr>
        <w:rPr>
          <w:rFonts w:cs="Arial"/>
        </w:rPr>
      </w:pPr>
      <w:r w:rsidRPr="00206F90">
        <w:rPr>
          <w:rFonts w:cs="Arial"/>
          <w:vanish/>
        </w:rPr>
        <w:t>&lt;</w:t>
      </w:r>
      <w:proofErr w:type="spellStart"/>
      <w:r w:rsidRPr="00206F90">
        <w:rPr>
          <w:rFonts w:cs="Arial"/>
          <w:vanish/>
        </w:rPr>
        <w:t>import_verf_doku</w:t>
      </w:r>
      <w:proofErr w:type="spellEnd"/>
      <w:r w:rsidRPr="00206F90">
        <w:rPr>
          <w:rFonts w:cs="Arial"/>
          <w:vanish/>
        </w:rPr>
        <w:t xml:space="preserve"> SachlicheKriterien_z7_checkedtable2&gt;&lt;/</w:t>
      </w:r>
      <w:proofErr w:type="spellStart"/>
      <w:r w:rsidRPr="00206F90">
        <w:rPr>
          <w:rFonts w:cs="Arial"/>
          <w:vanish/>
        </w:rPr>
        <w:t>import_verf_doku</w:t>
      </w:r>
      <w:proofErr w:type="spellEnd"/>
      <w:r w:rsidRPr="00206F90">
        <w:rPr>
          <w:rFonts w:cs="Arial"/>
          <w:vanish/>
        </w:rPr>
        <w:t>&gt;</w:t>
      </w:r>
    </w:p>
    <w:p w14:paraId="583C62BA" w14:textId="77777777" w:rsidR="00372B3C" w:rsidRPr="00A9714E" w:rsidRDefault="00372B3C" w:rsidP="00A9714E"/>
    <w:p w14:paraId="09F88584" w14:textId="4969A40A" w:rsidR="00D760C4" w:rsidRPr="00206F90" w:rsidRDefault="00D760C4" w:rsidP="005939D4">
      <w:pPr>
        <w:pStyle w:val="Listenabsatz"/>
        <w:numPr>
          <w:ilvl w:val="0"/>
          <w:numId w:val="51"/>
        </w:numPr>
        <w:ind w:left="567" w:hanging="567"/>
      </w:pPr>
      <w:r w:rsidRPr="00206F90">
        <w:t>Zeitliche Ordnung der papierhaften Belege innerhalb der genannten Unterteilung und übergreifend:</w:t>
      </w:r>
    </w:p>
    <w:p w14:paraId="69C73B71" w14:textId="1E8ADCDD" w:rsidR="005F5BE0" w:rsidRPr="00A9714E" w:rsidRDefault="005F5BE0" w:rsidP="00A9714E"/>
    <w:p w14:paraId="5047D523" w14:textId="2B2399C1" w:rsidR="005F5BE0" w:rsidRPr="00A9714E" w:rsidRDefault="005F5BE0" w:rsidP="005939D4">
      <w:pPr>
        <w:pStyle w:val="Listenabsatz"/>
        <w:numPr>
          <w:ilvl w:val="0"/>
          <w:numId w:val="48"/>
        </w:numPr>
        <w:ind w:hanging="363"/>
        <w:rPr>
          <w:rFonts w:cs="Arial"/>
        </w:rPr>
      </w:pPr>
      <w:r w:rsidRPr="00A9714E">
        <w:rPr>
          <w:rFonts w:cs="Arial"/>
        </w:rPr>
        <w:t xml:space="preserve">Übergreifend nach </w:t>
      </w:r>
      <w:r w:rsidRPr="00A9714E">
        <w:rPr>
          <w:rFonts w:cs="Arial"/>
          <w:vanish/>
        </w:rPr>
        <w:t>&lt;</w:t>
      </w:r>
      <w:proofErr w:type="spellStart"/>
      <w:r w:rsidRPr="00A9714E">
        <w:rPr>
          <w:rFonts w:cs="Arial"/>
          <w:vanish/>
        </w:rPr>
        <w:t>import_verf_doku</w:t>
      </w:r>
      <w:proofErr w:type="spellEnd"/>
      <w:r w:rsidRPr="00A9714E">
        <w:rPr>
          <w:rFonts w:cs="Arial"/>
          <w:vanish/>
        </w:rPr>
        <w:t xml:space="preserve"> ÜbergeordneteKriterien_z7_scoc&gt;&lt;/</w:t>
      </w:r>
      <w:proofErr w:type="spellStart"/>
      <w:r w:rsidRPr="00A9714E">
        <w:rPr>
          <w:rFonts w:cs="Arial"/>
          <w:vanish/>
        </w:rPr>
        <w:t>import_verf_doku</w:t>
      </w:r>
      <w:proofErr w:type="spellEnd"/>
      <w:r w:rsidRPr="00A9714E">
        <w:rPr>
          <w:rFonts w:cs="Arial"/>
          <w:vanish/>
        </w:rPr>
        <w:t>&gt;</w:t>
      </w:r>
      <w:r w:rsidRPr="00A9714E">
        <w:rPr>
          <w:rFonts w:cs="Arial"/>
        </w:rPr>
        <w:t>.</w:t>
      </w:r>
    </w:p>
    <w:p w14:paraId="1E8F8FDE" w14:textId="0FCE3DE2" w:rsidR="005F5BE0" w:rsidRPr="00206F90" w:rsidRDefault="005F5BE0" w:rsidP="00A9714E">
      <w:pPr>
        <w:rPr>
          <w:rFonts w:cs="Arial"/>
          <w:vanish/>
        </w:rPr>
      </w:pPr>
      <w:r w:rsidRPr="00206F90">
        <w:rPr>
          <w:rFonts w:cs="Arial"/>
          <w:vanish/>
        </w:rPr>
        <w:t>&lt;</w:t>
      </w:r>
      <w:proofErr w:type="spellStart"/>
      <w:r w:rsidRPr="00206F90">
        <w:rPr>
          <w:rFonts w:cs="Arial"/>
          <w:vanish/>
        </w:rPr>
        <w:t>import_verf_doku</w:t>
      </w:r>
      <w:proofErr w:type="spellEnd"/>
      <w:r w:rsidRPr="00206F90">
        <w:rPr>
          <w:rFonts w:cs="Arial"/>
          <w:vanish/>
        </w:rPr>
        <w:t xml:space="preserve"> AlternativeUnterscheidung_z7_s$Alt1_listbullet_pattern:Innerhalb jedes !*#ÜbergeordneteKriterien_z7_scoc#*!es zunächst nach Unterperioden in Form von !*#Unterkriterien_z7_scoc#*! und dann nach der oben dargestellten, sachlichen Ordnung.&gt;&lt;/</w:t>
      </w:r>
      <w:proofErr w:type="spellStart"/>
      <w:r w:rsidRPr="00206F90">
        <w:rPr>
          <w:rFonts w:cs="Arial"/>
          <w:vanish/>
        </w:rPr>
        <w:t>import_verf_doku</w:t>
      </w:r>
      <w:proofErr w:type="spellEnd"/>
      <w:r w:rsidRPr="00206F90">
        <w:rPr>
          <w:rFonts w:cs="Arial"/>
          <w:vanish/>
        </w:rPr>
        <w:t>&gt;</w:t>
      </w:r>
    </w:p>
    <w:p w14:paraId="751590FC" w14:textId="5FEDD245" w:rsidR="005F5BE0" w:rsidRPr="00206F90" w:rsidRDefault="005F5BE0" w:rsidP="00A9714E">
      <w:pPr>
        <w:rPr>
          <w:rFonts w:cs="Arial"/>
        </w:rPr>
      </w:pPr>
      <w:r w:rsidRPr="00206F90">
        <w:rPr>
          <w:rFonts w:cs="Arial"/>
          <w:vanish/>
        </w:rPr>
        <w:t>&lt;</w:t>
      </w:r>
      <w:proofErr w:type="spellStart"/>
      <w:r w:rsidRPr="00206F90">
        <w:rPr>
          <w:rFonts w:cs="Arial"/>
          <w:vanish/>
        </w:rPr>
        <w:t>import_verf_doku</w:t>
      </w:r>
      <w:proofErr w:type="spellEnd"/>
      <w:r w:rsidRPr="00206F90">
        <w:rPr>
          <w:rFonts w:cs="Arial"/>
          <w:vanish/>
        </w:rPr>
        <w:t xml:space="preserve"> AlternativeUnterscheidung_z7_s$Alt2_listbullet_pattern:Innerhalb jedes !*#ÜbergeordneteKriterien_z7_scoc#*!es zunächst nach der oben dargestellten, sachlichen Ordnung und dann nach Unterperioden in Form von !*#Unterkriterien_z7_scoc#*!.&gt;&lt;/import_verf_doku&gt;</w:t>
      </w:r>
    </w:p>
    <w:p w14:paraId="176EF850" w14:textId="35525EC6" w:rsidR="00D760C4" w:rsidRPr="00A9714E" w:rsidRDefault="00D760C4" w:rsidP="00A9714E"/>
    <w:p w14:paraId="1738D3DB" w14:textId="5D10079B" w:rsidR="00D760C4" w:rsidRPr="00A9714E" w:rsidRDefault="009652F1" w:rsidP="005939D4">
      <w:pPr>
        <w:pStyle w:val="Listenabsatz"/>
        <w:numPr>
          <w:ilvl w:val="0"/>
          <w:numId w:val="51"/>
        </w:numPr>
        <w:ind w:left="567" w:hanging="567"/>
        <w:rPr>
          <w:rFonts w:cs="Arial"/>
        </w:rPr>
      </w:pPr>
      <w:commentRangeStart w:id="81"/>
      <w:commentRangeEnd w:id="81"/>
      <w:r w:rsidRPr="00206F90">
        <w:rPr>
          <w:rStyle w:val="Kommentarzeichen"/>
          <w:sz w:val="20"/>
        </w:rPr>
        <w:commentReference w:id="81"/>
      </w:r>
      <w:r w:rsidR="00D760C4" w:rsidRPr="00A9714E">
        <w:rPr>
          <w:rFonts w:cs="Arial"/>
        </w:rPr>
        <w:t xml:space="preserve">Werden digitalisierte Dokumente per Optical-Character-Recognition-Verfahren (OCR-Verfahren) um Volltextinformationen angereichert (z.B. </w:t>
      </w:r>
      <w:proofErr w:type="spellStart"/>
      <w:r w:rsidR="00D760C4" w:rsidRPr="00A9714E">
        <w:rPr>
          <w:rFonts w:cs="Arial"/>
        </w:rPr>
        <w:t>volltextrecherchierbare</w:t>
      </w:r>
      <w:proofErr w:type="spellEnd"/>
      <w:r w:rsidR="00D760C4" w:rsidRPr="00A9714E">
        <w:rPr>
          <w:rFonts w:cs="Arial"/>
        </w:rPr>
        <w:t xml:space="preserve"> PDFs), so wird dieser Volltext nach Verifikation und Korrektur über die Dauer der Aufbewahrungsfrist aufbewahrt und auch für Prüfzwecke verfügbar gehalten.</w:t>
      </w:r>
    </w:p>
    <w:p w14:paraId="7A243446" w14:textId="77777777" w:rsidR="00D760C4" w:rsidRPr="00A9714E" w:rsidRDefault="00D760C4" w:rsidP="00A9714E"/>
    <w:p w14:paraId="59F658B7" w14:textId="122C8437" w:rsidR="00D760C4" w:rsidRPr="00A9714E" w:rsidRDefault="00D760C4" w:rsidP="005939D4">
      <w:pPr>
        <w:pStyle w:val="Listenabsatz"/>
        <w:numPr>
          <w:ilvl w:val="0"/>
          <w:numId w:val="51"/>
        </w:numPr>
        <w:ind w:left="567" w:hanging="567"/>
        <w:rPr>
          <w:rFonts w:cs="Arial"/>
        </w:rPr>
      </w:pPr>
      <w:r w:rsidRPr="00A9714E">
        <w:rPr>
          <w:rFonts w:cs="Arial"/>
        </w:rPr>
        <w:t>Die gespeicherten Belege werden durch folgende Verfahren einem systematischen Backup-Prozess unterzogen, damit im Falle eines Ausfalls des Speichermediums eine jederzeitige, vollständige und verlustfreie Wiederherstellung der Daten im Archivsystem erreicht werden kann:</w:t>
      </w:r>
    </w:p>
    <w:p w14:paraId="1C506BA3" w14:textId="3289F92B" w:rsidR="00D760C4" w:rsidRPr="00A9714E" w:rsidRDefault="00D760C4" w:rsidP="00A9714E"/>
    <w:p w14:paraId="7228A51C" w14:textId="7628C67D" w:rsidR="00A21489" w:rsidRPr="00206F90" w:rsidRDefault="00E42569" w:rsidP="00A9714E">
      <w:pPr>
        <w:rPr>
          <w:rFonts w:cs="Arial"/>
        </w:rPr>
      </w:pPr>
      <w:r w:rsidRPr="00206F90">
        <w:rPr>
          <w:rFonts w:cs="Arial"/>
          <w:vanish/>
        </w:rPr>
        <w:t>&lt;</w:t>
      </w:r>
      <w:proofErr w:type="spellStart"/>
      <w:r w:rsidRPr="00206F90">
        <w:rPr>
          <w:rFonts w:cs="Arial"/>
          <w:vanish/>
        </w:rPr>
        <w:t>import_verf_doku</w:t>
      </w:r>
      <w:proofErr w:type="spellEnd"/>
      <w:r w:rsidRPr="00206F90">
        <w:rPr>
          <w:rFonts w:cs="Arial"/>
          <w:vanish/>
        </w:rPr>
        <w:t xml:space="preserve"> ArchivDigitalisierteBelege2_z5_listbullet&gt;&lt;/</w:t>
      </w:r>
      <w:proofErr w:type="spellStart"/>
      <w:r w:rsidRPr="00206F90">
        <w:rPr>
          <w:rFonts w:cs="Arial"/>
          <w:vanish/>
        </w:rPr>
        <w:t>import_verf_doku</w:t>
      </w:r>
      <w:proofErr w:type="spellEnd"/>
      <w:r w:rsidRPr="00206F90">
        <w:rPr>
          <w:rFonts w:cs="Arial"/>
          <w:vanish/>
        </w:rPr>
        <w:t>&gt;</w:t>
      </w:r>
    </w:p>
    <w:p w14:paraId="398FCD82" w14:textId="77777777" w:rsidR="00A21489" w:rsidRPr="00A9714E" w:rsidRDefault="00A21489" w:rsidP="00A9714E"/>
    <w:p w14:paraId="543E150B" w14:textId="046CB7FA" w:rsidR="00D760C4" w:rsidRPr="00A9714E" w:rsidRDefault="00D760C4" w:rsidP="005939D4">
      <w:pPr>
        <w:pStyle w:val="Listenabsatz"/>
        <w:numPr>
          <w:ilvl w:val="0"/>
          <w:numId w:val="52"/>
        </w:numPr>
        <w:ind w:left="567" w:hanging="567"/>
        <w:rPr>
          <w:rFonts w:cs="Arial"/>
        </w:rPr>
      </w:pPr>
      <w:r w:rsidRPr="00A9714E">
        <w:rPr>
          <w:rFonts w:cs="Arial"/>
        </w:rPr>
        <w:t>Sowohl bei Ersteinrichtung als auch turnusmäßig (</w:t>
      </w:r>
      <w:r w:rsidR="00E42569" w:rsidRPr="00A9714E">
        <w:rPr>
          <w:rFonts w:cs="Arial"/>
          <w:vanish/>
        </w:rPr>
        <w:t>&lt;</w:t>
      </w:r>
      <w:proofErr w:type="spellStart"/>
      <w:r w:rsidR="00E42569" w:rsidRPr="00A9714E">
        <w:rPr>
          <w:rFonts w:cs="Arial"/>
          <w:vanish/>
        </w:rPr>
        <w:t>import_verf_doku</w:t>
      </w:r>
      <w:proofErr w:type="spellEnd"/>
      <w:r w:rsidR="00E42569" w:rsidRPr="00A9714E">
        <w:rPr>
          <w:rFonts w:cs="Arial"/>
          <w:vanish/>
        </w:rPr>
        <w:t xml:space="preserve"> ArchivDigitalisierteBelege2_z6&gt;&lt;/</w:t>
      </w:r>
      <w:proofErr w:type="spellStart"/>
      <w:r w:rsidR="00E42569" w:rsidRPr="00A9714E">
        <w:rPr>
          <w:rFonts w:cs="Arial"/>
          <w:vanish/>
        </w:rPr>
        <w:t>import_verf_doku</w:t>
      </w:r>
      <w:proofErr w:type="spellEnd"/>
      <w:r w:rsidR="00E42569" w:rsidRPr="00A9714E">
        <w:rPr>
          <w:rFonts w:cs="Arial"/>
          <w:vanish/>
        </w:rPr>
        <w:t>&gt;</w:t>
      </w:r>
      <w:r w:rsidRPr="00A9714E">
        <w:rPr>
          <w:rFonts w:cs="Arial"/>
        </w:rPr>
        <w:t>) erfolgt ein Funktionsfähigkeitstest des Backup- und Wiederherstellungsverfahrens.</w:t>
      </w:r>
    </w:p>
    <w:p w14:paraId="6CBA361D" w14:textId="77777777" w:rsidR="00D760C4" w:rsidRPr="00A9714E" w:rsidRDefault="00D760C4" w:rsidP="00A9714E"/>
    <w:p w14:paraId="3EBADEB0" w14:textId="77B95BD9" w:rsidR="00D760C4" w:rsidRPr="00A9714E" w:rsidRDefault="00D760C4" w:rsidP="005939D4">
      <w:pPr>
        <w:pStyle w:val="Listenabsatz"/>
        <w:numPr>
          <w:ilvl w:val="0"/>
          <w:numId w:val="52"/>
        </w:numPr>
        <w:ind w:left="567" w:hanging="567"/>
        <w:rPr>
          <w:rFonts w:cs="Arial"/>
        </w:rPr>
      </w:pPr>
      <w:r w:rsidRPr="00A9714E">
        <w:rPr>
          <w:rFonts w:cs="Arial"/>
        </w:rPr>
        <w:t>Sowohl bei Ersteinrichtung als auch turnusmäßig (</w:t>
      </w:r>
      <w:r w:rsidR="00E42569" w:rsidRPr="00A9714E">
        <w:rPr>
          <w:rFonts w:cs="Arial"/>
          <w:vanish/>
        </w:rPr>
        <w:t>&lt;</w:t>
      </w:r>
      <w:proofErr w:type="spellStart"/>
      <w:r w:rsidR="00E42569" w:rsidRPr="00A9714E">
        <w:rPr>
          <w:rFonts w:cs="Arial"/>
          <w:vanish/>
        </w:rPr>
        <w:t>import_verf_doku</w:t>
      </w:r>
      <w:proofErr w:type="spellEnd"/>
      <w:r w:rsidR="00E42569" w:rsidRPr="00A9714E">
        <w:rPr>
          <w:rFonts w:cs="Arial"/>
          <w:vanish/>
        </w:rPr>
        <w:t xml:space="preserve"> ArchivDigitalisierteBelege2_z7&gt;&lt;/</w:t>
      </w:r>
      <w:proofErr w:type="spellStart"/>
      <w:r w:rsidR="00E42569" w:rsidRPr="00A9714E">
        <w:rPr>
          <w:rFonts w:cs="Arial"/>
          <w:vanish/>
        </w:rPr>
        <w:t>import_verf_doku</w:t>
      </w:r>
      <w:proofErr w:type="spellEnd"/>
      <w:r w:rsidR="00E42569" w:rsidRPr="00A9714E">
        <w:rPr>
          <w:rFonts w:cs="Arial"/>
          <w:vanish/>
        </w:rPr>
        <w:t>&gt;</w:t>
      </w:r>
      <w:r w:rsidRPr="00A9714E">
        <w:rPr>
          <w:rFonts w:cs="Arial"/>
        </w:rPr>
        <w:t>) erfolgt ein stichprobenweiser Lesbarkeitstest von digitalen Belegen im Archivsystem.</w:t>
      </w:r>
    </w:p>
    <w:p w14:paraId="21FDCBFF" w14:textId="77777777" w:rsidR="00D760C4" w:rsidRPr="00A9714E" w:rsidRDefault="00D760C4" w:rsidP="00A9714E"/>
    <w:p w14:paraId="2087C91C" w14:textId="77777777" w:rsidR="00D760C4" w:rsidRPr="00CF6C17" w:rsidRDefault="00D760C4" w:rsidP="00495077">
      <w:pPr>
        <w:pStyle w:val="berschrift3"/>
        <w:numPr>
          <w:ilvl w:val="2"/>
          <w:numId w:val="11"/>
        </w:numPr>
        <w:ind w:left="851" w:hanging="851"/>
      </w:pPr>
      <w:r w:rsidRPr="00CF6C17">
        <w:t>Vernichtung der Papierbelege und der digitalisierten Belege</w:t>
      </w:r>
    </w:p>
    <w:p w14:paraId="143AF7FD" w14:textId="77777777" w:rsidR="00D760C4" w:rsidRPr="00CF6C17" w:rsidRDefault="00D760C4" w:rsidP="00A9714E">
      <w:pPr>
        <w:spacing w:before="240"/>
        <w:rPr>
          <w:rFonts w:cs="Arial"/>
        </w:rPr>
      </w:pPr>
    </w:p>
    <w:p w14:paraId="35485CF5" w14:textId="57F9519E" w:rsidR="00D760C4" w:rsidRPr="00DC3EE2" w:rsidRDefault="00D760C4" w:rsidP="005939D4">
      <w:pPr>
        <w:pStyle w:val="Listenabsatz"/>
        <w:numPr>
          <w:ilvl w:val="0"/>
          <w:numId w:val="34"/>
        </w:numPr>
        <w:ind w:left="567" w:hanging="567"/>
        <w:rPr>
          <w:rFonts w:cs="Arial"/>
        </w:rPr>
      </w:pPr>
      <w:r w:rsidRPr="00DC3EE2">
        <w:rPr>
          <w:rFonts w:cs="Arial"/>
        </w:rPr>
        <w:t xml:space="preserve">Die Vernichtung der papierhaften Originalbelege erfolgt in einem zeitlich festgelegten Turnus, und zwar </w:t>
      </w:r>
      <w:r w:rsidR="00F0110E" w:rsidRPr="00DC3EE2">
        <w:rPr>
          <w:rFonts w:cs="Arial"/>
          <w:vanish/>
        </w:rPr>
        <w:t>&lt;</w:t>
      </w:r>
      <w:proofErr w:type="spellStart"/>
      <w:r w:rsidR="00F0110E" w:rsidRPr="00DC3EE2">
        <w:rPr>
          <w:rFonts w:cs="Arial"/>
          <w:vanish/>
        </w:rPr>
        <w:t>import_verf_doku</w:t>
      </w:r>
      <w:proofErr w:type="spellEnd"/>
      <w:r w:rsidR="00F0110E" w:rsidRPr="00DC3EE2">
        <w:rPr>
          <w:rFonts w:cs="Arial"/>
          <w:vanish/>
        </w:rPr>
        <w:t xml:space="preserve"> VernichtungDerPapierbelege_z$TurVerPap_s3&gt;&lt;/</w:t>
      </w:r>
      <w:proofErr w:type="spellStart"/>
      <w:r w:rsidR="00F0110E" w:rsidRPr="00DC3EE2">
        <w:rPr>
          <w:rFonts w:cs="Arial"/>
          <w:vanish/>
        </w:rPr>
        <w:t>import_verf_doku</w:t>
      </w:r>
      <w:proofErr w:type="spellEnd"/>
      <w:r w:rsidR="00F0110E" w:rsidRPr="00DC3EE2">
        <w:rPr>
          <w:rFonts w:cs="Arial"/>
          <w:vanish/>
        </w:rPr>
        <w:t>&gt;</w:t>
      </w:r>
      <w:r w:rsidRPr="00DC3EE2">
        <w:rPr>
          <w:rFonts w:cs="Arial"/>
        </w:rPr>
        <w:t xml:space="preserve"> für alle Belege, deren Aufbewahrungsfrist seit </w:t>
      </w:r>
      <w:r w:rsidR="00F0110E" w:rsidRPr="00DC3EE2">
        <w:rPr>
          <w:rFonts w:cs="Arial"/>
          <w:vanish/>
        </w:rPr>
        <w:t>&lt;</w:t>
      </w:r>
      <w:proofErr w:type="spellStart"/>
      <w:r w:rsidR="00F0110E" w:rsidRPr="00DC3EE2">
        <w:rPr>
          <w:rFonts w:cs="Arial"/>
          <w:vanish/>
        </w:rPr>
        <w:t>import_verf_doku</w:t>
      </w:r>
      <w:proofErr w:type="spellEnd"/>
      <w:r w:rsidR="00F0110E" w:rsidRPr="00DC3EE2">
        <w:rPr>
          <w:rFonts w:cs="Arial"/>
          <w:vanish/>
        </w:rPr>
        <w:t xml:space="preserve"> VernichtungDerPapierbelege_z$ZeitVer_s3&gt;&lt;/</w:t>
      </w:r>
      <w:proofErr w:type="spellStart"/>
      <w:r w:rsidR="00F0110E" w:rsidRPr="00DC3EE2">
        <w:rPr>
          <w:rFonts w:cs="Arial"/>
          <w:vanish/>
        </w:rPr>
        <w:t>import_verf_doku</w:t>
      </w:r>
      <w:proofErr w:type="spellEnd"/>
      <w:r w:rsidR="00F0110E" w:rsidRPr="00DC3EE2">
        <w:rPr>
          <w:rFonts w:cs="Arial"/>
          <w:vanish/>
        </w:rPr>
        <w:t>&gt;</w:t>
      </w:r>
      <w:r w:rsidR="00F0110E" w:rsidRPr="00DC3EE2">
        <w:rPr>
          <w:rFonts w:cs="Arial"/>
        </w:rPr>
        <w:t xml:space="preserve"> </w:t>
      </w:r>
      <w:r w:rsidRPr="00DC3EE2">
        <w:rPr>
          <w:rFonts w:cs="Arial"/>
        </w:rPr>
        <w:t>abgelaufen ist. Sie wird vom zuständigen Mitarbeiter autorisiert und vom zuständigen Mitarbeiter durchgeführt.</w:t>
      </w:r>
    </w:p>
    <w:p w14:paraId="3422F7C0" w14:textId="77777777" w:rsidR="00D760C4" w:rsidRPr="00CF6C17" w:rsidRDefault="00D760C4" w:rsidP="00DC3EE2">
      <w:pPr>
        <w:rPr>
          <w:rFonts w:cs="Arial"/>
        </w:rPr>
      </w:pPr>
    </w:p>
    <w:p w14:paraId="3C8744EF" w14:textId="2D01B35B" w:rsidR="00D760C4" w:rsidRPr="00DC3EE2" w:rsidRDefault="00D760C4" w:rsidP="005939D4">
      <w:pPr>
        <w:pStyle w:val="Listenabsatz"/>
        <w:numPr>
          <w:ilvl w:val="0"/>
          <w:numId w:val="34"/>
        </w:numPr>
        <w:ind w:left="567" w:hanging="567"/>
        <w:rPr>
          <w:rFonts w:cs="Arial"/>
        </w:rPr>
      </w:pPr>
      <w:r w:rsidRPr="00DC3EE2">
        <w:rPr>
          <w:rFonts w:cs="Arial"/>
        </w:rPr>
        <w:lastRenderedPageBreak/>
        <w:t xml:space="preserve">Bei der Vernichtung werden datenschutzrechtliche Aspekte berücksichtigt, insbesondere indem </w:t>
      </w:r>
      <w:r w:rsidR="00F0110E" w:rsidRPr="00DC3EE2">
        <w:rPr>
          <w:rFonts w:cs="Arial"/>
          <w:vanish/>
        </w:rPr>
        <w:t>&lt;</w:t>
      </w:r>
      <w:proofErr w:type="spellStart"/>
      <w:r w:rsidR="00F0110E" w:rsidRPr="00DC3EE2">
        <w:rPr>
          <w:rFonts w:cs="Arial"/>
          <w:vanish/>
        </w:rPr>
        <w:t>import_verf_doku</w:t>
      </w:r>
      <w:proofErr w:type="spellEnd"/>
      <w:r w:rsidR="00F0110E" w:rsidRPr="00DC3EE2">
        <w:rPr>
          <w:rFonts w:cs="Arial"/>
          <w:vanish/>
        </w:rPr>
        <w:t xml:space="preserve"> VernichtungDerPapierbelege_z$WelBelVer_s3&gt;&lt;/</w:t>
      </w:r>
      <w:proofErr w:type="spellStart"/>
      <w:r w:rsidR="00F0110E" w:rsidRPr="00DC3EE2">
        <w:rPr>
          <w:rFonts w:cs="Arial"/>
          <w:vanish/>
        </w:rPr>
        <w:t>import_verf_doku</w:t>
      </w:r>
      <w:proofErr w:type="spellEnd"/>
      <w:r w:rsidR="00F0110E" w:rsidRPr="00DC3EE2">
        <w:rPr>
          <w:rFonts w:cs="Arial"/>
          <w:vanish/>
        </w:rPr>
        <w:t>&gt;</w:t>
      </w:r>
      <w:r w:rsidRPr="00DC3EE2">
        <w:rPr>
          <w:rFonts w:cs="Arial"/>
        </w:rPr>
        <w:t xml:space="preserve"> vollständig und unwiederbringlich vernichtet werden.</w:t>
      </w:r>
    </w:p>
    <w:p w14:paraId="2C6C69E7" w14:textId="77777777" w:rsidR="00D760C4" w:rsidRPr="00CF6C17" w:rsidRDefault="00D760C4" w:rsidP="00DC3EE2">
      <w:pPr>
        <w:rPr>
          <w:rFonts w:cs="Arial"/>
        </w:rPr>
      </w:pPr>
    </w:p>
    <w:p w14:paraId="56279E08" w14:textId="7F548655" w:rsidR="00D760C4" w:rsidRPr="00DC3EE2" w:rsidRDefault="00D760C4" w:rsidP="005939D4">
      <w:pPr>
        <w:pStyle w:val="Listenabsatz"/>
        <w:numPr>
          <w:ilvl w:val="0"/>
          <w:numId w:val="34"/>
        </w:numPr>
        <w:ind w:left="567" w:hanging="567"/>
        <w:rPr>
          <w:rFonts w:cs="Arial"/>
        </w:rPr>
      </w:pPr>
      <w:r w:rsidRPr="00DC3EE2">
        <w:rPr>
          <w:rFonts w:cs="Arial"/>
        </w:rPr>
        <w:t>Dokumente, denen besondere Bedeutung für das Unternehmen zukommt, z. B. aufgrund ihrer Beweiskraft, öffentlichen Glaubens oder gesetzlicher Bestimmung in Originalform (z. B. notarielle Urkunden, Testate unter Siegelverwendung, Eröffnungsbilanzen und Abschlüsse, Wertpapiere, Zollpapiere mit fluoreszierendem Original-Stempel) werden unter Berücksichtigung eventueller – sachlicher und/oder zeitlicher - Aufbewahrungserfordernisse von der Vernichtung ausgenommen. Dafür werden sie spätestens bei einer Durchsicht vor der Vernichtung ausgesondert, sofern sie nicht bereits vorher ausgesondert und geordnet archiviert wurden. Es erfolgt eine papierbasierte Aufbewahrung des Originaldokuments. In Zweifelsfällen holt der zuständige Mitarbeiter eine Auskunft bei der zuständigen Führungskraft ein.</w:t>
      </w:r>
    </w:p>
    <w:p w14:paraId="48E66DF3" w14:textId="77777777" w:rsidR="00D760C4" w:rsidRPr="00CF6C17" w:rsidRDefault="00D760C4" w:rsidP="00DC3EE2">
      <w:pPr>
        <w:rPr>
          <w:rFonts w:cs="Arial"/>
        </w:rPr>
      </w:pPr>
    </w:p>
    <w:p w14:paraId="4B14E356" w14:textId="3E299A0E" w:rsidR="00D760C4" w:rsidRPr="00DC3EE2" w:rsidRDefault="00D760C4" w:rsidP="005939D4">
      <w:pPr>
        <w:pStyle w:val="Listenabsatz"/>
        <w:numPr>
          <w:ilvl w:val="0"/>
          <w:numId w:val="34"/>
        </w:numPr>
        <w:ind w:left="567" w:hanging="567"/>
        <w:rPr>
          <w:rFonts w:cs="Arial"/>
        </w:rPr>
      </w:pPr>
      <w:commentRangeStart w:id="82"/>
      <w:r w:rsidRPr="00DC3EE2">
        <w:rPr>
          <w:rFonts w:cs="Arial"/>
        </w:rPr>
        <w:t>Die Vernichtung bzw. Löschung der digitalisierten Belege erfolgt analog zu den Papierbelegen</w:t>
      </w:r>
      <w:commentRangeEnd w:id="82"/>
      <w:r w:rsidRPr="00CF6C17">
        <w:commentReference w:id="82"/>
      </w:r>
      <w:r w:rsidRPr="00DC3EE2">
        <w:rPr>
          <w:rFonts w:cs="Arial"/>
        </w:rPr>
        <w:t xml:space="preserve">. </w:t>
      </w:r>
    </w:p>
    <w:p w14:paraId="7B622ED5" w14:textId="77777777" w:rsidR="00D760C4" w:rsidRPr="00CF6C17" w:rsidRDefault="00D760C4" w:rsidP="00DC3EE2"/>
    <w:p w14:paraId="00ABA45C" w14:textId="77777777" w:rsidR="00D760C4" w:rsidRPr="00CF6C17" w:rsidRDefault="00D760C4" w:rsidP="001E670A">
      <w:pPr>
        <w:pStyle w:val="berschrift2"/>
        <w:numPr>
          <w:ilvl w:val="1"/>
          <w:numId w:val="11"/>
        </w:numPr>
      </w:pPr>
      <w:bookmarkStart w:id="83" w:name="_Toc427605157"/>
      <w:r w:rsidRPr="00CF6C17">
        <w:t>Belege, die in originär digitaler Form vorliegen bzw. empfangen werden</w:t>
      </w:r>
      <w:bookmarkEnd w:id="83"/>
      <w:r w:rsidRPr="00CF6C17">
        <w:t xml:space="preserve"> </w:t>
      </w:r>
    </w:p>
    <w:p w14:paraId="53CCFE04" w14:textId="77777777" w:rsidR="00D760C4" w:rsidRPr="00CF6C17" w:rsidRDefault="00D760C4" w:rsidP="00495077">
      <w:pPr>
        <w:pStyle w:val="berschrift3"/>
        <w:numPr>
          <w:ilvl w:val="2"/>
          <w:numId w:val="11"/>
        </w:numPr>
        <w:ind w:left="851" w:hanging="851"/>
      </w:pPr>
      <w:bookmarkStart w:id="84" w:name="_Toc427605158"/>
      <w:r w:rsidRPr="00CF6C17">
        <w:t>Posteingang und Vorsortierung</w:t>
      </w:r>
      <w:bookmarkEnd w:id="84"/>
      <w:r w:rsidRPr="00CF6C17">
        <w:t xml:space="preserve"> </w:t>
      </w:r>
    </w:p>
    <w:p w14:paraId="7A39B9D1" w14:textId="77777777" w:rsidR="00D760C4" w:rsidRPr="00CF6C17" w:rsidRDefault="00D760C4" w:rsidP="000D662E">
      <w:pPr>
        <w:spacing w:before="240"/>
        <w:rPr>
          <w:rFonts w:cs="Arial"/>
        </w:rPr>
      </w:pPr>
    </w:p>
    <w:p w14:paraId="139A6E7B" w14:textId="4E3BA74F" w:rsidR="00D760C4" w:rsidRPr="00BD18C4" w:rsidRDefault="00D760C4" w:rsidP="005939D4">
      <w:pPr>
        <w:pStyle w:val="Listenabsatz"/>
        <w:numPr>
          <w:ilvl w:val="0"/>
          <w:numId w:val="35"/>
        </w:numPr>
        <w:ind w:left="567" w:hanging="567"/>
        <w:rPr>
          <w:rFonts w:cs="Arial"/>
        </w:rPr>
      </w:pPr>
      <w:r w:rsidRPr="00BD18C4">
        <w:rPr>
          <w:rFonts w:cs="Arial"/>
        </w:rPr>
        <w:t xml:space="preserve">Der Eingang von digitalen Unterlagen (z.B. per Mail, per Download) wird unter Beachtung der Vollständigkeit (kein Verlust von eingegangenen Sendungen, keine ungeprüfte Vernichtung) vom zuständigen Mitarbeiter geöffnet, gesichtet und nach den unternehmensinternen Vorgaben an einem dafür vorgesehenen Ort gespeichert: </w:t>
      </w:r>
    </w:p>
    <w:p w14:paraId="0E12AC80" w14:textId="2DF52212" w:rsidR="00D760C4" w:rsidRDefault="00D760C4" w:rsidP="00F2590C">
      <w:pPr>
        <w:suppressAutoHyphens/>
        <w:rPr>
          <w:rFonts w:cs="Arial"/>
        </w:rPr>
      </w:pPr>
    </w:p>
    <w:p w14:paraId="3028D9CB" w14:textId="24CDB0A1" w:rsidR="00F2590C" w:rsidRPr="00A94EB6" w:rsidRDefault="00036B2B" w:rsidP="003200AF">
      <w:pPr>
        <w:suppressAutoHyphens/>
        <w:rPr>
          <w:rFonts w:cs="Arial"/>
        </w:rPr>
      </w:pPr>
      <w:r w:rsidRPr="00036B2B">
        <w:rPr>
          <w:rFonts w:cs="Arial"/>
          <w:vanish/>
        </w:rPr>
        <w:t>&lt;</w:t>
      </w:r>
      <w:proofErr w:type="spellStart"/>
      <w:r w:rsidRPr="00036B2B">
        <w:rPr>
          <w:rFonts w:cs="Arial"/>
          <w:vanish/>
        </w:rPr>
        <w:t>import_verf_doku</w:t>
      </w:r>
      <w:proofErr w:type="spellEnd"/>
      <w:r w:rsidRPr="00036B2B">
        <w:rPr>
          <w:rFonts w:cs="Arial"/>
          <w:vanish/>
        </w:rPr>
        <w:t xml:space="preserve"> Belegeingang_z2_s$4.3_listbullet&gt;&lt;/</w:t>
      </w:r>
      <w:proofErr w:type="spellStart"/>
      <w:r w:rsidRPr="00036B2B">
        <w:rPr>
          <w:rFonts w:cs="Arial"/>
          <w:vanish/>
        </w:rPr>
        <w:t>import_verf_doku</w:t>
      </w:r>
      <w:proofErr w:type="spellEnd"/>
      <w:r w:rsidRPr="00036B2B">
        <w:rPr>
          <w:rFonts w:cs="Arial"/>
          <w:vanish/>
        </w:rPr>
        <w:t>&gt;</w:t>
      </w:r>
    </w:p>
    <w:p w14:paraId="7D706850" w14:textId="77777777" w:rsidR="00D760C4" w:rsidRPr="00CF6C17" w:rsidRDefault="00D760C4" w:rsidP="00A9714E">
      <w:pPr>
        <w:rPr>
          <w:rFonts w:cs="Arial"/>
        </w:rPr>
      </w:pPr>
    </w:p>
    <w:p w14:paraId="39EAFD13" w14:textId="2619A177" w:rsidR="00D760C4" w:rsidRPr="00BD18C4" w:rsidRDefault="00D760C4" w:rsidP="005939D4">
      <w:pPr>
        <w:pStyle w:val="Listenabsatz"/>
        <w:numPr>
          <w:ilvl w:val="0"/>
          <w:numId w:val="35"/>
        </w:numPr>
        <w:ind w:left="567" w:hanging="567"/>
        <w:rPr>
          <w:rFonts w:cs="Arial"/>
        </w:rPr>
      </w:pPr>
      <w:r w:rsidRPr="00BD18C4">
        <w:rPr>
          <w:rFonts w:cs="Arial"/>
        </w:rPr>
        <w:t>Wenn für Geschäftsvorfälle keine bildhaften Urschriften empfangen oder abgesandt, sondern elektronische Meldungen ausgestellt wurden (z.B. EDI), dann erfüllen diese Meldungen mit ihrem vollständigen Dateninhalt die Belegfunktion und müssen mit ihrem vollständigen Inhalt gespeichert und aufbewahrt werden. Folgende solcher Daten mit Belegfunktion gehen über Schnittstellen auf dafür genau spezifizierten Wegen in das Unternehmen ein und werden an folgenden Ablageorten von den dafür vorgesehenen Mitarbeitern gespeichert und auf ihre Vollständigkeit und Echtheit geprüft:</w:t>
      </w:r>
    </w:p>
    <w:p w14:paraId="14423781" w14:textId="4F8E6492" w:rsidR="00A94EB6" w:rsidRDefault="00A94EB6" w:rsidP="00A9714E">
      <w:pPr>
        <w:rPr>
          <w:rFonts w:cs="Arial"/>
        </w:rPr>
      </w:pPr>
    </w:p>
    <w:p w14:paraId="24B51F84" w14:textId="01FDE839" w:rsidR="00A94EB6" w:rsidRPr="00A94EB6" w:rsidRDefault="00A94EB6" w:rsidP="003200AF">
      <w:pPr>
        <w:rPr>
          <w:rFonts w:cs="Arial"/>
        </w:rPr>
      </w:pPr>
      <w:r w:rsidRPr="00A94EB6">
        <w:rPr>
          <w:rFonts w:cs="Arial"/>
          <w:vanish/>
        </w:rPr>
        <w:t>&lt;</w:t>
      </w:r>
      <w:proofErr w:type="spellStart"/>
      <w:r w:rsidRPr="00A94EB6">
        <w:rPr>
          <w:rFonts w:cs="Arial"/>
          <w:vanish/>
        </w:rPr>
        <w:t>import_verf_doku</w:t>
      </w:r>
      <w:proofErr w:type="spellEnd"/>
      <w:r w:rsidRPr="00A94EB6">
        <w:rPr>
          <w:rFonts w:cs="Arial"/>
          <w:vanish/>
        </w:rPr>
        <w:t xml:space="preserve"> Belegeingang_z4_s$4.3_listbullet&gt;&lt;/</w:t>
      </w:r>
      <w:proofErr w:type="spellStart"/>
      <w:r w:rsidRPr="00A94EB6">
        <w:rPr>
          <w:rFonts w:cs="Arial"/>
          <w:vanish/>
        </w:rPr>
        <w:t>import_verf_doku</w:t>
      </w:r>
      <w:proofErr w:type="spellEnd"/>
      <w:r w:rsidRPr="00A94EB6">
        <w:rPr>
          <w:rFonts w:cs="Arial"/>
          <w:vanish/>
        </w:rPr>
        <w:t>&gt;</w:t>
      </w:r>
    </w:p>
    <w:p w14:paraId="06FB9D78" w14:textId="77777777" w:rsidR="00D760C4" w:rsidRPr="00CF6C17" w:rsidRDefault="00D760C4" w:rsidP="00A9714E">
      <w:pPr>
        <w:rPr>
          <w:rFonts w:cs="Arial"/>
        </w:rPr>
      </w:pPr>
    </w:p>
    <w:p w14:paraId="7DD4B6B8" w14:textId="77777777" w:rsidR="00D760C4" w:rsidRPr="00CF6C17" w:rsidRDefault="00D760C4" w:rsidP="00495077">
      <w:pPr>
        <w:pStyle w:val="berschrift3"/>
        <w:numPr>
          <w:ilvl w:val="2"/>
          <w:numId w:val="11"/>
        </w:numPr>
        <w:ind w:left="851" w:hanging="851"/>
      </w:pPr>
      <w:r w:rsidRPr="00CF6C17">
        <w:t>Identifikation der Belege (Unterlagen mit Belegfunktion) mit Prüfung auf Echtheit</w:t>
      </w:r>
    </w:p>
    <w:p w14:paraId="64729E89" w14:textId="77777777" w:rsidR="00D760C4" w:rsidRPr="00CF6C17" w:rsidRDefault="00D760C4" w:rsidP="00A9714E">
      <w:pPr>
        <w:spacing w:before="240"/>
        <w:rPr>
          <w:rFonts w:cs="Arial"/>
        </w:rPr>
      </w:pPr>
    </w:p>
    <w:p w14:paraId="1C38EAFA" w14:textId="1A36C939" w:rsidR="00D760C4" w:rsidRPr="007557E6" w:rsidRDefault="00D760C4" w:rsidP="005939D4">
      <w:pPr>
        <w:pStyle w:val="Listenabsatz"/>
        <w:numPr>
          <w:ilvl w:val="0"/>
          <w:numId w:val="36"/>
        </w:numPr>
        <w:ind w:left="567" w:hanging="567"/>
        <w:rPr>
          <w:rFonts w:cs="Arial"/>
        </w:rPr>
      </w:pPr>
      <w:r w:rsidRPr="007557E6">
        <w:rPr>
          <w:rFonts w:cs="Arial"/>
        </w:rPr>
        <w:t>Bei der Identifikation von digitalen Belegen erfolgt eine Prüfung auf Echtheit und Unversehrtheit. Liegen Zweifel vor (z.B. Spam, fehlende oder abweichende Form; fehlende Seiten/Daten, z.B. erkennbar an durchbrochener fortlaufender Nummerierung), wird das Verfahren bzgl. der betroffenen Unterlagen beendet und von einer weiteren Bearbeitung vorläufig abgesehen. Es erfolgt eine Rücksprache mit der zuständigen Führungskraft und ggf. dem Absender des Dokuments.</w:t>
      </w:r>
    </w:p>
    <w:p w14:paraId="4E9B404D" w14:textId="77777777" w:rsidR="00D760C4" w:rsidRPr="00CF6C17" w:rsidRDefault="00D760C4" w:rsidP="00A9714E">
      <w:pPr>
        <w:rPr>
          <w:rFonts w:cs="Arial"/>
        </w:rPr>
      </w:pPr>
    </w:p>
    <w:p w14:paraId="34FEAEC1" w14:textId="3A358E23" w:rsidR="00D760C4" w:rsidRPr="007557E6" w:rsidRDefault="00D760C4" w:rsidP="005939D4">
      <w:pPr>
        <w:pStyle w:val="Listenabsatz"/>
        <w:numPr>
          <w:ilvl w:val="0"/>
          <w:numId w:val="36"/>
        </w:numPr>
        <w:ind w:left="567" w:hanging="567"/>
        <w:rPr>
          <w:rFonts w:cs="Arial"/>
        </w:rPr>
      </w:pPr>
      <w:r w:rsidRPr="007557E6">
        <w:rPr>
          <w:rFonts w:cs="Arial"/>
        </w:rPr>
        <w:t>Hat der zuständige Mitarbeiter Zweifel am Belegcharakter eines Dokuments, so holt er bei der zuständigen Führungskraft eine entsprechende Auskunft ein.</w:t>
      </w:r>
    </w:p>
    <w:p w14:paraId="2982E15B" w14:textId="77777777" w:rsidR="00D760C4" w:rsidRPr="00CF6C17" w:rsidRDefault="00D760C4" w:rsidP="00A9714E">
      <w:pPr>
        <w:rPr>
          <w:rFonts w:cs="Arial"/>
        </w:rPr>
      </w:pPr>
    </w:p>
    <w:p w14:paraId="1D0C1F3A" w14:textId="3CF3C4F7" w:rsidR="00D760C4" w:rsidRPr="007557E6" w:rsidRDefault="00D760C4" w:rsidP="005939D4">
      <w:pPr>
        <w:pStyle w:val="Listenabsatz"/>
        <w:numPr>
          <w:ilvl w:val="0"/>
          <w:numId w:val="36"/>
        </w:numPr>
        <w:ind w:left="567" w:hanging="567"/>
        <w:rPr>
          <w:rFonts w:cs="Arial"/>
        </w:rPr>
      </w:pPr>
      <w:r w:rsidRPr="007557E6">
        <w:rPr>
          <w:rFonts w:cs="Arial"/>
        </w:rPr>
        <w:t>Bei eingehenden Rechnungen (insb. auch elektronischen Rechnungen) erfolgt explizit eine Prüfung im Hinblick auf die Vollständigkeit und Richtigkeit (insb. Pflichtangaben des § 14 Abs. 4 UStG) und im Hinblick auf die korrekte Übermittlung bei elektronischen Rechnungen (Gewährleistung der Echtheit der Herkunft, der Unversehrtheit des Inhalts sowie der Lesbarkeit). Es wird beachtet, dass die Annahme von elektronischen Rechnungen und deren Bezahlung als konkludente Akzeptanz auch der zukünftigen Annahme von elektronischen Rechnungen von diesem Aussteller gewertet werden kann</w:t>
      </w:r>
      <w:r w:rsidR="006E671D" w:rsidRPr="007557E6">
        <w:rPr>
          <w:rFonts w:cs="Arial"/>
        </w:rPr>
        <w:t xml:space="preserve">. </w:t>
      </w:r>
      <w:r w:rsidR="00120E7B" w:rsidRPr="007557E6">
        <w:rPr>
          <w:rFonts w:cs="Arial"/>
          <w:vanish/>
        </w:rPr>
        <w:t>&lt;</w:t>
      </w:r>
      <w:proofErr w:type="spellStart"/>
      <w:r w:rsidR="00120E7B" w:rsidRPr="007557E6">
        <w:rPr>
          <w:rFonts w:cs="Arial"/>
          <w:vanish/>
        </w:rPr>
        <w:t>import_verf_doku</w:t>
      </w:r>
      <w:proofErr w:type="spellEnd"/>
      <w:r w:rsidR="00120E7B" w:rsidRPr="007557E6">
        <w:rPr>
          <w:rFonts w:cs="Arial"/>
          <w:vanish/>
        </w:rPr>
        <w:t xml:space="preserve"> Belegeingang_z6_s$4.3_pattern:Deshalb ist hierfür folgender Prozess vorgesehen, um zukünftig nur elektronische Rechnungen von den gewünschten Ausstellern bzw. Absendern zu erhalten: !*#Belegeingang_z6_s$4.3#*!.&gt;&lt;/import_verf_doku&gt;</w:t>
      </w:r>
    </w:p>
    <w:p w14:paraId="7516AC43" w14:textId="77777777" w:rsidR="00D760C4" w:rsidRPr="00CF6C17" w:rsidRDefault="00D760C4" w:rsidP="00A9714E">
      <w:pPr>
        <w:rPr>
          <w:rFonts w:cs="Arial"/>
        </w:rPr>
      </w:pPr>
    </w:p>
    <w:p w14:paraId="01DB8F63" w14:textId="0DDCBAB8" w:rsidR="00D760C4" w:rsidRPr="007557E6" w:rsidRDefault="00D760C4" w:rsidP="005939D4">
      <w:pPr>
        <w:pStyle w:val="Listenabsatz"/>
        <w:numPr>
          <w:ilvl w:val="0"/>
          <w:numId w:val="36"/>
        </w:numPr>
        <w:ind w:left="567" w:hanging="567"/>
        <w:rPr>
          <w:rFonts w:cs="Arial"/>
        </w:rPr>
      </w:pPr>
      <w:r w:rsidRPr="007557E6">
        <w:rPr>
          <w:rFonts w:cs="Arial"/>
        </w:rPr>
        <w:t xml:space="preserve">Es ist zu beachten, dass empfangene Handels- oder Geschäftsbriefe erst mit der Buchung und unter Berücksichtigung aller dafür notwendigen Angaben auch die Funktion eines Buchungsbelegs erhalten (vgl. auch </w:t>
      </w:r>
      <w:proofErr w:type="spellStart"/>
      <w:r w:rsidRPr="007557E6">
        <w:rPr>
          <w:rFonts w:cs="Arial"/>
        </w:rPr>
        <w:t>GoBD</w:t>
      </w:r>
      <w:proofErr w:type="spellEnd"/>
      <w:r w:rsidRPr="007557E6">
        <w:rPr>
          <w:rFonts w:cs="Arial"/>
        </w:rPr>
        <w:t xml:space="preserve">, </w:t>
      </w:r>
      <w:proofErr w:type="spellStart"/>
      <w:r w:rsidRPr="007557E6">
        <w:rPr>
          <w:rFonts w:cs="Arial"/>
        </w:rPr>
        <w:t>Rz</w:t>
      </w:r>
      <w:proofErr w:type="spellEnd"/>
      <w:r w:rsidRPr="007557E6">
        <w:rPr>
          <w:rFonts w:cs="Arial"/>
        </w:rPr>
        <w:t>. 63). Dennoch ist bei ihnen im Hinblick auf die Identifikation und die weitere Bearbeitung wie angegeben zu verfahren.</w:t>
      </w:r>
    </w:p>
    <w:p w14:paraId="5F1884FB" w14:textId="77777777" w:rsidR="00D760C4" w:rsidRPr="00CF6C17" w:rsidRDefault="00D760C4" w:rsidP="00A9714E">
      <w:pPr>
        <w:rPr>
          <w:rFonts w:cs="Arial"/>
        </w:rPr>
      </w:pPr>
    </w:p>
    <w:p w14:paraId="4AB27DFB" w14:textId="3D43F0F2" w:rsidR="00D760C4" w:rsidRPr="007557E6" w:rsidRDefault="00D760C4" w:rsidP="005939D4">
      <w:pPr>
        <w:pStyle w:val="Listenabsatz"/>
        <w:numPr>
          <w:ilvl w:val="0"/>
          <w:numId w:val="36"/>
        </w:numPr>
        <w:ind w:left="567" w:hanging="567"/>
        <w:rPr>
          <w:rFonts w:cs="Arial"/>
        </w:rPr>
      </w:pPr>
      <w:r w:rsidRPr="007557E6">
        <w:rPr>
          <w:rFonts w:cs="Arial"/>
        </w:rPr>
        <w:t xml:space="preserve">Sofern im Unternehmen an originär digitalen Dokumenten in weiteren Arbeitsschritten Informationen/Notizen angebracht werden, die ebenfalls Belegcharakter haben, so werden diese Dokumente als weitere Version des ursprünglichen Originalbelegs aufbewahrt (vgl. auch </w:t>
      </w:r>
      <w:proofErr w:type="spellStart"/>
      <w:r w:rsidRPr="007557E6">
        <w:rPr>
          <w:rFonts w:cs="Arial"/>
        </w:rPr>
        <w:t>GoBD</w:t>
      </w:r>
      <w:proofErr w:type="spellEnd"/>
      <w:r w:rsidRPr="007557E6">
        <w:rPr>
          <w:rFonts w:cs="Arial"/>
        </w:rPr>
        <w:t xml:space="preserve">, </w:t>
      </w:r>
      <w:proofErr w:type="spellStart"/>
      <w:r w:rsidRPr="007557E6">
        <w:rPr>
          <w:rFonts w:cs="Arial"/>
        </w:rPr>
        <w:t>Rz</w:t>
      </w:r>
      <w:proofErr w:type="spellEnd"/>
      <w:r w:rsidRPr="007557E6">
        <w:rPr>
          <w:rFonts w:cs="Arial"/>
        </w:rPr>
        <w:t>. 139).</w:t>
      </w:r>
    </w:p>
    <w:p w14:paraId="3C97ED23" w14:textId="77777777" w:rsidR="00D760C4" w:rsidRPr="00A9714E" w:rsidRDefault="00D760C4" w:rsidP="007557E6">
      <w:pPr>
        <w:rPr>
          <w:rFonts w:cs="Arial"/>
        </w:rPr>
      </w:pPr>
    </w:p>
    <w:p w14:paraId="2B712139" w14:textId="77777777" w:rsidR="00D760C4" w:rsidRPr="00CF6C17" w:rsidRDefault="00D760C4" w:rsidP="00495077">
      <w:pPr>
        <w:pStyle w:val="berschrift3"/>
        <w:numPr>
          <w:ilvl w:val="2"/>
          <w:numId w:val="11"/>
        </w:numPr>
        <w:ind w:left="851" w:hanging="851"/>
      </w:pPr>
      <w:bookmarkStart w:id="85" w:name="_Toc427605160"/>
      <w:r w:rsidRPr="00CF6C17">
        <w:t>Erstellung von Ausgangs- und Eigenbelegen</w:t>
      </w:r>
      <w:bookmarkEnd w:id="85"/>
    </w:p>
    <w:p w14:paraId="2E144274" w14:textId="77777777" w:rsidR="00D760C4" w:rsidRPr="007557E6" w:rsidRDefault="00D760C4" w:rsidP="00A9714E">
      <w:pPr>
        <w:spacing w:before="240"/>
        <w:rPr>
          <w:rFonts w:cs="Arial"/>
        </w:rPr>
      </w:pPr>
    </w:p>
    <w:p w14:paraId="5A461F33" w14:textId="2F19963D" w:rsidR="00D760C4" w:rsidRPr="007557E6" w:rsidRDefault="00D760C4" w:rsidP="005939D4">
      <w:pPr>
        <w:pStyle w:val="Listenabsatz"/>
        <w:numPr>
          <w:ilvl w:val="0"/>
          <w:numId w:val="37"/>
        </w:numPr>
        <w:ind w:left="567" w:hanging="567"/>
        <w:rPr>
          <w:rFonts w:cs="Arial"/>
        </w:rPr>
      </w:pPr>
      <w:r w:rsidRPr="007557E6">
        <w:rPr>
          <w:rFonts w:cs="Arial"/>
        </w:rPr>
        <w:t xml:space="preserve">Jeder Geschäftsvorfall ist urschriftlich bzw. als Kopie der Urschrift zu belegen. Ist kein Fremdbeleg vorhanden, muss ein Eigenbeleg erstellt werden (vgl. auch </w:t>
      </w:r>
      <w:proofErr w:type="spellStart"/>
      <w:r w:rsidRPr="007557E6">
        <w:rPr>
          <w:rFonts w:cs="Arial"/>
        </w:rPr>
        <w:t>GoBD</w:t>
      </w:r>
      <w:proofErr w:type="spellEnd"/>
      <w:r w:rsidRPr="007557E6">
        <w:rPr>
          <w:rFonts w:cs="Arial"/>
        </w:rPr>
        <w:t xml:space="preserve">, </w:t>
      </w:r>
      <w:proofErr w:type="spellStart"/>
      <w:r w:rsidRPr="007557E6">
        <w:rPr>
          <w:rFonts w:cs="Arial"/>
        </w:rPr>
        <w:t>Rz</w:t>
      </w:r>
      <w:proofErr w:type="spellEnd"/>
      <w:r w:rsidRPr="007557E6">
        <w:rPr>
          <w:rFonts w:cs="Arial"/>
        </w:rPr>
        <w:t>. 61).</w:t>
      </w:r>
    </w:p>
    <w:p w14:paraId="4F27D72B" w14:textId="77777777" w:rsidR="00D760C4" w:rsidRPr="007557E6" w:rsidRDefault="00D760C4" w:rsidP="00A9714E">
      <w:pPr>
        <w:rPr>
          <w:rFonts w:cs="Arial"/>
        </w:rPr>
      </w:pPr>
    </w:p>
    <w:p w14:paraId="46767F30" w14:textId="66B45027" w:rsidR="00D760C4" w:rsidRPr="007557E6" w:rsidRDefault="00D760C4" w:rsidP="005939D4">
      <w:pPr>
        <w:pStyle w:val="Listenabsatz"/>
        <w:numPr>
          <w:ilvl w:val="0"/>
          <w:numId w:val="37"/>
        </w:numPr>
        <w:ind w:left="567" w:hanging="567"/>
        <w:rPr>
          <w:rFonts w:cs="Arial"/>
        </w:rPr>
      </w:pPr>
      <w:r w:rsidRPr="007557E6">
        <w:rPr>
          <w:rFonts w:cs="Arial"/>
        </w:rPr>
        <w:t>Bei Eigenbelegen ist mit erhöhten Anforderungen an die Belegangaben und deren Überprüfbarkeit zu rechnen. Gegebenenfalls müssen zusätzliche Unterlagen den Eigenbeleg ergänzen, um den Geschäftsvorfall nachvollziehbar und insbesondere glaubhaft zu machen. Dies ist insbesondere bei der Jahresabschlusserstellung der Fall, z.B. für die Bildung von Rückstellungen, Abschreibungen, Umbuchungen etc. Hier müssen z.B. die Berechnung und der Anlass für die Buchung erkennbar sein.</w:t>
      </w:r>
    </w:p>
    <w:p w14:paraId="4AFA23DC" w14:textId="77777777" w:rsidR="00D760C4" w:rsidRPr="007557E6" w:rsidRDefault="00D760C4" w:rsidP="00A9714E">
      <w:pPr>
        <w:rPr>
          <w:rFonts w:cs="Arial"/>
        </w:rPr>
      </w:pPr>
    </w:p>
    <w:p w14:paraId="793E9D70" w14:textId="3E9A25E6" w:rsidR="00D760C4" w:rsidRPr="007557E6" w:rsidRDefault="00D760C4" w:rsidP="005939D4">
      <w:pPr>
        <w:pStyle w:val="Listenabsatz"/>
        <w:numPr>
          <w:ilvl w:val="0"/>
          <w:numId w:val="37"/>
        </w:numPr>
        <w:ind w:left="567" w:hanging="567"/>
        <w:rPr>
          <w:rFonts w:cs="Arial"/>
        </w:rPr>
      </w:pPr>
      <w:r w:rsidRPr="007557E6">
        <w:rPr>
          <w:rFonts w:cs="Arial"/>
        </w:rPr>
        <w:t xml:space="preserve">Inhalt und Umfang der in den Belegen enthaltenen Informationen sind insbesondere von der </w:t>
      </w:r>
      <w:proofErr w:type="spellStart"/>
      <w:r w:rsidRPr="007557E6">
        <w:rPr>
          <w:rFonts w:cs="Arial"/>
        </w:rPr>
        <w:t>Belegart</w:t>
      </w:r>
      <w:proofErr w:type="spellEnd"/>
      <w:r w:rsidRPr="007557E6">
        <w:rPr>
          <w:rFonts w:cs="Arial"/>
        </w:rPr>
        <w:t xml:space="preserve"> (z.B. Aufträge, Auftragsbestätigungen, Bescheide über Steuern oder Gebühren, betriebliche Kontoauszüge, Gutschriften, Lieferscheine, Lohn- und Gehaltsabrechnungen, Barquittungen, Rechnungen, Verträge, Zahlungsbelege) und der eingesetzten Verfahren abhängig.</w:t>
      </w:r>
    </w:p>
    <w:p w14:paraId="722ACED1" w14:textId="77777777" w:rsidR="00D760C4" w:rsidRPr="007557E6" w:rsidRDefault="00D760C4" w:rsidP="00A9714E">
      <w:pPr>
        <w:rPr>
          <w:rFonts w:cs="Arial"/>
        </w:rPr>
      </w:pPr>
    </w:p>
    <w:p w14:paraId="6F4D0EF3" w14:textId="7DE07944" w:rsidR="00D760C4" w:rsidRPr="007557E6" w:rsidRDefault="00D760C4" w:rsidP="005939D4">
      <w:pPr>
        <w:pStyle w:val="Listenabsatz"/>
        <w:numPr>
          <w:ilvl w:val="0"/>
          <w:numId w:val="37"/>
        </w:numPr>
        <w:ind w:left="567" w:hanging="567"/>
        <w:rPr>
          <w:rFonts w:cs="Arial"/>
        </w:rPr>
      </w:pPr>
      <w:r w:rsidRPr="007557E6">
        <w:rPr>
          <w:rFonts w:cs="Arial"/>
        </w:rPr>
        <w:t xml:space="preserve">Sofern Ausgangs- oder Eigenbelege erstellt werden, sollen diese die folgenden Angaben bzw. Informationen enthalten (vgl. auch </w:t>
      </w:r>
      <w:proofErr w:type="spellStart"/>
      <w:r w:rsidRPr="007557E6">
        <w:rPr>
          <w:rFonts w:cs="Arial"/>
        </w:rPr>
        <w:t>GoBD</w:t>
      </w:r>
      <w:proofErr w:type="spellEnd"/>
      <w:r w:rsidRPr="007557E6">
        <w:rPr>
          <w:rFonts w:cs="Arial"/>
        </w:rPr>
        <w:t xml:space="preserve">, </w:t>
      </w:r>
      <w:proofErr w:type="spellStart"/>
      <w:r w:rsidRPr="007557E6">
        <w:rPr>
          <w:rFonts w:cs="Arial"/>
        </w:rPr>
        <w:t>Rz</w:t>
      </w:r>
      <w:proofErr w:type="spellEnd"/>
      <w:r w:rsidRPr="007557E6">
        <w:rPr>
          <w:rFonts w:cs="Arial"/>
        </w:rPr>
        <w:t>. 77):</w:t>
      </w:r>
    </w:p>
    <w:p w14:paraId="3C89B2A9" w14:textId="77777777" w:rsidR="00E12809" w:rsidRPr="007557E6" w:rsidRDefault="00E12809" w:rsidP="00A9714E">
      <w:pPr>
        <w:rPr>
          <w:rFonts w:cs="Arial"/>
        </w:rPr>
      </w:pPr>
    </w:p>
    <w:p w14:paraId="7A43772F" w14:textId="77777777" w:rsidR="00D760C4" w:rsidRPr="007557E6" w:rsidRDefault="00D760C4" w:rsidP="001E670A">
      <w:pPr>
        <w:numPr>
          <w:ilvl w:val="0"/>
          <w:numId w:val="8"/>
        </w:numPr>
        <w:tabs>
          <w:tab w:val="clear" w:pos="0"/>
          <w:tab w:val="num" w:pos="851"/>
        </w:tabs>
        <w:suppressAutoHyphens/>
        <w:ind w:left="851" w:hanging="284"/>
        <w:rPr>
          <w:rFonts w:cs="Arial"/>
        </w:rPr>
      </w:pPr>
      <w:r w:rsidRPr="007557E6">
        <w:rPr>
          <w:rFonts w:cs="Arial"/>
        </w:rPr>
        <w:t>Eindeutige Belegnummer (z.B. Index, Paginiernummer, Dokumenten-ID, fortlaufende Rech</w:t>
      </w:r>
      <w:r w:rsidRPr="007557E6">
        <w:rPr>
          <w:rFonts w:cs="Arial"/>
        </w:rPr>
        <w:softHyphen/>
        <w:t>nungsausgangsnummer)</w:t>
      </w:r>
    </w:p>
    <w:p w14:paraId="09405078" w14:textId="77777777" w:rsidR="00D760C4" w:rsidRPr="007557E6" w:rsidRDefault="00D760C4" w:rsidP="001E670A">
      <w:pPr>
        <w:numPr>
          <w:ilvl w:val="0"/>
          <w:numId w:val="8"/>
        </w:numPr>
        <w:tabs>
          <w:tab w:val="clear" w:pos="0"/>
          <w:tab w:val="num" w:pos="851"/>
        </w:tabs>
        <w:suppressAutoHyphens/>
        <w:ind w:left="851" w:hanging="284"/>
        <w:rPr>
          <w:rFonts w:cs="Arial"/>
        </w:rPr>
      </w:pPr>
      <w:r w:rsidRPr="007557E6">
        <w:rPr>
          <w:rFonts w:cs="Arial"/>
        </w:rPr>
        <w:t>Belegaussteller und -empfänger (Soweit dies zu den branchenüblichen Mindestaufzeich</w:t>
      </w:r>
      <w:r w:rsidRPr="007557E6">
        <w:rPr>
          <w:rFonts w:cs="Arial"/>
        </w:rPr>
        <w:softHyphen/>
        <w:t>nungspflichten gehört und keine Aufzeichnungserleichterungen bestehen (z.B. § 33 UStDV)</w:t>
      </w:r>
    </w:p>
    <w:p w14:paraId="035BD1F5" w14:textId="77777777" w:rsidR="00D760C4" w:rsidRPr="007557E6" w:rsidRDefault="00D760C4" w:rsidP="001E670A">
      <w:pPr>
        <w:numPr>
          <w:ilvl w:val="0"/>
          <w:numId w:val="8"/>
        </w:numPr>
        <w:tabs>
          <w:tab w:val="clear" w:pos="0"/>
          <w:tab w:val="num" w:pos="851"/>
        </w:tabs>
        <w:suppressAutoHyphens/>
        <w:ind w:left="851" w:hanging="284"/>
        <w:rPr>
          <w:rFonts w:cs="Arial"/>
        </w:rPr>
      </w:pPr>
      <w:r w:rsidRPr="007557E6">
        <w:rPr>
          <w:rFonts w:cs="Arial"/>
        </w:rPr>
        <w:t>Betrag bzw. Mengen- oder Wertangaben, aus denen sich der zu buchende Betrag ergibt</w:t>
      </w:r>
    </w:p>
    <w:p w14:paraId="7492469E" w14:textId="77777777" w:rsidR="00D760C4" w:rsidRPr="007557E6" w:rsidRDefault="00D760C4" w:rsidP="001E670A">
      <w:pPr>
        <w:numPr>
          <w:ilvl w:val="0"/>
          <w:numId w:val="8"/>
        </w:numPr>
        <w:tabs>
          <w:tab w:val="clear" w:pos="0"/>
          <w:tab w:val="num" w:pos="851"/>
        </w:tabs>
        <w:suppressAutoHyphens/>
        <w:ind w:left="851" w:hanging="284"/>
        <w:rPr>
          <w:rFonts w:cs="Arial"/>
        </w:rPr>
      </w:pPr>
      <w:r w:rsidRPr="007557E6">
        <w:rPr>
          <w:rFonts w:cs="Arial"/>
        </w:rPr>
        <w:t>Währungsangabe und Wechselkurs bei Fremdwährung</w:t>
      </w:r>
    </w:p>
    <w:p w14:paraId="2AAC1875" w14:textId="77777777" w:rsidR="00D760C4" w:rsidRPr="007557E6" w:rsidRDefault="00D760C4" w:rsidP="001E670A">
      <w:pPr>
        <w:numPr>
          <w:ilvl w:val="0"/>
          <w:numId w:val="8"/>
        </w:numPr>
        <w:tabs>
          <w:tab w:val="clear" w:pos="0"/>
          <w:tab w:val="num" w:pos="851"/>
        </w:tabs>
        <w:suppressAutoHyphens/>
        <w:ind w:left="851" w:hanging="284"/>
        <w:rPr>
          <w:rFonts w:cs="Arial"/>
        </w:rPr>
      </w:pPr>
      <w:r w:rsidRPr="007557E6">
        <w:rPr>
          <w:rFonts w:cs="Arial"/>
        </w:rPr>
        <w:t>Hinreichende Erläuterung des Geschäftsvorfalls (insb. textlich oder tabellarisch)</w:t>
      </w:r>
    </w:p>
    <w:p w14:paraId="2732FA20" w14:textId="77777777" w:rsidR="00D760C4" w:rsidRPr="007557E6" w:rsidRDefault="00D760C4" w:rsidP="001E670A">
      <w:pPr>
        <w:numPr>
          <w:ilvl w:val="0"/>
          <w:numId w:val="8"/>
        </w:numPr>
        <w:tabs>
          <w:tab w:val="clear" w:pos="0"/>
          <w:tab w:val="num" w:pos="851"/>
        </w:tabs>
        <w:suppressAutoHyphens/>
        <w:ind w:left="851" w:hanging="284"/>
        <w:rPr>
          <w:rFonts w:cs="Arial"/>
        </w:rPr>
      </w:pPr>
      <w:r w:rsidRPr="007557E6">
        <w:rPr>
          <w:rFonts w:cs="Arial"/>
        </w:rPr>
        <w:t>Belegdatum</w:t>
      </w:r>
    </w:p>
    <w:p w14:paraId="7CC956FB" w14:textId="571C9D70" w:rsidR="00D760C4" w:rsidRPr="007557E6" w:rsidRDefault="00D760C4" w:rsidP="001E670A">
      <w:pPr>
        <w:numPr>
          <w:ilvl w:val="0"/>
          <w:numId w:val="8"/>
        </w:numPr>
        <w:tabs>
          <w:tab w:val="clear" w:pos="0"/>
          <w:tab w:val="num" w:pos="851"/>
        </w:tabs>
        <w:suppressAutoHyphens/>
        <w:ind w:left="851" w:hanging="284"/>
        <w:rPr>
          <w:rFonts w:cs="Arial"/>
        </w:rPr>
      </w:pPr>
      <w:r w:rsidRPr="007557E6">
        <w:rPr>
          <w:rFonts w:cs="Arial"/>
        </w:rPr>
        <w:t>Verantwortlicher Aussteller, soweit vorhanden</w:t>
      </w:r>
    </w:p>
    <w:p w14:paraId="3F3F2BBA" w14:textId="77777777" w:rsidR="003C243B" w:rsidRPr="007557E6" w:rsidRDefault="003C243B" w:rsidP="00A9714E">
      <w:pPr>
        <w:rPr>
          <w:rFonts w:cs="Arial"/>
        </w:rPr>
      </w:pPr>
    </w:p>
    <w:p w14:paraId="457C7806" w14:textId="0723670B" w:rsidR="00D760C4" w:rsidRPr="007557E6" w:rsidRDefault="00D760C4" w:rsidP="005939D4">
      <w:pPr>
        <w:pStyle w:val="Listenabsatz"/>
        <w:numPr>
          <w:ilvl w:val="0"/>
          <w:numId w:val="37"/>
        </w:numPr>
        <w:ind w:left="567" w:hanging="567"/>
        <w:rPr>
          <w:rFonts w:cs="Arial"/>
        </w:rPr>
      </w:pPr>
      <w:commentRangeStart w:id="86"/>
      <w:r w:rsidRPr="007557E6">
        <w:rPr>
          <w:rFonts w:cs="Arial"/>
        </w:rPr>
        <w:t>B</w:t>
      </w:r>
      <w:commentRangeEnd w:id="86"/>
      <w:r w:rsidR="00175A43" w:rsidRPr="007557E6">
        <w:rPr>
          <w:rStyle w:val="Kommentarzeichen"/>
          <w:sz w:val="20"/>
        </w:rPr>
        <w:commentReference w:id="86"/>
      </w:r>
      <w:r w:rsidRPr="007557E6">
        <w:rPr>
          <w:rFonts w:cs="Arial"/>
        </w:rPr>
        <w:t>ei Eigenbelegen in digitaler Form sollen darüber hinaus folgende Angaben hinzukommen:</w:t>
      </w:r>
    </w:p>
    <w:p w14:paraId="53155672" w14:textId="40DC40A9" w:rsidR="00D760C4" w:rsidRPr="007557E6" w:rsidRDefault="00D760C4" w:rsidP="00A9714E">
      <w:pPr>
        <w:rPr>
          <w:rFonts w:cs="Arial"/>
        </w:rPr>
      </w:pPr>
    </w:p>
    <w:p w14:paraId="5CA95ED9" w14:textId="376186A4" w:rsidR="003C243B" w:rsidRPr="007557E6" w:rsidRDefault="003C243B" w:rsidP="003200AF">
      <w:pPr>
        <w:suppressAutoHyphens/>
        <w:rPr>
          <w:rFonts w:cs="Arial"/>
        </w:rPr>
      </w:pPr>
      <w:r w:rsidRPr="007557E6">
        <w:rPr>
          <w:rFonts w:cs="Arial"/>
          <w:vanish/>
        </w:rPr>
        <w:t>&lt;</w:t>
      </w:r>
      <w:proofErr w:type="spellStart"/>
      <w:r w:rsidRPr="007557E6">
        <w:rPr>
          <w:rFonts w:cs="Arial"/>
          <w:vanish/>
        </w:rPr>
        <w:t>import_verf_doku</w:t>
      </w:r>
      <w:proofErr w:type="spellEnd"/>
      <w:r w:rsidRPr="007557E6">
        <w:rPr>
          <w:rFonts w:cs="Arial"/>
          <w:vanish/>
        </w:rPr>
        <w:t xml:space="preserve"> Belegeingang_z7_s$4.3_listbullet&gt;&lt;/</w:t>
      </w:r>
      <w:proofErr w:type="spellStart"/>
      <w:r w:rsidRPr="007557E6">
        <w:rPr>
          <w:rFonts w:cs="Arial"/>
          <w:vanish/>
        </w:rPr>
        <w:t>import_verf_doku</w:t>
      </w:r>
      <w:proofErr w:type="spellEnd"/>
      <w:r w:rsidRPr="007557E6">
        <w:rPr>
          <w:rFonts w:cs="Arial"/>
          <w:vanish/>
        </w:rPr>
        <w:t>&gt;</w:t>
      </w:r>
    </w:p>
    <w:p w14:paraId="237531FA" w14:textId="620B16D7" w:rsidR="003C243B" w:rsidRPr="007557E6" w:rsidRDefault="003C243B" w:rsidP="00A9714E">
      <w:pPr>
        <w:rPr>
          <w:rFonts w:cs="Arial"/>
        </w:rPr>
      </w:pPr>
    </w:p>
    <w:p w14:paraId="25384771" w14:textId="7CD74A12" w:rsidR="00D760C4" w:rsidRPr="007557E6" w:rsidRDefault="00D760C4" w:rsidP="005939D4">
      <w:pPr>
        <w:pStyle w:val="Listenabsatz"/>
        <w:numPr>
          <w:ilvl w:val="0"/>
          <w:numId w:val="37"/>
        </w:numPr>
        <w:ind w:left="567" w:hanging="567"/>
        <w:rPr>
          <w:rFonts w:cs="Arial"/>
        </w:rPr>
      </w:pPr>
      <w:r w:rsidRPr="007557E6">
        <w:rPr>
          <w:rFonts w:cs="Arial"/>
        </w:rPr>
        <w:t>Hat der zuständige Mitarbeiter Zweifel, ob ein Eigenbeleg zu erstellen ist, so holt er bei der zuständigen Führungskraft eine entsprechende Auskunft ein.</w:t>
      </w:r>
    </w:p>
    <w:p w14:paraId="7B198307" w14:textId="77777777" w:rsidR="00D760C4" w:rsidRPr="007557E6" w:rsidRDefault="00D760C4" w:rsidP="00A9714E">
      <w:pPr>
        <w:rPr>
          <w:rFonts w:cs="Arial"/>
        </w:rPr>
      </w:pPr>
    </w:p>
    <w:p w14:paraId="1CC4A09A" w14:textId="71201178" w:rsidR="00D760C4" w:rsidRPr="007557E6" w:rsidRDefault="00D760C4" w:rsidP="005939D4">
      <w:pPr>
        <w:pStyle w:val="Listenabsatz"/>
        <w:numPr>
          <w:ilvl w:val="0"/>
          <w:numId w:val="37"/>
        </w:numPr>
        <w:ind w:left="567" w:hanging="567"/>
        <w:rPr>
          <w:rFonts w:cs="Arial"/>
        </w:rPr>
      </w:pPr>
      <w:r w:rsidRPr="007557E6">
        <w:rPr>
          <w:rFonts w:cs="Arial"/>
        </w:rPr>
        <w:t xml:space="preserve">Es ist zu beachten, dass abgesandte Handels- oder Geschäftsbriefe erst mit dem Kontierungsvermerk und der Verbuchung auch die Funktion eines Buchungsbelegs erhalten (vgl. auch </w:t>
      </w:r>
      <w:proofErr w:type="spellStart"/>
      <w:r w:rsidRPr="007557E6">
        <w:rPr>
          <w:rFonts w:cs="Arial"/>
        </w:rPr>
        <w:t>GoBD</w:t>
      </w:r>
      <w:proofErr w:type="spellEnd"/>
      <w:r w:rsidRPr="007557E6">
        <w:rPr>
          <w:rFonts w:cs="Arial"/>
        </w:rPr>
        <w:t xml:space="preserve">, </w:t>
      </w:r>
      <w:proofErr w:type="spellStart"/>
      <w:r w:rsidRPr="007557E6">
        <w:rPr>
          <w:rFonts w:cs="Arial"/>
        </w:rPr>
        <w:t>Rz</w:t>
      </w:r>
      <w:proofErr w:type="spellEnd"/>
      <w:r w:rsidRPr="007557E6">
        <w:rPr>
          <w:rFonts w:cs="Arial"/>
        </w:rPr>
        <w:t>. 63). Dennoch ist bei ihnen im Hinblick auf die Identifikation und weitere Bearbeitung wie angegeben zu verfahren.</w:t>
      </w:r>
    </w:p>
    <w:p w14:paraId="3E51ED91" w14:textId="77777777" w:rsidR="00D760C4" w:rsidRPr="00A9714E" w:rsidRDefault="00D760C4" w:rsidP="007557E6">
      <w:pPr>
        <w:rPr>
          <w:rFonts w:cs="Arial"/>
        </w:rPr>
      </w:pPr>
    </w:p>
    <w:p w14:paraId="6813A14D" w14:textId="77777777" w:rsidR="00D760C4" w:rsidRPr="00CF6C17" w:rsidRDefault="00D760C4" w:rsidP="00495077">
      <w:pPr>
        <w:pStyle w:val="berschrift3"/>
        <w:numPr>
          <w:ilvl w:val="2"/>
          <w:numId w:val="11"/>
        </w:numPr>
        <w:ind w:left="851" w:hanging="851"/>
      </w:pPr>
      <w:bookmarkStart w:id="87" w:name="_Ablage_der_Belege"/>
      <w:bookmarkStart w:id="88" w:name="_Toc427605161"/>
      <w:bookmarkEnd w:id="87"/>
      <w:r w:rsidRPr="00CF6C17">
        <w:t>Ablage der Belege in der vorgesehenen Ordnung</w:t>
      </w:r>
      <w:bookmarkEnd w:id="88"/>
    </w:p>
    <w:p w14:paraId="115E517F" w14:textId="77777777" w:rsidR="00525787" w:rsidRPr="00A9714E" w:rsidRDefault="00525787" w:rsidP="00A9714E">
      <w:pPr>
        <w:spacing w:before="240"/>
        <w:rPr>
          <w:rFonts w:cs="Arial"/>
        </w:rPr>
      </w:pPr>
    </w:p>
    <w:p w14:paraId="6708D156" w14:textId="11A8BCC3" w:rsidR="00D760C4" w:rsidRPr="007975F7" w:rsidRDefault="00D760C4" w:rsidP="000D662E">
      <w:pPr>
        <w:rPr>
          <w:rFonts w:cs="Arial"/>
          <w:i/>
        </w:rPr>
      </w:pPr>
      <w:r w:rsidRPr="007975F7">
        <w:rPr>
          <w:rFonts w:cs="Arial"/>
          <w:b/>
          <w:i/>
        </w:rPr>
        <w:lastRenderedPageBreak/>
        <w:t>Vorbemerkung</w:t>
      </w:r>
      <w:r w:rsidRPr="007975F7">
        <w:rPr>
          <w:rFonts w:cs="Arial"/>
        </w:rPr>
        <w:t>:</w:t>
      </w:r>
      <w:r w:rsidRPr="007975F7">
        <w:rPr>
          <w:rFonts w:cs="Arial"/>
          <w:i/>
        </w:rPr>
        <w:t xml:space="preserve"> Die im Folgenden dargestellten Kombinationen und Varianten einer sachlichen und zeitlichen Ordnung bei der Belegablage können nur beispielhaft sein. Die gewählte Konstellation sollte genau dargestellt werden. Der Aufwand für ein angemessenes Ordnungssystem wird für den Fall vereinfacht, dass beim späteren Buchen eine gegenseitige Indexierung/Verlinkung (unlösbare sachlogische Verknüpfung) zwischen Buchungssatz und digitalem Beleg vorgenommen wird, weil dann die Ordnungsangaben im Buchungssatz, insb. die Kontonummern, ein Ordnungssystem ergänzen, das aus dem Kontenrahmen entsteht.</w:t>
      </w:r>
    </w:p>
    <w:p w14:paraId="1D4BF252" w14:textId="13C8B5A3" w:rsidR="00D760C4" w:rsidRPr="007975F7" w:rsidRDefault="00D760C4" w:rsidP="000D662E">
      <w:pPr>
        <w:rPr>
          <w:rFonts w:cs="Arial"/>
          <w:i/>
        </w:rPr>
      </w:pPr>
      <w:r w:rsidRPr="007975F7">
        <w:rPr>
          <w:rFonts w:cs="Arial"/>
          <w:i/>
        </w:rPr>
        <w:t>Es sollte in der Beschreibung auch dargestellt werden, ob und nach welchem System automatische Abrechnungs- bzw. Belegnummern von den eingesetzten Systemen generiert werden.</w:t>
      </w:r>
    </w:p>
    <w:p w14:paraId="059BEE76" w14:textId="77777777" w:rsidR="00D760C4" w:rsidRPr="007975F7" w:rsidRDefault="00D760C4" w:rsidP="00CE7D53">
      <w:pPr>
        <w:rPr>
          <w:rFonts w:cs="Arial"/>
        </w:rPr>
      </w:pPr>
    </w:p>
    <w:p w14:paraId="4A17E0F6" w14:textId="0552E1E9" w:rsidR="00D760C4" w:rsidRPr="007975F7" w:rsidRDefault="00D760C4" w:rsidP="005939D4">
      <w:pPr>
        <w:pStyle w:val="Listenabsatz"/>
        <w:numPr>
          <w:ilvl w:val="0"/>
          <w:numId w:val="38"/>
        </w:numPr>
        <w:ind w:left="567" w:hanging="567"/>
        <w:rPr>
          <w:rFonts w:cs="Arial"/>
        </w:rPr>
      </w:pPr>
      <w:r w:rsidRPr="007975F7">
        <w:rPr>
          <w:rFonts w:cs="Arial"/>
        </w:rPr>
        <w:t>Die Ablage der digitalen Belege erfolgt an</w:t>
      </w:r>
      <w:r w:rsidR="0011074A" w:rsidRPr="007975F7">
        <w:rPr>
          <w:rFonts w:cs="Arial"/>
        </w:rPr>
        <w:t xml:space="preserve"> folgende(n/m) Ort(en</w:t>
      </w:r>
      <w:r w:rsidR="007975F7" w:rsidRPr="007975F7">
        <w:rPr>
          <w:rFonts w:cs="Arial"/>
        </w:rPr>
        <w:t>)</w:t>
      </w:r>
      <w:r w:rsidRPr="007975F7">
        <w:rPr>
          <w:rFonts w:cs="Arial"/>
        </w:rPr>
        <w:t xml:space="preserve">: </w:t>
      </w:r>
    </w:p>
    <w:p w14:paraId="598949C8" w14:textId="2E82E751" w:rsidR="0011074A" w:rsidRPr="007975F7" w:rsidRDefault="0011074A" w:rsidP="00CE7D53">
      <w:pPr>
        <w:rPr>
          <w:rFonts w:cs="Arial"/>
        </w:rPr>
      </w:pPr>
    </w:p>
    <w:p w14:paraId="111E0AC5" w14:textId="337703C5" w:rsidR="00D760C4" w:rsidRPr="007975F7" w:rsidRDefault="00B56A8B" w:rsidP="003200AF">
      <w:pPr>
        <w:rPr>
          <w:rFonts w:cs="Arial"/>
        </w:rPr>
      </w:pPr>
      <w:r w:rsidRPr="007975F7">
        <w:rPr>
          <w:rFonts w:cs="Arial"/>
          <w:vanish/>
        </w:rPr>
        <w:t>&lt;</w:t>
      </w:r>
      <w:proofErr w:type="spellStart"/>
      <w:r w:rsidRPr="007975F7">
        <w:rPr>
          <w:rFonts w:cs="Arial"/>
          <w:vanish/>
        </w:rPr>
        <w:t>import_verf_doku</w:t>
      </w:r>
      <w:proofErr w:type="spellEnd"/>
      <w:r w:rsidRPr="007975F7">
        <w:rPr>
          <w:rFonts w:cs="Arial"/>
          <w:vanish/>
        </w:rPr>
        <w:t xml:space="preserve"> AblageDigitaleBelege_z1_s2_listbullet&gt;&lt;/</w:t>
      </w:r>
      <w:proofErr w:type="spellStart"/>
      <w:r w:rsidRPr="007975F7">
        <w:rPr>
          <w:rFonts w:cs="Arial"/>
          <w:vanish/>
        </w:rPr>
        <w:t>import_verf_doku</w:t>
      </w:r>
      <w:proofErr w:type="spellEnd"/>
      <w:r w:rsidRPr="007975F7">
        <w:rPr>
          <w:rFonts w:cs="Arial"/>
          <w:vanish/>
        </w:rPr>
        <w:t>&gt;</w:t>
      </w:r>
    </w:p>
    <w:p w14:paraId="4B3BCAF1" w14:textId="77777777" w:rsidR="00B56A8B" w:rsidRPr="007975F7" w:rsidRDefault="00B56A8B" w:rsidP="00CE7D53">
      <w:pPr>
        <w:rPr>
          <w:rFonts w:cs="Arial"/>
        </w:rPr>
      </w:pPr>
    </w:p>
    <w:p w14:paraId="488FF365" w14:textId="3C674505" w:rsidR="00D760C4" w:rsidRPr="007975F7" w:rsidRDefault="00D760C4" w:rsidP="005939D4">
      <w:pPr>
        <w:pStyle w:val="Listenabsatz"/>
        <w:numPr>
          <w:ilvl w:val="0"/>
          <w:numId w:val="38"/>
        </w:numPr>
        <w:ind w:left="567" w:hanging="567"/>
        <w:rPr>
          <w:rFonts w:cs="Arial"/>
        </w:rPr>
      </w:pPr>
      <w:r w:rsidRPr="007975F7">
        <w:rPr>
          <w:rFonts w:cs="Arial"/>
        </w:rPr>
        <w:t xml:space="preserve">Die Ablage der digitalen Belege erfolgt unter Einsatz der unter Abschnitt </w:t>
      </w:r>
      <w:r w:rsidR="00B56A8B" w:rsidRPr="007975F7">
        <w:rPr>
          <w:rFonts w:cs="Arial"/>
        </w:rPr>
        <w:t>„3.1 Eingesetzte Hard - und Software“</w:t>
      </w:r>
      <w:r w:rsidRPr="007975F7">
        <w:rPr>
          <w:rFonts w:cs="Arial"/>
        </w:rPr>
        <w:t xml:space="preserve"> aufgelisteten Hard- und Software.</w:t>
      </w:r>
    </w:p>
    <w:p w14:paraId="55793CA3" w14:textId="77777777" w:rsidR="00D760C4" w:rsidRPr="007975F7" w:rsidRDefault="00756FA8" w:rsidP="00CE7D53">
      <w:pPr>
        <w:rPr>
          <w:rFonts w:cs="Arial"/>
        </w:rPr>
      </w:pPr>
      <w:commentRangeStart w:id="89"/>
      <w:commentRangeEnd w:id="89"/>
      <w:r w:rsidRPr="007975F7">
        <w:rPr>
          <w:rStyle w:val="Kommentarzeichen"/>
          <w:sz w:val="20"/>
        </w:rPr>
        <w:commentReference w:id="89"/>
      </w:r>
    </w:p>
    <w:p w14:paraId="2F020B17" w14:textId="67DB684F" w:rsidR="00852608" w:rsidRPr="007975F7" w:rsidRDefault="00D760C4" w:rsidP="005939D4">
      <w:pPr>
        <w:pStyle w:val="Listenabsatz"/>
        <w:numPr>
          <w:ilvl w:val="0"/>
          <w:numId w:val="38"/>
        </w:numPr>
        <w:ind w:left="567" w:hanging="567"/>
        <w:rPr>
          <w:rFonts w:cs="Arial"/>
        </w:rPr>
      </w:pPr>
      <w:r w:rsidRPr="007975F7">
        <w:rPr>
          <w:rFonts w:cs="Arial"/>
        </w:rPr>
        <w:t>Sachliche Ordnung der digitalen Belege durch Unterteilung nach folgenden</w:t>
      </w:r>
      <w:r w:rsidR="005D6986" w:rsidRPr="007975F7">
        <w:rPr>
          <w:rFonts w:cs="Arial"/>
        </w:rPr>
        <w:t>:</w:t>
      </w:r>
    </w:p>
    <w:p w14:paraId="7AF8EF38" w14:textId="77777777" w:rsidR="00852608" w:rsidRPr="007975F7" w:rsidRDefault="00852608" w:rsidP="00CE7D53">
      <w:pPr>
        <w:rPr>
          <w:rFonts w:cs="Arial"/>
        </w:rPr>
      </w:pPr>
    </w:p>
    <w:p w14:paraId="4771B2EA" w14:textId="77D8665E" w:rsidR="00852608" w:rsidRPr="007975F7" w:rsidRDefault="001C39DA" w:rsidP="0021643A">
      <w:pPr>
        <w:suppressAutoHyphens/>
        <w:rPr>
          <w:rFonts w:cs="Arial"/>
        </w:rPr>
      </w:pPr>
      <w:r w:rsidRPr="007975F7">
        <w:rPr>
          <w:rFonts w:cs="Arial"/>
          <w:vanish/>
        </w:rPr>
        <w:t>&lt;</w:t>
      </w:r>
      <w:proofErr w:type="spellStart"/>
      <w:r w:rsidRPr="007975F7">
        <w:rPr>
          <w:rFonts w:cs="Arial"/>
          <w:vanish/>
        </w:rPr>
        <w:t>import_verf_doku</w:t>
      </w:r>
      <w:proofErr w:type="spellEnd"/>
      <w:r w:rsidRPr="007975F7">
        <w:rPr>
          <w:rFonts w:cs="Arial"/>
          <w:vanish/>
        </w:rPr>
        <w:t xml:space="preserve"> SachlicheKriterien_z8_checkedtable2&gt;&lt;/</w:t>
      </w:r>
      <w:proofErr w:type="spellStart"/>
      <w:r w:rsidRPr="007975F7">
        <w:rPr>
          <w:rFonts w:cs="Arial"/>
          <w:vanish/>
        </w:rPr>
        <w:t>import_verf_doku</w:t>
      </w:r>
      <w:proofErr w:type="spellEnd"/>
      <w:r w:rsidRPr="007975F7">
        <w:rPr>
          <w:rFonts w:cs="Arial"/>
          <w:vanish/>
        </w:rPr>
        <w:t>&gt;</w:t>
      </w:r>
    </w:p>
    <w:p w14:paraId="5B178AB6" w14:textId="77777777" w:rsidR="00D760C4" w:rsidRPr="007975F7" w:rsidRDefault="00D760C4" w:rsidP="00CE7D53">
      <w:pPr>
        <w:rPr>
          <w:rFonts w:cs="Arial"/>
        </w:rPr>
      </w:pPr>
    </w:p>
    <w:p w14:paraId="3131476D" w14:textId="4E8D8FA4" w:rsidR="00D760C4" w:rsidRPr="007975F7" w:rsidRDefault="00D760C4" w:rsidP="005939D4">
      <w:pPr>
        <w:pStyle w:val="Listenabsatz"/>
        <w:numPr>
          <w:ilvl w:val="0"/>
          <w:numId w:val="38"/>
        </w:numPr>
        <w:ind w:left="567" w:hanging="567"/>
      </w:pPr>
      <w:r w:rsidRPr="007975F7">
        <w:t>Zeitliche Ordnung der papierhaften Belege innerhalb der genannten Unterteilung und übergreifend:</w:t>
      </w:r>
    </w:p>
    <w:p w14:paraId="024B37F3" w14:textId="7C432D18" w:rsidR="003630A5" w:rsidRPr="007975F7" w:rsidRDefault="003630A5" w:rsidP="00CE7D53">
      <w:pPr>
        <w:rPr>
          <w:rFonts w:cs="Arial"/>
        </w:rPr>
      </w:pPr>
    </w:p>
    <w:p w14:paraId="3825FA3D" w14:textId="43DC2121" w:rsidR="003630A5" w:rsidRPr="007975F7" w:rsidRDefault="003630A5" w:rsidP="005939D4">
      <w:pPr>
        <w:pStyle w:val="Listenabsatz"/>
        <w:numPr>
          <w:ilvl w:val="0"/>
          <w:numId w:val="48"/>
        </w:numPr>
        <w:ind w:hanging="363"/>
      </w:pPr>
      <w:r w:rsidRPr="007975F7">
        <w:t>Übergreifend nach &lt;</w:t>
      </w:r>
      <w:proofErr w:type="spellStart"/>
      <w:r w:rsidRPr="007975F7">
        <w:t>import_verf_doku</w:t>
      </w:r>
      <w:proofErr w:type="spellEnd"/>
      <w:r w:rsidRPr="007975F7">
        <w:t xml:space="preserve"> ÜbergeordneteKriterien_z$4.3_scoc&gt;&lt;/</w:t>
      </w:r>
      <w:proofErr w:type="spellStart"/>
      <w:r w:rsidRPr="007975F7">
        <w:t>import_verf_doku</w:t>
      </w:r>
      <w:proofErr w:type="spellEnd"/>
      <w:r w:rsidRPr="007975F7">
        <w:t>&gt;.</w:t>
      </w:r>
    </w:p>
    <w:p w14:paraId="5ADC64C6" w14:textId="6EEFC7ED" w:rsidR="003630A5" w:rsidRPr="005939D4" w:rsidRDefault="003630A5" w:rsidP="00CE7D53">
      <w:pPr>
        <w:rPr>
          <w:vanish/>
        </w:rPr>
      </w:pPr>
      <w:r w:rsidRPr="005939D4">
        <w:rPr>
          <w:vanish/>
        </w:rPr>
        <w:t>&lt;</w:t>
      </w:r>
      <w:proofErr w:type="spellStart"/>
      <w:r w:rsidRPr="005939D4">
        <w:rPr>
          <w:vanish/>
        </w:rPr>
        <w:t>import_verf_doku</w:t>
      </w:r>
      <w:proofErr w:type="spellEnd"/>
      <w:r w:rsidRPr="005939D4">
        <w:rPr>
          <w:vanish/>
        </w:rPr>
        <w:t xml:space="preserve"> AlternativeUnterscheidung_z8_s$Alt1_listbullet_pattern:Innerhalb jedes !*#ÜbergeordneteKriterien_z$4.3_scoc#*!es zunächst nach Unterperioden in Form von !*#Unterkriterien_z8_scoc#*! und dann nach der oben dargestellten, sachlichen Ordnung.&gt;&lt;/</w:t>
      </w:r>
      <w:proofErr w:type="spellStart"/>
      <w:r w:rsidRPr="005939D4">
        <w:rPr>
          <w:vanish/>
        </w:rPr>
        <w:t>import_verf_doku</w:t>
      </w:r>
      <w:proofErr w:type="spellEnd"/>
      <w:r w:rsidRPr="005939D4">
        <w:rPr>
          <w:vanish/>
        </w:rPr>
        <w:t>&gt;</w:t>
      </w:r>
    </w:p>
    <w:p w14:paraId="757AC6BB" w14:textId="325F6455" w:rsidR="003630A5" w:rsidRPr="005939D4" w:rsidRDefault="003630A5" w:rsidP="00CE7D53">
      <w:r w:rsidRPr="005939D4">
        <w:rPr>
          <w:vanish/>
        </w:rPr>
        <w:t>&lt;</w:t>
      </w:r>
      <w:proofErr w:type="spellStart"/>
      <w:r w:rsidRPr="005939D4">
        <w:rPr>
          <w:vanish/>
        </w:rPr>
        <w:t>import_verf_doku</w:t>
      </w:r>
      <w:proofErr w:type="spellEnd"/>
      <w:r w:rsidRPr="005939D4">
        <w:rPr>
          <w:vanish/>
        </w:rPr>
        <w:t xml:space="preserve"> AlternativeUnterscheidung_z8_s$Alt2_listbullet_pattern:Innerhalb jedes !*#ÜbergeordneteKriterien_z$4.3_scoc#*!es zunächst nach der oben dargestellten, sachlichen Ordnung und dann nach Unterperioden in Form von !*#Unterkriterien_z8_scoc#*!.&gt;&lt;/import_verf_doku&gt;</w:t>
      </w:r>
    </w:p>
    <w:p w14:paraId="482B0D40" w14:textId="77777777" w:rsidR="0021643A" w:rsidRPr="007975F7" w:rsidRDefault="00756FA8" w:rsidP="00CE7D53">
      <w:pPr>
        <w:rPr>
          <w:rFonts w:cs="Arial"/>
        </w:rPr>
      </w:pPr>
      <w:commentRangeStart w:id="90"/>
      <w:commentRangeEnd w:id="90"/>
      <w:r w:rsidRPr="007975F7">
        <w:rPr>
          <w:rStyle w:val="Kommentarzeichen"/>
          <w:sz w:val="20"/>
        </w:rPr>
        <w:commentReference w:id="90"/>
      </w:r>
    </w:p>
    <w:p w14:paraId="7EDA05E7" w14:textId="01373FA2" w:rsidR="00D760C4" w:rsidRPr="007975F7" w:rsidRDefault="00D760C4" w:rsidP="005939D4">
      <w:pPr>
        <w:pStyle w:val="Listenabsatz"/>
        <w:numPr>
          <w:ilvl w:val="0"/>
          <w:numId w:val="38"/>
        </w:numPr>
        <w:ind w:left="567" w:hanging="567"/>
        <w:rPr>
          <w:rFonts w:cs="Arial"/>
        </w:rPr>
      </w:pPr>
      <w:commentRangeStart w:id="91"/>
      <w:r w:rsidRPr="007975F7">
        <w:rPr>
          <w:rFonts w:cs="Arial"/>
        </w:rPr>
        <w:t>E</w:t>
      </w:r>
      <w:commentRangeEnd w:id="91"/>
      <w:r w:rsidR="00756FA8" w:rsidRPr="007975F7">
        <w:rPr>
          <w:rStyle w:val="Kommentarzeichen"/>
          <w:sz w:val="20"/>
        </w:rPr>
        <w:commentReference w:id="91"/>
      </w:r>
      <w:r w:rsidRPr="007975F7">
        <w:rPr>
          <w:rFonts w:cs="Arial"/>
        </w:rPr>
        <w:t xml:space="preserve">s erfolgt beim späteren Buchen eine feste, eindeutige und unveränderbare </w:t>
      </w:r>
      <w:bookmarkStart w:id="93" w:name="_Hlk89763212"/>
      <w:r w:rsidR="00BE2D49" w:rsidRPr="009D3B46">
        <w:rPr>
          <w:rFonts w:cs="Arial"/>
          <w:vanish/>
        </w:rPr>
        <w:t>&lt;</w:t>
      </w:r>
      <w:proofErr w:type="spellStart"/>
      <w:r w:rsidR="00BE2D49" w:rsidRPr="009D3B46">
        <w:rPr>
          <w:rFonts w:cs="Arial"/>
          <w:vanish/>
        </w:rPr>
        <w:t>import_verf_doku</w:t>
      </w:r>
      <w:proofErr w:type="spellEnd"/>
      <w:r w:rsidR="00BE2D49" w:rsidRPr="009D3B46">
        <w:rPr>
          <w:rFonts w:cs="Arial"/>
          <w:vanish/>
        </w:rPr>
        <w:t xml:space="preserve"> AblageDigitaleBelege_z2&gt;&lt;/</w:t>
      </w:r>
      <w:proofErr w:type="spellStart"/>
      <w:r w:rsidR="00BE2D49" w:rsidRPr="009D3B46">
        <w:rPr>
          <w:rFonts w:cs="Arial"/>
          <w:vanish/>
        </w:rPr>
        <w:t>import_verf_doku</w:t>
      </w:r>
      <w:proofErr w:type="spellEnd"/>
      <w:r w:rsidR="00BE2D49" w:rsidRPr="009D3B46">
        <w:rPr>
          <w:rFonts w:cs="Arial"/>
          <w:vanish/>
        </w:rPr>
        <w:t>&gt;</w:t>
      </w:r>
      <w:bookmarkEnd w:id="93"/>
      <w:r w:rsidRPr="007975F7">
        <w:rPr>
          <w:rFonts w:cs="Arial"/>
        </w:rPr>
        <w:t xml:space="preserve"> zwischen Buchungssatz und Beleg, so dass die daraus – insb. aus dem Kontenrahmen – resultierende Ordnung die Ordnung des Ablagesystems ergänzt.</w:t>
      </w:r>
    </w:p>
    <w:p w14:paraId="1AA49DE1" w14:textId="77777777" w:rsidR="00542CDE" w:rsidRPr="00756FA8" w:rsidRDefault="00542CDE" w:rsidP="00CE7D53">
      <w:pPr>
        <w:rPr>
          <w:rFonts w:cs="Arial"/>
        </w:rPr>
      </w:pPr>
    </w:p>
    <w:p w14:paraId="0D21781D" w14:textId="77777777" w:rsidR="00D760C4" w:rsidRPr="00CF6C17" w:rsidRDefault="00D760C4" w:rsidP="00495077">
      <w:pPr>
        <w:pStyle w:val="berschrift3"/>
        <w:numPr>
          <w:ilvl w:val="2"/>
          <w:numId w:val="11"/>
        </w:numPr>
        <w:ind w:left="851" w:hanging="851"/>
      </w:pPr>
      <w:bookmarkStart w:id="94" w:name="_Toc427605162"/>
      <w:commentRangeStart w:id="95"/>
      <w:r w:rsidRPr="00CF6C17">
        <w:t>Turnus der Belegsicherung durch geordnete Ablage</w:t>
      </w:r>
      <w:bookmarkEnd w:id="94"/>
      <w:commentRangeEnd w:id="95"/>
      <w:r w:rsidRPr="00CF6C17">
        <w:commentReference w:id="95"/>
      </w:r>
    </w:p>
    <w:p w14:paraId="5809BA7D" w14:textId="77777777" w:rsidR="00D760C4" w:rsidRPr="00CF6C17" w:rsidRDefault="00D760C4" w:rsidP="000D662E">
      <w:pPr>
        <w:spacing w:before="240"/>
        <w:rPr>
          <w:rFonts w:cs="Arial"/>
        </w:rPr>
      </w:pPr>
    </w:p>
    <w:p w14:paraId="084431F8" w14:textId="5A4D6046" w:rsidR="00D760C4" w:rsidRPr="00840C34" w:rsidRDefault="00D760C4" w:rsidP="005939D4">
      <w:pPr>
        <w:pStyle w:val="Listenabsatz"/>
        <w:numPr>
          <w:ilvl w:val="0"/>
          <w:numId w:val="39"/>
        </w:numPr>
        <w:ind w:left="567" w:hanging="567"/>
        <w:rPr>
          <w:rFonts w:cs="Arial"/>
        </w:rPr>
      </w:pPr>
      <w:r w:rsidRPr="00840C34">
        <w:rPr>
          <w:rFonts w:cs="Arial"/>
        </w:rPr>
        <w:t>Im Hinblick auf die Anforderungen an die Zeitnähe der Belegerstellung und/oder -ablage wird folgender Turnus für die originär digitalen Belege gewählt:</w:t>
      </w:r>
    </w:p>
    <w:p w14:paraId="545195B9" w14:textId="77777777" w:rsidR="00B60EFF" w:rsidRPr="00CF6C17" w:rsidRDefault="00B60EFF" w:rsidP="00B60EFF"/>
    <w:p w14:paraId="4666C47D" w14:textId="463CC8CA" w:rsidR="00D760C4" w:rsidRPr="00B60EFF" w:rsidRDefault="00B60EFF" w:rsidP="003200AF">
      <w:pPr>
        <w:rPr>
          <w:vanish/>
        </w:rPr>
      </w:pPr>
      <w:r w:rsidRPr="00B60EFF">
        <w:rPr>
          <w:vanish/>
        </w:rPr>
        <w:t>&lt;</w:t>
      </w:r>
      <w:proofErr w:type="spellStart"/>
      <w:r w:rsidRPr="00B60EFF">
        <w:rPr>
          <w:vanish/>
        </w:rPr>
        <w:t>import_verf_doku</w:t>
      </w:r>
      <w:proofErr w:type="spellEnd"/>
      <w:r w:rsidRPr="00B60EFF">
        <w:rPr>
          <w:vanish/>
        </w:rPr>
        <w:t xml:space="preserve"> Belegsicherung_z$TurBelErAb_s5</w:t>
      </w:r>
      <w:r w:rsidRPr="0021643A">
        <w:rPr>
          <w:rFonts w:cs="Arial"/>
          <w:vanish/>
        </w:rPr>
        <w:t>_listbullet</w:t>
      </w:r>
      <w:r w:rsidRPr="00B60EFF">
        <w:rPr>
          <w:vanish/>
        </w:rPr>
        <w:t>&gt;&lt;/</w:t>
      </w:r>
      <w:proofErr w:type="spellStart"/>
      <w:r w:rsidRPr="00B60EFF">
        <w:rPr>
          <w:vanish/>
        </w:rPr>
        <w:t>import_verf_doku</w:t>
      </w:r>
      <w:proofErr w:type="spellEnd"/>
      <w:r w:rsidRPr="00B60EFF">
        <w:rPr>
          <w:vanish/>
        </w:rPr>
        <w:t>&gt;</w:t>
      </w:r>
    </w:p>
    <w:p w14:paraId="620FFFE8" w14:textId="77777777" w:rsidR="00B60EFF" w:rsidRPr="00CF6C17" w:rsidRDefault="00B60EFF" w:rsidP="00B60EFF"/>
    <w:p w14:paraId="6F8CCCD8" w14:textId="77777777" w:rsidR="00D760C4" w:rsidRPr="00CF6C17" w:rsidRDefault="00D760C4" w:rsidP="00495077">
      <w:pPr>
        <w:pStyle w:val="berschrift3"/>
        <w:numPr>
          <w:ilvl w:val="2"/>
          <w:numId w:val="11"/>
        </w:numPr>
        <w:ind w:left="851" w:hanging="851"/>
      </w:pPr>
      <w:bookmarkStart w:id="96" w:name="_Toc427605163"/>
      <w:r w:rsidRPr="00CF6C17">
        <w:t>Maßnahmen zur Sicherung der Belege gegen Verlust, Änderung und Untergang</w:t>
      </w:r>
      <w:bookmarkEnd w:id="96"/>
    </w:p>
    <w:p w14:paraId="079B67B8" w14:textId="77777777" w:rsidR="00D760C4" w:rsidRPr="00840C34" w:rsidRDefault="00D760C4" w:rsidP="00CE7D53">
      <w:pPr>
        <w:spacing w:before="240"/>
        <w:rPr>
          <w:rFonts w:cs="Arial"/>
        </w:rPr>
      </w:pPr>
    </w:p>
    <w:p w14:paraId="6FE6AB06" w14:textId="4B094B69" w:rsidR="00D760C4" w:rsidRPr="00840C34" w:rsidRDefault="00D760C4" w:rsidP="005939D4">
      <w:pPr>
        <w:pStyle w:val="Listenabsatz"/>
        <w:numPr>
          <w:ilvl w:val="0"/>
          <w:numId w:val="40"/>
        </w:numPr>
        <w:ind w:left="567" w:hanging="567"/>
        <w:rPr>
          <w:rFonts w:cs="Arial"/>
        </w:rPr>
      </w:pPr>
      <w:r w:rsidRPr="00840C34">
        <w:rPr>
          <w:rFonts w:cs="Arial"/>
        </w:rPr>
        <w:t>Die digitalen Belege müssen gegen Verlust, Änderung und Untergang geschützt werden. Dies kann durch eine Kombination aus technischen und organisatorischen Maßnahmen erfolgen.</w:t>
      </w:r>
    </w:p>
    <w:p w14:paraId="7F3BF352" w14:textId="77777777" w:rsidR="00D760C4" w:rsidRPr="00840C34" w:rsidRDefault="00D760C4" w:rsidP="00CE7D53">
      <w:pPr>
        <w:rPr>
          <w:rFonts w:cs="Arial"/>
        </w:rPr>
      </w:pPr>
    </w:p>
    <w:p w14:paraId="39F29197" w14:textId="27B39737" w:rsidR="00D760C4" w:rsidRPr="00840C34" w:rsidRDefault="00D760C4" w:rsidP="005939D4">
      <w:pPr>
        <w:pStyle w:val="Listenabsatz"/>
        <w:numPr>
          <w:ilvl w:val="0"/>
          <w:numId w:val="40"/>
        </w:numPr>
        <w:ind w:left="567" w:hanging="567"/>
        <w:rPr>
          <w:rFonts w:cs="Arial"/>
        </w:rPr>
      </w:pPr>
      <w:commentRangeStart w:id="97"/>
      <w:r w:rsidRPr="00840C34">
        <w:rPr>
          <w:rFonts w:cs="Arial"/>
        </w:rPr>
        <w:t>Folgende Maßnahmen werden zur Sicherung der originär digitalen Belege gegen Verlust, Änderung und Untergang dauerhaft ergriffen:</w:t>
      </w:r>
      <w:commentRangeEnd w:id="97"/>
      <w:r w:rsidRPr="00840C34">
        <w:rPr>
          <w:rStyle w:val="Kommentarzeichen"/>
          <w:rFonts w:cs="Arial"/>
          <w:sz w:val="20"/>
        </w:rPr>
        <w:commentReference w:id="97"/>
      </w:r>
    </w:p>
    <w:p w14:paraId="12F55D6B" w14:textId="2B2B2F6A" w:rsidR="00B5131C" w:rsidRPr="00840C34" w:rsidRDefault="00B5131C" w:rsidP="00CE7D53">
      <w:pPr>
        <w:rPr>
          <w:rFonts w:cs="Arial"/>
        </w:rPr>
      </w:pPr>
    </w:p>
    <w:p w14:paraId="4964BD65" w14:textId="24EFC520" w:rsidR="00D760C4" w:rsidRPr="005B4232" w:rsidRDefault="00B5131C" w:rsidP="005B4232">
      <w:pPr>
        <w:tabs>
          <w:tab w:val="left" w:pos="709"/>
        </w:tabs>
        <w:suppressAutoHyphens/>
        <w:rPr>
          <w:rFonts w:cs="Arial"/>
        </w:rPr>
      </w:pPr>
      <w:r w:rsidRPr="00840C34">
        <w:rPr>
          <w:rFonts w:cs="Arial"/>
          <w:vanish/>
        </w:rPr>
        <w:t>&lt;</w:t>
      </w:r>
      <w:proofErr w:type="spellStart"/>
      <w:r w:rsidRPr="00840C34">
        <w:rPr>
          <w:rFonts w:cs="Arial"/>
          <w:vanish/>
        </w:rPr>
        <w:t>import_verf_doku</w:t>
      </w:r>
      <w:proofErr w:type="spellEnd"/>
      <w:r w:rsidRPr="00840C34">
        <w:rPr>
          <w:rFonts w:cs="Arial"/>
          <w:vanish/>
        </w:rPr>
        <w:t xml:space="preserve"> Belegsicherung_zv$AufVerOrt_zb$HanAn_s5_listbullet&gt;&lt;/import_verf_doku&gt;</w:t>
      </w:r>
    </w:p>
    <w:p w14:paraId="38C2B7D0" w14:textId="77777777" w:rsidR="00D760C4" w:rsidRPr="00840C34" w:rsidRDefault="00D760C4" w:rsidP="00CE7D53">
      <w:pPr>
        <w:rPr>
          <w:rFonts w:cs="Arial"/>
        </w:rPr>
      </w:pPr>
    </w:p>
    <w:p w14:paraId="21128486" w14:textId="0747AC87" w:rsidR="00D760C4" w:rsidRPr="00840C34" w:rsidRDefault="00D760C4" w:rsidP="005939D4">
      <w:pPr>
        <w:pStyle w:val="Listenabsatz"/>
        <w:numPr>
          <w:ilvl w:val="0"/>
          <w:numId w:val="40"/>
        </w:numPr>
        <w:ind w:left="567" w:hanging="567"/>
        <w:rPr>
          <w:rFonts w:cs="Arial"/>
        </w:rPr>
      </w:pPr>
      <w:r w:rsidRPr="00840C34">
        <w:rPr>
          <w:rFonts w:cs="Arial"/>
        </w:rPr>
        <w:t>Die Sicherung der Kassenbelege erfolgt zusätzlich durch tägliche Aufzeichnungen im Kassenbuch (§ 146 Absatz 1 Satz 2 AO).</w:t>
      </w:r>
    </w:p>
    <w:p w14:paraId="5E72D9FA" w14:textId="77777777" w:rsidR="00D760C4" w:rsidRPr="00CE7D53" w:rsidRDefault="00D760C4" w:rsidP="00840C34">
      <w:pPr>
        <w:rPr>
          <w:rFonts w:cs="Arial"/>
        </w:rPr>
      </w:pPr>
    </w:p>
    <w:p w14:paraId="772128BA" w14:textId="77777777" w:rsidR="00D760C4" w:rsidRPr="00CF6C17" w:rsidRDefault="00D760C4" w:rsidP="00495077">
      <w:pPr>
        <w:pStyle w:val="berschrift3"/>
        <w:numPr>
          <w:ilvl w:val="2"/>
          <w:numId w:val="11"/>
        </w:numPr>
        <w:ind w:left="851" w:hanging="851"/>
      </w:pPr>
      <w:bookmarkStart w:id="98" w:name="_Toc427605164"/>
      <w:commentRangeStart w:id="99"/>
      <w:r w:rsidRPr="00CF6C17">
        <w:t>Aufbereitung der Belege für die weitere Bearbeitung (insb. Buchung)</w:t>
      </w:r>
      <w:bookmarkEnd w:id="98"/>
      <w:commentRangeEnd w:id="99"/>
      <w:r w:rsidRPr="00CF6C17">
        <w:commentReference w:id="99"/>
      </w:r>
    </w:p>
    <w:p w14:paraId="4E2470C3" w14:textId="77777777" w:rsidR="00D760C4" w:rsidRPr="00A0253C" w:rsidRDefault="00D760C4" w:rsidP="00CE7D53">
      <w:pPr>
        <w:spacing w:before="240"/>
        <w:rPr>
          <w:rFonts w:cs="Arial"/>
        </w:rPr>
      </w:pPr>
    </w:p>
    <w:p w14:paraId="6706D928" w14:textId="3A62FA20" w:rsidR="00D760C4" w:rsidRPr="00A0253C" w:rsidRDefault="00D760C4" w:rsidP="005939D4">
      <w:pPr>
        <w:pStyle w:val="Listenabsatz"/>
        <w:numPr>
          <w:ilvl w:val="0"/>
          <w:numId w:val="41"/>
        </w:numPr>
        <w:ind w:left="567" w:hanging="567"/>
        <w:rPr>
          <w:rFonts w:cs="Arial"/>
        </w:rPr>
      </w:pPr>
      <w:r w:rsidRPr="00A0253C">
        <w:rPr>
          <w:rFonts w:cs="Arial"/>
        </w:rPr>
        <w:lastRenderedPageBreak/>
        <w:t>Eine erfassungsgerechte Aufbereitung der Belege für die Erfassung</w:t>
      </w:r>
      <w:r w:rsidR="00AE600A" w:rsidRPr="00A0253C">
        <w:rPr>
          <w:rFonts w:cs="Arial"/>
          <w:vanish/>
        </w:rPr>
        <w:t>&lt;</w:t>
      </w:r>
      <w:proofErr w:type="spellStart"/>
      <w:r w:rsidR="00AE600A" w:rsidRPr="00A0253C">
        <w:rPr>
          <w:rFonts w:cs="Arial"/>
          <w:vanish/>
        </w:rPr>
        <w:t>import_verf_doku</w:t>
      </w:r>
      <w:proofErr w:type="spellEnd"/>
      <w:r w:rsidR="00AE600A" w:rsidRPr="00A0253C">
        <w:rPr>
          <w:rFonts w:cs="Arial"/>
          <w:vanish/>
        </w:rPr>
        <w:t xml:space="preserve"> </w:t>
      </w:r>
      <w:proofErr w:type="spellStart"/>
      <w:r w:rsidR="00AE600A" w:rsidRPr="00A0253C">
        <w:rPr>
          <w:rFonts w:cs="Arial"/>
          <w:vanish/>
        </w:rPr>
        <w:t>AufbearbeitungderBelege_z$ErfAufbe_pattern</w:t>
      </w:r>
      <w:proofErr w:type="spellEnd"/>
      <w:r w:rsidR="00AE600A" w:rsidRPr="00A0253C">
        <w:rPr>
          <w:rFonts w:cs="Arial"/>
          <w:vanish/>
        </w:rPr>
        <w:t>: !#4#!&gt;&lt;/</w:t>
      </w:r>
      <w:proofErr w:type="spellStart"/>
      <w:r w:rsidR="00AE600A" w:rsidRPr="00A0253C">
        <w:rPr>
          <w:rFonts w:cs="Arial"/>
          <w:vanish/>
        </w:rPr>
        <w:t>import_verf_doku</w:t>
      </w:r>
      <w:proofErr w:type="spellEnd"/>
      <w:r w:rsidR="00AE600A" w:rsidRPr="00A0253C">
        <w:rPr>
          <w:rFonts w:cs="Arial"/>
          <w:vanish/>
        </w:rPr>
        <w:t>&gt;</w:t>
      </w:r>
      <w:r w:rsidR="000A750C" w:rsidRPr="00A0253C">
        <w:rPr>
          <w:rFonts w:cs="Arial"/>
        </w:rPr>
        <w:t xml:space="preserve"> </w:t>
      </w:r>
      <w:r w:rsidRPr="00A0253C">
        <w:rPr>
          <w:rFonts w:cs="Arial"/>
        </w:rPr>
        <w:t>sowie die Übernahme von Beleginformationen aus digitalen Belegen sind sicherzustellen. Diese Aufbereitung ist insbesondere bei Fremdbelegen von Bedeutung, da kein Einfluss auf die Gestaltung der zugesandten Handels- und Geschäftsbriefe (z.B. Eingangsrechnungen) gegeben ist.</w:t>
      </w:r>
    </w:p>
    <w:p w14:paraId="0CC5B817" w14:textId="77777777" w:rsidR="00D760C4" w:rsidRPr="00A0253C" w:rsidRDefault="00D760C4" w:rsidP="00CE7D53">
      <w:pPr>
        <w:rPr>
          <w:rFonts w:cs="Arial"/>
        </w:rPr>
      </w:pPr>
    </w:p>
    <w:p w14:paraId="1833F4B1" w14:textId="454D133E" w:rsidR="00D760C4" w:rsidRPr="00A0253C" w:rsidRDefault="00D760C4" w:rsidP="005939D4">
      <w:pPr>
        <w:pStyle w:val="Listenabsatz"/>
        <w:numPr>
          <w:ilvl w:val="0"/>
          <w:numId w:val="41"/>
        </w:numPr>
        <w:ind w:left="567" w:hanging="567"/>
        <w:rPr>
          <w:rFonts w:cs="Arial"/>
        </w:rPr>
      </w:pPr>
      <w:r w:rsidRPr="00A0253C">
        <w:rPr>
          <w:rFonts w:cs="Arial"/>
        </w:rPr>
        <w:t xml:space="preserve">Spätestens </w:t>
      </w:r>
      <w:r w:rsidR="0066673B" w:rsidRPr="00A0253C">
        <w:rPr>
          <w:rFonts w:cs="Arial"/>
          <w:vanish/>
        </w:rPr>
        <w:t>&lt;</w:t>
      </w:r>
      <w:proofErr w:type="spellStart"/>
      <w:r w:rsidR="0066673B" w:rsidRPr="00A0253C">
        <w:rPr>
          <w:rFonts w:cs="Arial"/>
          <w:vanish/>
        </w:rPr>
        <w:t>import_verf_doku</w:t>
      </w:r>
      <w:proofErr w:type="spellEnd"/>
      <w:r w:rsidR="0066673B" w:rsidRPr="00A0253C">
        <w:rPr>
          <w:rFonts w:cs="Arial"/>
          <w:vanish/>
        </w:rPr>
        <w:t xml:space="preserve"> AufbearbeitungderBelege_z$ZeitBelAufbe_s4&gt;&lt;/</w:t>
      </w:r>
      <w:proofErr w:type="spellStart"/>
      <w:r w:rsidR="0066673B" w:rsidRPr="00A0253C">
        <w:rPr>
          <w:rFonts w:cs="Arial"/>
          <w:vanish/>
        </w:rPr>
        <w:t>import_verf_doku</w:t>
      </w:r>
      <w:proofErr w:type="spellEnd"/>
      <w:r w:rsidR="0066673B" w:rsidRPr="00A0253C">
        <w:rPr>
          <w:rFonts w:cs="Arial"/>
          <w:vanish/>
        </w:rPr>
        <w:t>&gt;</w:t>
      </w:r>
      <w:r w:rsidRPr="00A0253C">
        <w:rPr>
          <w:rFonts w:cs="Arial"/>
        </w:rPr>
        <w:t xml:space="preserve"> werden die in Kapitel 4.1.3, Absatz 4, genannten Angaben im Sinne einer buchungs- bzw. aufzeichnungstechnischen Belegaufbereitung vorgenommen bzw. ergänzt. Werden die Ergänzungen auf dem originär digitalen Beleg vorgenommen, darf die Lesbarkeit des Originalzustands nicht beeinträchtigt werden. Die Originaldatei muss stets reproduzierbar sein.</w:t>
      </w:r>
    </w:p>
    <w:p w14:paraId="1C3EF5D5" w14:textId="77777777" w:rsidR="00D760C4" w:rsidRPr="00A0253C" w:rsidRDefault="00D760C4" w:rsidP="00CE7D53">
      <w:pPr>
        <w:rPr>
          <w:rFonts w:cs="Arial"/>
        </w:rPr>
      </w:pPr>
    </w:p>
    <w:p w14:paraId="3669A374" w14:textId="707C2F9A" w:rsidR="00D760C4" w:rsidRPr="00A0253C" w:rsidRDefault="00D760C4" w:rsidP="005939D4">
      <w:pPr>
        <w:pStyle w:val="Listenabsatz"/>
        <w:numPr>
          <w:ilvl w:val="0"/>
          <w:numId w:val="41"/>
        </w:numPr>
        <w:ind w:left="567" w:hanging="567"/>
        <w:rPr>
          <w:rFonts w:cs="Arial"/>
        </w:rPr>
      </w:pPr>
      <w:r w:rsidRPr="00A0253C">
        <w:rPr>
          <w:rFonts w:cs="Arial"/>
        </w:rPr>
        <w:t>Werden die ergänzenden Informationen auf einem Ausdruck des ursprünglich digitalen Beleges gemacht, so ist dieser Ausdruck aufbewahrungspflichtig und mit dem Original zu verknüpfen.</w:t>
      </w:r>
    </w:p>
    <w:p w14:paraId="0DB06007" w14:textId="77777777" w:rsidR="00D760C4" w:rsidRPr="00A0253C" w:rsidRDefault="00D760C4" w:rsidP="00CE7D53">
      <w:pPr>
        <w:rPr>
          <w:rFonts w:cs="Arial"/>
        </w:rPr>
      </w:pPr>
    </w:p>
    <w:p w14:paraId="42609993" w14:textId="795483E0" w:rsidR="00D760C4" w:rsidRPr="00A0253C" w:rsidRDefault="00D760C4" w:rsidP="005939D4">
      <w:pPr>
        <w:pStyle w:val="Listenabsatz"/>
        <w:numPr>
          <w:ilvl w:val="0"/>
          <w:numId w:val="41"/>
        </w:numPr>
        <w:ind w:left="567" w:hanging="567"/>
        <w:rPr>
          <w:rFonts w:cs="Arial"/>
        </w:rPr>
      </w:pPr>
      <w:commentRangeStart w:id="100"/>
      <w:r w:rsidRPr="00A0253C">
        <w:rPr>
          <w:rFonts w:cs="Arial"/>
        </w:rPr>
        <w:t>Die technische und/oder logische Verknüpfung des Belegs mit dem Buchungssatz wird wie folgt gewährleistet:</w:t>
      </w:r>
      <w:commentRangeEnd w:id="100"/>
      <w:r w:rsidRPr="00A0253C">
        <w:rPr>
          <w:rStyle w:val="Kommentarzeichen"/>
          <w:rFonts w:cs="Arial"/>
          <w:sz w:val="20"/>
        </w:rPr>
        <w:commentReference w:id="100"/>
      </w:r>
    </w:p>
    <w:p w14:paraId="732E0E54" w14:textId="77777777" w:rsidR="00B21267" w:rsidRPr="00CE7D53" w:rsidRDefault="00B21267" w:rsidP="00B21267">
      <w:pPr>
        <w:rPr>
          <w:rFonts w:cs="Arial"/>
        </w:rPr>
      </w:pPr>
    </w:p>
    <w:p w14:paraId="7C5F4BAD" w14:textId="6622E209" w:rsidR="00D760C4" w:rsidRPr="00A0253C" w:rsidRDefault="00B21267" w:rsidP="003200AF">
      <w:r w:rsidRPr="00A0253C">
        <w:rPr>
          <w:vanish/>
        </w:rPr>
        <w:t>&lt;</w:t>
      </w:r>
      <w:proofErr w:type="spellStart"/>
      <w:r w:rsidRPr="00A0253C">
        <w:rPr>
          <w:vanish/>
        </w:rPr>
        <w:t>import_verf_doku</w:t>
      </w:r>
      <w:proofErr w:type="spellEnd"/>
      <w:r w:rsidRPr="00A0253C">
        <w:rPr>
          <w:vanish/>
        </w:rPr>
        <w:t xml:space="preserve"> AufbearbeitungderBelege_zv$OrdNr_zb$AutIndDigi_s4_listbullet&gt;&lt;/import_verf_doku&gt;</w:t>
      </w:r>
    </w:p>
    <w:p w14:paraId="25D149A6" w14:textId="77777777" w:rsidR="00B21267" w:rsidRPr="00CF6C17" w:rsidRDefault="00B21267" w:rsidP="00B21267"/>
    <w:p w14:paraId="6EE72B73" w14:textId="77777777" w:rsidR="00D760C4" w:rsidRPr="00CF6C17" w:rsidRDefault="00D760C4" w:rsidP="00495077">
      <w:pPr>
        <w:pStyle w:val="berschrift3"/>
        <w:numPr>
          <w:ilvl w:val="2"/>
          <w:numId w:val="11"/>
        </w:numPr>
        <w:ind w:left="851" w:hanging="851"/>
      </w:pPr>
      <w:bookmarkStart w:id="102" w:name="_Toc427605165"/>
      <w:commentRangeStart w:id="103"/>
      <w:r w:rsidRPr="00CF6C17">
        <w:t>Weitergabe und/oder Entgegennahme/Rücknahme von Belegen an bzw. von Dritte(n) für Zwecke der Aufbereitung, Buchung und/oder Archivierung</w:t>
      </w:r>
      <w:bookmarkEnd w:id="102"/>
      <w:commentRangeEnd w:id="103"/>
      <w:r w:rsidRPr="00CF6C17">
        <w:commentReference w:id="103"/>
      </w:r>
    </w:p>
    <w:p w14:paraId="357AC181" w14:textId="77777777" w:rsidR="00D760C4" w:rsidRPr="00CF6C17" w:rsidRDefault="00D760C4" w:rsidP="000D662E">
      <w:pPr>
        <w:spacing w:before="240"/>
        <w:rPr>
          <w:rFonts w:cs="Arial"/>
        </w:rPr>
      </w:pPr>
    </w:p>
    <w:p w14:paraId="415E4CE7" w14:textId="3B846B29" w:rsidR="00D760C4" w:rsidRPr="00A0253C" w:rsidRDefault="00D760C4" w:rsidP="005939D4">
      <w:pPr>
        <w:pStyle w:val="Listenabsatz"/>
        <w:numPr>
          <w:ilvl w:val="0"/>
          <w:numId w:val="42"/>
        </w:numPr>
        <w:ind w:left="567" w:hanging="567"/>
        <w:rPr>
          <w:rFonts w:cs="Arial"/>
        </w:rPr>
      </w:pPr>
      <w:r w:rsidRPr="00A0253C">
        <w:rPr>
          <w:rFonts w:cs="Arial"/>
        </w:rPr>
        <w:t xml:space="preserve">Die Belege werden im Rahmen des Verarbeitungs- und Aufbewahrungsprozesses nach Schritt </w:t>
      </w:r>
      <w:r w:rsidR="00B21267" w:rsidRPr="00A0253C">
        <w:rPr>
          <w:rFonts w:cs="Arial"/>
          <w:vanish/>
        </w:rPr>
        <w:t>&lt;</w:t>
      </w:r>
      <w:proofErr w:type="spellStart"/>
      <w:r w:rsidR="00B21267" w:rsidRPr="00A0253C">
        <w:rPr>
          <w:rFonts w:cs="Arial"/>
          <w:vanish/>
        </w:rPr>
        <w:t>import_verf_doku</w:t>
      </w:r>
      <w:proofErr w:type="spellEnd"/>
      <w:r w:rsidR="00B21267" w:rsidRPr="00A0253C">
        <w:rPr>
          <w:rFonts w:cs="Arial"/>
          <w:vanish/>
        </w:rPr>
        <w:t xml:space="preserve"> </w:t>
      </w:r>
      <w:proofErr w:type="spellStart"/>
      <w:r w:rsidR="00B21267" w:rsidRPr="00A0253C">
        <w:rPr>
          <w:rFonts w:cs="Arial"/>
          <w:vanish/>
        </w:rPr>
        <w:t>WeitergabeAnDritte_z$WanWeit_pattern</w:t>
      </w:r>
      <w:proofErr w:type="spellEnd"/>
      <w:r w:rsidR="00B21267" w:rsidRPr="00A0253C">
        <w:rPr>
          <w:rFonts w:cs="Arial"/>
          <w:vanish/>
        </w:rPr>
        <w:t>:"!#4#!"&gt;&lt;/import_verf_doku&gt;</w:t>
      </w:r>
      <w:r w:rsidRPr="00A0253C">
        <w:rPr>
          <w:rFonts w:cs="Arial"/>
        </w:rPr>
        <w:t xml:space="preserve"> des Gesamtarbeitsablaufs an </w:t>
      </w:r>
      <w:r w:rsidR="00A00878" w:rsidRPr="00A0253C">
        <w:rPr>
          <w:rFonts w:cs="Arial"/>
          <w:vanish/>
        </w:rPr>
        <w:t>&lt;</w:t>
      </w:r>
      <w:proofErr w:type="spellStart"/>
      <w:r w:rsidR="00A00878" w:rsidRPr="00A0253C">
        <w:rPr>
          <w:rFonts w:cs="Arial"/>
          <w:vanish/>
        </w:rPr>
        <w:t>import_verf_doku</w:t>
      </w:r>
      <w:proofErr w:type="spellEnd"/>
      <w:r w:rsidR="00A00878" w:rsidRPr="00A0253C">
        <w:rPr>
          <w:rFonts w:cs="Arial"/>
          <w:vanish/>
        </w:rPr>
        <w:t xml:space="preserve"> </w:t>
      </w:r>
      <w:proofErr w:type="spellStart"/>
      <w:r w:rsidR="00A00878" w:rsidRPr="00A0253C">
        <w:rPr>
          <w:rFonts w:cs="Arial"/>
          <w:vanish/>
        </w:rPr>
        <w:t>WeitergabeAnDritte_z$AnWen_pattern</w:t>
      </w:r>
      <w:proofErr w:type="spellEnd"/>
      <w:r w:rsidR="00A00878" w:rsidRPr="00A0253C">
        <w:rPr>
          <w:rFonts w:cs="Arial"/>
          <w:vanish/>
        </w:rPr>
        <w:t>:"!#4#!"&gt;&lt;/import_verf_doku&gt;</w:t>
      </w:r>
      <w:r w:rsidRPr="00A0253C">
        <w:rPr>
          <w:rFonts w:cs="Arial"/>
        </w:rPr>
        <w:t xml:space="preserve"> weitergegeben und nach Schritt </w:t>
      </w:r>
      <w:r w:rsidR="00A00878" w:rsidRPr="00A0253C">
        <w:rPr>
          <w:rFonts w:cs="Arial"/>
          <w:vanish/>
        </w:rPr>
        <w:t>&lt;</w:t>
      </w:r>
      <w:proofErr w:type="spellStart"/>
      <w:r w:rsidR="00A00878" w:rsidRPr="00A0253C">
        <w:rPr>
          <w:rFonts w:cs="Arial"/>
          <w:vanish/>
        </w:rPr>
        <w:t>import_verf_doku</w:t>
      </w:r>
      <w:proofErr w:type="spellEnd"/>
      <w:r w:rsidR="00A00878" w:rsidRPr="00A0253C">
        <w:rPr>
          <w:rFonts w:cs="Arial"/>
          <w:vanish/>
        </w:rPr>
        <w:t xml:space="preserve"> </w:t>
      </w:r>
      <w:proofErr w:type="spellStart"/>
      <w:r w:rsidR="00A00878" w:rsidRPr="00A0253C">
        <w:rPr>
          <w:rFonts w:cs="Arial"/>
          <w:vanish/>
        </w:rPr>
        <w:t>WeitergabeAnDritte_z$WanZur_pattern</w:t>
      </w:r>
      <w:proofErr w:type="spellEnd"/>
      <w:r w:rsidR="00A00878" w:rsidRPr="00A0253C">
        <w:rPr>
          <w:rFonts w:cs="Arial"/>
          <w:vanish/>
        </w:rPr>
        <w:t>:"!#4#!"&gt;&lt;/import_verf_doku&gt;</w:t>
      </w:r>
      <w:r w:rsidRPr="00A0253C">
        <w:rPr>
          <w:rFonts w:cs="Arial"/>
        </w:rPr>
        <w:t xml:space="preserve"> zurückgegeben.</w:t>
      </w:r>
    </w:p>
    <w:p w14:paraId="59B907FE" w14:textId="77777777" w:rsidR="00D760C4" w:rsidRPr="00CF6C17" w:rsidRDefault="00D760C4" w:rsidP="00CE7D53">
      <w:pPr>
        <w:rPr>
          <w:rFonts w:cs="Arial"/>
        </w:rPr>
      </w:pPr>
    </w:p>
    <w:p w14:paraId="2A747F74" w14:textId="35F60136" w:rsidR="00D760C4" w:rsidRPr="00A0253C" w:rsidRDefault="00D760C4" w:rsidP="005939D4">
      <w:pPr>
        <w:pStyle w:val="Listenabsatz"/>
        <w:numPr>
          <w:ilvl w:val="0"/>
          <w:numId w:val="42"/>
        </w:numPr>
        <w:ind w:left="567" w:hanging="567"/>
        <w:rPr>
          <w:rFonts w:cs="Arial"/>
        </w:rPr>
      </w:pPr>
      <w:r w:rsidRPr="00A0253C">
        <w:rPr>
          <w:rFonts w:cs="Arial"/>
        </w:rPr>
        <w:t>Der Transport erfolgt nur durch folgende, dafür berechtigte Personen:</w:t>
      </w:r>
    </w:p>
    <w:p w14:paraId="2CBADF97" w14:textId="0715CEA5" w:rsidR="00A00878" w:rsidRDefault="00A00878" w:rsidP="00CE7D53">
      <w:pPr>
        <w:rPr>
          <w:rFonts w:cs="Arial"/>
        </w:rPr>
      </w:pPr>
    </w:p>
    <w:p w14:paraId="6AA5316F" w14:textId="67DF323C" w:rsidR="00A00878" w:rsidRPr="005B4232" w:rsidRDefault="00A00878" w:rsidP="003200AF">
      <w:pPr>
        <w:rPr>
          <w:rFonts w:cs="Arial"/>
        </w:rPr>
      </w:pPr>
      <w:r w:rsidRPr="00A00878">
        <w:rPr>
          <w:rFonts w:cs="Arial"/>
          <w:vanish/>
        </w:rPr>
        <w:t>&lt;</w:t>
      </w:r>
      <w:proofErr w:type="spellStart"/>
      <w:r w:rsidRPr="00A00878">
        <w:rPr>
          <w:rFonts w:cs="Arial"/>
          <w:vanish/>
        </w:rPr>
        <w:t>import_verf_doku</w:t>
      </w:r>
      <w:proofErr w:type="spellEnd"/>
      <w:r w:rsidRPr="00A00878">
        <w:rPr>
          <w:rFonts w:cs="Arial"/>
          <w:vanish/>
        </w:rPr>
        <w:t xml:space="preserve"> WeitergabeAnDritte_z$PerTran_s4_listbullet&gt;&lt;/</w:t>
      </w:r>
      <w:proofErr w:type="spellStart"/>
      <w:r w:rsidRPr="00A00878">
        <w:rPr>
          <w:rFonts w:cs="Arial"/>
          <w:vanish/>
        </w:rPr>
        <w:t>import_verf_doku</w:t>
      </w:r>
      <w:proofErr w:type="spellEnd"/>
      <w:r w:rsidRPr="00A00878">
        <w:rPr>
          <w:rFonts w:cs="Arial"/>
          <w:vanish/>
        </w:rPr>
        <w:t>&gt;</w:t>
      </w:r>
    </w:p>
    <w:p w14:paraId="524A595C" w14:textId="77777777" w:rsidR="00D760C4" w:rsidRPr="00CF6C17" w:rsidRDefault="00D760C4" w:rsidP="00CE7D53">
      <w:pPr>
        <w:rPr>
          <w:rFonts w:cs="Arial"/>
        </w:rPr>
      </w:pPr>
    </w:p>
    <w:p w14:paraId="0952FE8F" w14:textId="149F4EBF" w:rsidR="00D760C4" w:rsidRPr="00A0253C" w:rsidRDefault="00D760C4" w:rsidP="005939D4">
      <w:pPr>
        <w:pStyle w:val="Listenabsatz"/>
        <w:numPr>
          <w:ilvl w:val="0"/>
          <w:numId w:val="42"/>
        </w:numPr>
        <w:ind w:left="567" w:hanging="567"/>
        <w:rPr>
          <w:rFonts w:cs="Arial"/>
        </w:rPr>
      </w:pPr>
      <w:r w:rsidRPr="00A0253C">
        <w:rPr>
          <w:rFonts w:cs="Arial"/>
        </w:rPr>
        <w:t xml:space="preserve">Der Transport erfolgt in Form von </w:t>
      </w:r>
      <w:r w:rsidR="00A00878" w:rsidRPr="00A0253C">
        <w:rPr>
          <w:rFonts w:cs="Arial"/>
          <w:vanish/>
        </w:rPr>
        <w:t>&lt;</w:t>
      </w:r>
      <w:proofErr w:type="spellStart"/>
      <w:r w:rsidR="00A00878" w:rsidRPr="00A0253C">
        <w:rPr>
          <w:rFonts w:cs="Arial"/>
          <w:vanish/>
        </w:rPr>
        <w:t>import_verf_doku</w:t>
      </w:r>
      <w:proofErr w:type="spellEnd"/>
      <w:r w:rsidR="00A00878" w:rsidRPr="00A0253C">
        <w:rPr>
          <w:rFonts w:cs="Arial"/>
          <w:vanish/>
        </w:rPr>
        <w:t xml:space="preserve"> WeitergabeAnDritte_z$ForTra_s4&gt;&lt;/</w:t>
      </w:r>
      <w:proofErr w:type="spellStart"/>
      <w:r w:rsidR="00A00878" w:rsidRPr="00A0253C">
        <w:rPr>
          <w:rFonts w:cs="Arial"/>
          <w:vanish/>
        </w:rPr>
        <w:t>import_verf_doku</w:t>
      </w:r>
      <w:proofErr w:type="spellEnd"/>
      <w:r w:rsidR="00A00878" w:rsidRPr="00A0253C">
        <w:rPr>
          <w:rFonts w:cs="Arial"/>
          <w:vanish/>
        </w:rPr>
        <w:t>&gt;</w:t>
      </w:r>
      <w:r w:rsidRPr="00A0253C">
        <w:rPr>
          <w:rFonts w:cs="Arial"/>
        </w:rPr>
        <w:t xml:space="preserve"> durch elektronischen Austausch per </w:t>
      </w:r>
      <w:r w:rsidR="00A00878" w:rsidRPr="00A0253C">
        <w:rPr>
          <w:rFonts w:cs="Arial"/>
          <w:vanish/>
        </w:rPr>
        <w:t>&lt;</w:t>
      </w:r>
      <w:proofErr w:type="spellStart"/>
      <w:r w:rsidR="00A00878" w:rsidRPr="00A0253C">
        <w:rPr>
          <w:rFonts w:cs="Arial"/>
          <w:vanish/>
        </w:rPr>
        <w:t>import_verf_doku</w:t>
      </w:r>
      <w:proofErr w:type="spellEnd"/>
      <w:r w:rsidR="00A00878" w:rsidRPr="00A0253C">
        <w:rPr>
          <w:rFonts w:cs="Arial"/>
          <w:vanish/>
        </w:rPr>
        <w:t xml:space="preserve"> </w:t>
      </w:r>
      <w:proofErr w:type="spellStart"/>
      <w:r w:rsidR="00A00878" w:rsidRPr="00A0253C">
        <w:rPr>
          <w:rFonts w:cs="Arial"/>
          <w:vanish/>
        </w:rPr>
        <w:t>WeitergabeAnDritte_z$EleAus_pattern</w:t>
      </w:r>
      <w:proofErr w:type="spellEnd"/>
      <w:r w:rsidR="00A00878" w:rsidRPr="00A0253C">
        <w:rPr>
          <w:rFonts w:cs="Arial"/>
          <w:vanish/>
        </w:rPr>
        <w:t>:"!#4#!"&gt;&lt;/import_verf_doku&gt;</w:t>
      </w:r>
      <w:r w:rsidRPr="00A0253C">
        <w:rPr>
          <w:rFonts w:cs="Arial"/>
        </w:rPr>
        <w:t xml:space="preserve"> und ist wie folgt gegen Verlust, Untergang, Datenschutzverstöße, etc. geschützt:</w:t>
      </w:r>
      <w:r w:rsidR="003D418C" w:rsidRPr="00A0253C">
        <w:rPr>
          <w:rFonts w:cs="Arial"/>
        </w:rPr>
        <w:t xml:space="preserve"> </w:t>
      </w:r>
      <w:r w:rsidR="003D418C" w:rsidRPr="00A0253C">
        <w:rPr>
          <w:rFonts w:cs="Arial"/>
          <w:vanish/>
        </w:rPr>
        <w:t>&lt;</w:t>
      </w:r>
      <w:proofErr w:type="spellStart"/>
      <w:r w:rsidR="003D418C" w:rsidRPr="00A0253C">
        <w:rPr>
          <w:rFonts w:cs="Arial"/>
          <w:vanish/>
        </w:rPr>
        <w:t>import_verf_doku</w:t>
      </w:r>
      <w:proofErr w:type="spellEnd"/>
      <w:r w:rsidR="003D418C" w:rsidRPr="00A0253C">
        <w:rPr>
          <w:rFonts w:cs="Arial"/>
          <w:vanish/>
        </w:rPr>
        <w:t xml:space="preserve"> </w:t>
      </w:r>
      <w:proofErr w:type="spellStart"/>
      <w:r w:rsidR="003D418C" w:rsidRPr="00A0253C">
        <w:rPr>
          <w:rFonts w:cs="Arial"/>
          <w:vanish/>
        </w:rPr>
        <w:t>WeitergabeAnDritte_z$TraVer_pattern</w:t>
      </w:r>
      <w:proofErr w:type="spellEnd"/>
      <w:r w:rsidR="003D418C" w:rsidRPr="00A0253C">
        <w:rPr>
          <w:rFonts w:cs="Arial"/>
          <w:vanish/>
        </w:rPr>
        <w:t>:"!#4#!"&gt;&lt;/import_verf_doku&gt;</w:t>
      </w:r>
      <w:r w:rsidRPr="00A0253C">
        <w:rPr>
          <w:rFonts w:cs="Arial"/>
        </w:rPr>
        <w:t>.</w:t>
      </w:r>
    </w:p>
    <w:p w14:paraId="4FFC6926" w14:textId="77777777" w:rsidR="00D760C4" w:rsidRPr="00CF6C17" w:rsidRDefault="00D760C4" w:rsidP="00CE7D53">
      <w:pPr>
        <w:rPr>
          <w:rFonts w:cs="Arial"/>
        </w:rPr>
      </w:pPr>
    </w:p>
    <w:p w14:paraId="215AAF4C" w14:textId="1EEB89DB" w:rsidR="00D760C4" w:rsidRPr="00A0253C" w:rsidRDefault="00D760C4" w:rsidP="005939D4">
      <w:pPr>
        <w:pStyle w:val="Listenabsatz"/>
        <w:numPr>
          <w:ilvl w:val="0"/>
          <w:numId w:val="42"/>
        </w:numPr>
        <w:ind w:left="567" w:hanging="567"/>
        <w:rPr>
          <w:rFonts w:cs="Arial"/>
        </w:rPr>
      </w:pPr>
      <w:r w:rsidRPr="00A0253C">
        <w:rPr>
          <w:rFonts w:cs="Arial"/>
        </w:rPr>
        <w:t xml:space="preserve">Durch </w:t>
      </w:r>
      <w:r w:rsidR="003D418C" w:rsidRPr="00A0253C">
        <w:rPr>
          <w:rFonts w:cs="Arial"/>
          <w:vanish/>
        </w:rPr>
        <w:t>&lt;</w:t>
      </w:r>
      <w:proofErr w:type="spellStart"/>
      <w:r w:rsidR="003D418C" w:rsidRPr="00A0253C">
        <w:rPr>
          <w:rFonts w:cs="Arial"/>
          <w:vanish/>
        </w:rPr>
        <w:t>import_verf_doku</w:t>
      </w:r>
      <w:proofErr w:type="spellEnd"/>
      <w:r w:rsidR="003D418C" w:rsidRPr="00A0253C">
        <w:rPr>
          <w:rFonts w:cs="Arial"/>
          <w:vanish/>
        </w:rPr>
        <w:t xml:space="preserve"> </w:t>
      </w:r>
      <w:proofErr w:type="spellStart"/>
      <w:r w:rsidR="003D418C" w:rsidRPr="00A0253C">
        <w:rPr>
          <w:rFonts w:cs="Arial"/>
          <w:vanish/>
        </w:rPr>
        <w:t>WeitergabeAnDritte_z$Drit_pattern</w:t>
      </w:r>
      <w:proofErr w:type="spellEnd"/>
      <w:r w:rsidR="003D418C" w:rsidRPr="00A0253C">
        <w:rPr>
          <w:rFonts w:cs="Arial"/>
          <w:vanish/>
        </w:rPr>
        <w:t>:"!#4#!"&gt;&lt;/import_verf_doku&gt;</w:t>
      </w:r>
      <w:r w:rsidRPr="00A0253C">
        <w:rPr>
          <w:rFonts w:cs="Arial"/>
        </w:rPr>
        <w:t xml:space="preserve"> erfolgen folgende Verarbeitungs- und/oder Prüfungs-/Kontroll- und/oder Aufbewahrungsschritte:</w:t>
      </w:r>
      <w:r w:rsidR="003D418C" w:rsidRPr="00A0253C">
        <w:rPr>
          <w:rFonts w:cs="Arial"/>
        </w:rPr>
        <w:t xml:space="preserve"> </w:t>
      </w:r>
      <w:r w:rsidR="003D418C" w:rsidRPr="00A0253C">
        <w:rPr>
          <w:rFonts w:cs="Arial"/>
          <w:vanish/>
        </w:rPr>
        <w:t>&lt;</w:t>
      </w:r>
      <w:proofErr w:type="spellStart"/>
      <w:r w:rsidR="003D418C" w:rsidRPr="00A0253C">
        <w:rPr>
          <w:rFonts w:cs="Arial"/>
          <w:vanish/>
        </w:rPr>
        <w:t>import_verf_doku</w:t>
      </w:r>
      <w:proofErr w:type="spellEnd"/>
      <w:r w:rsidR="003D418C" w:rsidRPr="00A0253C">
        <w:rPr>
          <w:rFonts w:cs="Arial"/>
          <w:vanish/>
        </w:rPr>
        <w:t xml:space="preserve"> </w:t>
      </w:r>
      <w:proofErr w:type="spellStart"/>
      <w:r w:rsidR="003D418C" w:rsidRPr="00A0253C">
        <w:rPr>
          <w:rFonts w:cs="Arial"/>
          <w:vanish/>
        </w:rPr>
        <w:t>WeitergabeAnDritte_z$WelVer_pattern</w:t>
      </w:r>
      <w:proofErr w:type="spellEnd"/>
      <w:r w:rsidR="003D418C" w:rsidRPr="00A0253C">
        <w:rPr>
          <w:rFonts w:cs="Arial"/>
          <w:vanish/>
        </w:rPr>
        <w:t>:"!#4#!"&gt;&lt;/import_verf_doku&gt;</w:t>
      </w:r>
      <w:r w:rsidR="003D418C" w:rsidRPr="00A0253C">
        <w:rPr>
          <w:rFonts w:cs="Arial"/>
        </w:rPr>
        <w:t>.</w:t>
      </w:r>
    </w:p>
    <w:p w14:paraId="5AEF947C" w14:textId="77777777" w:rsidR="003D418C" w:rsidRPr="00CF6C17" w:rsidRDefault="003D418C" w:rsidP="003D418C">
      <w:pPr>
        <w:rPr>
          <w:rFonts w:cs="Arial"/>
        </w:rPr>
      </w:pPr>
    </w:p>
    <w:p w14:paraId="2F03BDF1" w14:textId="166856B3" w:rsidR="00D760C4" w:rsidRPr="00CF6C17" w:rsidRDefault="00D760C4" w:rsidP="000D662E">
      <w:pPr>
        <w:ind w:left="567"/>
        <w:rPr>
          <w:rFonts w:cs="Arial"/>
        </w:rPr>
      </w:pPr>
      <w:r w:rsidRPr="00CF6C17">
        <w:rPr>
          <w:rFonts w:cs="Arial"/>
        </w:rPr>
        <w:t xml:space="preserve">Diese sind durch folgende Regelung </w:t>
      </w:r>
      <w:r w:rsidR="003D418C" w:rsidRPr="003D418C">
        <w:rPr>
          <w:rFonts w:cs="Arial"/>
          <w:vanish/>
        </w:rPr>
        <w:t>&lt;</w:t>
      </w:r>
      <w:proofErr w:type="spellStart"/>
      <w:r w:rsidR="003D418C" w:rsidRPr="003D418C">
        <w:rPr>
          <w:rFonts w:cs="Arial"/>
          <w:vanish/>
        </w:rPr>
        <w:t>import_verf_doku</w:t>
      </w:r>
      <w:proofErr w:type="spellEnd"/>
      <w:r w:rsidR="003D418C" w:rsidRPr="003D418C">
        <w:rPr>
          <w:rFonts w:cs="Arial"/>
          <w:vanish/>
        </w:rPr>
        <w:t xml:space="preserve"> WeitergabeAnDritte_z$ExIn_s4&gt;&lt;/</w:t>
      </w:r>
      <w:proofErr w:type="spellStart"/>
      <w:r w:rsidR="003D418C" w:rsidRPr="003D418C">
        <w:rPr>
          <w:rFonts w:cs="Arial"/>
          <w:vanish/>
        </w:rPr>
        <w:t>import_verf_doku</w:t>
      </w:r>
      <w:proofErr w:type="spellEnd"/>
      <w:r w:rsidR="003D418C" w:rsidRPr="003D418C">
        <w:rPr>
          <w:rFonts w:cs="Arial"/>
          <w:vanish/>
        </w:rPr>
        <w:t>&gt;</w:t>
      </w:r>
      <w:r w:rsidRPr="00CF6C17">
        <w:rPr>
          <w:rFonts w:cs="Arial"/>
        </w:rPr>
        <w:t xml:space="preserve"> vereinbart</w:t>
      </w:r>
      <w:r w:rsidR="003D418C">
        <w:rPr>
          <w:rFonts w:cs="Arial"/>
        </w:rPr>
        <w:t xml:space="preserve"> (vgl. </w:t>
      </w:r>
      <w:r w:rsidR="00601DFD" w:rsidRPr="00601DFD">
        <w:rPr>
          <w:rFonts w:cs="Arial"/>
          <w:vanish/>
        </w:rPr>
        <w:t>&lt;</w:t>
      </w:r>
      <w:proofErr w:type="spellStart"/>
      <w:r w:rsidR="00601DFD" w:rsidRPr="00601DFD">
        <w:rPr>
          <w:rFonts w:cs="Arial"/>
          <w:vanish/>
        </w:rPr>
        <w:t>import_verf_doku</w:t>
      </w:r>
      <w:proofErr w:type="spellEnd"/>
      <w:r w:rsidR="00601DFD" w:rsidRPr="00601DFD">
        <w:rPr>
          <w:rFonts w:cs="Arial"/>
          <w:vanish/>
        </w:rPr>
        <w:t xml:space="preserve"> WeitergabeAnDritte_z$DokReg_pattern:"!#4#!"&gt;&lt;/import_verf_doku&gt;</w:t>
      </w:r>
      <w:r w:rsidR="003D418C">
        <w:rPr>
          <w:rFonts w:cs="Arial"/>
        </w:rPr>
        <w:t>).</w:t>
      </w:r>
    </w:p>
    <w:p w14:paraId="3D9A9D65" w14:textId="77777777" w:rsidR="00D760C4" w:rsidRPr="00CF6C17" w:rsidRDefault="00D760C4" w:rsidP="00CE7D53">
      <w:pPr>
        <w:rPr>
          <w:rFonts w:cs="Arial"/>
        </w:rPr>
      </w:pPr>
    </w:p>
    <w:p w14:paraId="6F94F32C" w14:textId="066653C5" w:rsidR="00D760C4" w:rsidRPr="00A0253C" w:rsidRDefault="00D760C4" w:rsidP="005939D4">
      <w:pPr>
        <w:pStyle w:val="Listenabsatz"/>
        <w:numPr>
          <w:ilvl w:val="0"/>
          <w:numId w:val="42"/>
        </w:numPr>
        <w:ind w:left="567" w:hanging="567"/>
        <w:rPr>
          <w:rFonts w:cs="Arial"/>
        </w:rPr>
      </w:pPr>
      <w:r w:rsidRPr="00A0253C">
        <w:rPr>
          <w:rFonts w:cs="Arial"/>
        </w:rPr>
        <w:t xml:space="preserve">Über </w:t>
      </w:r>
      <w:r w:rsidR="00601DFD" w:rsidRPr="00A0253C">
        <w:rPr>
          <w:rFonts w:cs="Arial"/>
        </w:rPr>
        <w:t>folgende Anwendung/Portal/Weg</w:t>
      </w:r>
      <w:r w:rsidRPr="00A0253C">
        <w:rPr>
          <w:rFonts w:cs="Arial"/>
        </w:rPr>
        <w:t xml:space="preserve"> liegt ein Zugriff auf die gespeicherten bzw. archivierten Daten vor:</w:t>
      </w:r>
      <w:r w:rsidR="00601DFD" w:rsidRPr="00A0253C">
        <w:rPr>
          <w:rFonts w:cs="Arial"/>
        </w:rPr>
        <w:t xml:space="preserve"> </w:t>
      </w:r>
      <w:r w:rsidR="00601DFD" w:rsidRPr="00A0253C">
        <w:rPr>
          <w:rFonts w:cs="Arial"/>
          <w:vanish/>
        </w:rPr>
        <w:t>&lt;</w:t>
      </w:r>
      <w:proofErr w:type="spellStart"/>
      <w:r w:rsidR="00601DFD" w:rsidRPr="00A0253C">
        <w:rPr>
          <w:rFonts w:cs="Arial"/>
          <w:vanish/>
        </w:rPr>
        <w:t>import_verf_doku</w:t>
      </w:r>
      <w:proofErr w:type="spellEnd"/>
      <w:r w:rsidR="00601DFD" w:rsidRPr="00A0253C">
        <w:rPr>
          <w:rFonts w:cs="Arial"/>
          <w:vanish/>
        </w:rPr>
        <w:t xml:space="preserve"> WeitergabeAnDritte_z$WieZugArcDat_s4&gt;&lt;/</w:t>
      </w:r>
      <w:proofErr w:type="spellStart"/>
      <w:r w:rsidR="00601DFD" w:rsidRPr="00A0253C">
        <w:rPr>
          <w:rFonts w:cs="Arial"/>
          <w:vanish/>
        </w:rPr>
        <w:t>import_verf_doku</w:t>
      </w:r>
      <w:proofErr w:type="spellEnd"/>
      <w:r w:rsidR="00601DFD" w:rsidRPr="00A0253C">
        <w:rPr>
          <w:rFonts w:cs="Arial"/>
          <w:vanish/>
        </w:rPr>
        <w:t>&gt;</w:t>
      </w:r>
      <w:r w:rsidRPr="00A0253C">
        <w:rPr>
          <w:rFonts w:cs="Arial"/>
        </w:rPr>
        <w:t>. Für den Zugriff sind folgende Personen berechtigt:</w:t>
      </w:r>
      <w:r w:rsidR="00601DFD" w:rsidRPr="00A0253C">
        <w:rPr>
          <w:rFonts w:cs="Arial"/>
        </w:rPr>
        <w:t xml:space="preserve"> </w:t>
      </w:r>
      <w:r w:rsidR="00601DFD" w:rsidRPr="00A0253C">
        <w:rPr>
          <w:rFonts w:cs="Arial"/>
          <w:vanish/>
        </w:rPr>
        <w:t>&lt;</w:t>
      </w:r>
      <w:proofErr w:type="spellStart"/>
      <w:r w:rsidR="00601DFD" w:rsidRPr="00A0253C">
        <w:rPr>
          <w:rFonts w:cs="Arial"/>
          <w:vanish/>
        </w:rPr>
        <w:t>import_verf_doku</w:t>
      </w:r>
      <w:proofErr w:type="spellEnd"/>
      <w:r w:rsidR="00601DFD" w:rsidRPr="00A0253C">
        <w:rPr>
          <w:rFonts w:cs="Arial"/>
          <w:vanish/>
        </w:rPr>
        <w:t xml:space="preserve"> WeitergabeAnDritte_z$WerZugArcDat_s4&gt;&lt;/</w:t>
      </w:r>
      <w:proofErr w:type="spellStart"/>
      <w:r w:rsidR="00601DFD" w:rsidRPr="00A0253C">
        <w:rPr>
          <w:rFonts w:cs="Arial"/>
          <w:vanish/>
        </w:rPr>
        <w:t>import_verf_doku</w:t>
      </w:r>
      <w:proofErr w:type="spellEnd"/>
      <w:r w:rsidR="00601DFD" w:rsidRPr="00A0253C">
        <w:rPr>
          <w:rFonts w:cs="Arial"/>
          <w:vanish/>
        </w:rPr>
        <w:t>&gt;</w:t>
      </w:r>
      <w:r w:rsidRPr="00A0253C">
        <w:rPr>
          <w:rFonts w:cs="Arial"/>
        </w:rPr>
        <w:t>.</w:t>
      </w:r>
    </w:p>
    <w:p w14:paraId="4041C3C3" w14:textId="77777777" w:rsidR="00D760C4" w:rsidRPr="00CF6C17" w:rsidRDefault="00D760C4" w:rsidP="00CE7D53">
      <w:pPr>
        <w:rPr>
          <w:rFonts w:cs="Arial"/>
        </w:rPr>
      </w:pPr>
    </w:p>
    <w:p w14:paraId="35FFF585" w14:textId="2378F30B" w:rsidR="00D760C4" w:rsidRPr="00A0253C" w:rsidRDefault="00D760C4" w:rsidP="005939D4">
      <w:pPr>
        <w:pStyle w:val="Listenabsatz"/>
        <w:numPr>
          <w:ilvl w:val="0"/>
          <w:numId w:val="42"/>
        </w:numPr>
        <w:ind w:left="567" w:hanging="567"/>
        <w:rPr>
          <w:rFonts w:cs="Arial"/>
        </w:rPr>
      </w:pPr>
      <w:commentRangeStart w:id="104"/>
      <w:r w:rsidRPr="00A0253C">
        <w:rPr>
          <w:rFonts w:cs="Arial"/>
        </w:rPr>
        <w:t>Eine Kontrolle der ausgelagerten Verarbeitungs- und Aufbewahrungsprozesse erfolgt auf folgende Art und Weise und wird wie folgt dokumentiert:</w:t>
      </w:r>
      <w:r w:rsidR="00554CD7" w:rsidRPr="00A0253C">
        <w:rPr>
          <w:rFonts w:cs="Arial"/>
        </w:rPr>
        <w:t xml:space="preserve"> </w:t>
      </w:r>
      <w:r w:rsidR="00554CD7" w:rsidRPr="00A0253C">
        <w:rPr>
          <w:rFonts w:cs="Arial"/>
          <w:vanish/>
        </w:rPr>
        <w:t>&lt;</w:t>
      </w:r>
      <w:proofErr w:type="spellStart"/>
      <w:r w:rsidR="00554CD7" w:rsidRPr="00A0253C">
        <w:rPr>
          <w:rFonts w:cs="Arial"/>
          <w:vanish/>
        </w:rPr>
        <w:t>import_verf_doku</w:t>
      </w:r>
      <w:proofErr w:type="spellEnd"/>
      <w:r w:rsidR="00554CD7" w:rsidRPr="00A0253C">
        <w:rPr>
          <w:rFonts w:cs="Arial"/>
          <w:vanish/>
        </w:rPr>
        <w:t xml:space="preserve"> WeitergabeAnDritte_z$KontAus_s4&gt;&lt;/</w:t>
      </w:r>
      <w:proofErr w:type="spellStart"/>
      <w:r w:rsidR="00554CD7" w:rsidRPr="00A0253C">
        <w:rPr>
          <w:rFonts w:cs="Arial"/>
          <w:vanish/>
        </w:rPr>
        <w:t>import_verf_doku</w:t>
      </w:r>
      <w:proofErr w:type="spellEnd"/>
      <w:r w:rsidR="00554CD7" w:rsidRPr="00A0253C">
        <w:rPr>
          <w:rFonts w:cs="Arial"/>
          <w:vanish/>
        </w:rPr>
        <w:t>&gt;</w:t>
      </w:r>
      <w:r w:rsidRPr="00A0253C">
        <w:rPr>
          <w:rFonts w:cs="Arial"/>
        </w:rPr>
        <w:t>.</w:t>
      </w:r>
      <w:commentRangeEnd w:id="104"/>
      <w:r w:rsidRPr="00CF6C17">
        <w:commentReference w:id="104"/>
      </w:r>
    </w:p>
    <w:p w14:paraId="377AB573" w14:textId="77777777" w:rsidR="00D760C4" w:rsidRPr="00CF6C17" w:rsidRDefault="00D760C4" w:rsidP="00CE7D53">
      <w:pPr>
        <w:rPr>
          <w:rFonts w:cs="Arial"/>
        </w:rPr>
      </w:pPr>
    </w:p>
    <w:p w14:paraId="798FD736" w14:textId="77777777" w:rsidR="00D760C4" w:rsidRPr="00CF6C17" w:rsidRDefault="00D760C4" w:rsidP="00495077">
      <w:pPr>
        <w:pStyle w:val="berschrift3"/>
        <w:numPr>
          <w:ilvl w:val="2"/>
          <w:numId w:val="11"/>
        </w:numPr>
        <w:ind w:left="851" w:hanging="851"/>
      </w:pPr>
      <w:bookmarkStart w:id="105" w:name="_Archivierung_der_Belege"/>
      <w:bookmarkStart w:id="106" w:name="_Toc427605166"/>
      <w:bookmarkEnd w:id="105"/>
      <w:r w:rsidRPr="00CF6C17">
        <w:t xml:space="preserve">Archivierung der </w:t>
      </w:r>
      <w:commentRangeStart w:id="107"/>
      <w:r w:rsidRPr="00CF6C17">
        <w:t>Belege</w:t>
      </w:r>
      <w:commentRangeEnd w:id="107"/>
      <w:r w:rsidRPr="00CF6C17">
        <w:commentReference w:id="107"/>
      </w:r>
      <w:r w:rsidRPr="00CF6C17">
        <w:t xml:space="preserve"> nach der Erfassung in Grund(buch)</w:t>
      </w:r>
      <w:proofErr w:type="spellStart"/>
      <w:r w:rsidRPr="00CF6C17">
        <w:t>aufzeichnungen</w:t>
      </w:r>
      <w:proofErr w:type="spellEnd"/>
      <w:r w:rsidRPr="00CF6C17">
        <w:t xml:space="preserve"> oder Buchungen bzw. sonstigen Aufzeichnungen</w:t>
      </w:r>
      <w:bookmarkEnd w:id="106"/>
    </w:p>
    <w:p w14:paraId="1E403C0A" w14:textId="77777777" w:rsidR="00D760C4" w:rsidRPr="002E73AB" w:rsidRDefault="00D760C4" w:rsidP="000D662E">
      <w:pPr>
        <w:spacing w:before="240"/>
        <w:rPr>
          <w:rFonts w:cs="Arial"/>
        </w:rPr>
      </w:pPr>
    </w:p>
    <w:p w14:paraId="214C0435" w14:textId="056E2AAA" w:rsidR="00D760C4" w:rsidRPr="002E73AB" w:rsidRDefault="00D760C4" w:rsidP="005939D4">
      <w:pPr>
        <w:pStyle w:val="Listenabsatz"/>
        <w:numPr>
          <w:ilvl w:val="0"/>
          <w:numId w:val="43"/>
        </w:numPr>
        <w:ind w:left="567" w:hanging="567"/>
        <w:rPr>
          <w:rFonts w:cs="Arial"/>
        </w:rPr>
      </w:pPr>
      <w:r w:rsidRPr="002E73AB">
        <w:rPr>
          <w:rFonts w:cs="Arial"/>
        </w:rPr>
        <w:t>Im Hinblick auf die Anforderungen an die Ordnung der Belegablage wird folgende Ordnung für die dauerhafte Aufbewahrung bzw. Archivierung der digitalen Belege gewählt:</w:t>
      </w:r>
    </w:p>
    <w:p w14:paraId="3E17DFE6" w14:textId="30EC7698" w:rsidR="00E92701" w:rsidRPr="002E73AB" w:rsidRDefault="00E92701" w:rsidP="00CE7D53">
      <w:pPr>
        <w:rPr>
          <w:rFonts w:cs="Arial"/>
        </w:rPr>
      </w:pPr>
    </w:p>
    <w:p w14:paraId="426FA66C" w14:textId="1475C790" w:rsidR="00D760C4" w:rsidRPr="002E73AB" w:rsidRDefault="00D056F3" w:rsidP="003200AF">
      <w:pPr>
        <w:rPr>
          <w:rFonts w:cs="Arial"/>
        </w:rPr>
      </w:pPr>
      <w:r w:rsidRPr="002E73AB">
        <w:rPr>
          <w:rFonts w:cs="Arial"/>
          <w:vanish/>
        </w:rPr>
        <w:t>&lt;</w:t>
      </w:r>
      <w:proofErr w:type="spellStart"/>
      <w:r w:rsidRPr="002E73AB">
        <w:rPr>
          <w:rFonts w:cs="Arial"/>
          <w:vanish/>
        </w:rPr>
        <w:t>import_verf_doku</w:t>
      </w:r>
      <w:proofErr w:type="spellEnd"/>
      <w:r w:rsidRPr="002E73AB">
        <w:rPr>
          <w:rFonts w:cs="Arial"/>
          <w:vanish/>
        </w:rPr>
        <w:t xml:space="preserve"> ArchivDigitaleBelege_zv1_zb4_listbullet_pattern:!#1#! !#2#!_</w:t>
      </w:r>
      <w:proofErr w:type="spellStart"/>
      <w:r w:rsidRPr="002E73AB">
        <w:rPr>
          <w:rFonts w:cs="Arial"/>
          <w:vanish/>
        </w:rPr>
        <w:t>sbcf</w:t>
      </w:r>
      <w:proofErr w:type="spellEnd"/>
      <w:r w:rsidRPr="002E73AB">
        <w:rPr>
          <w:rFonts w:cs="Arial"/>
          <w:vanish/>
        </w:rPr>
        <w:t>&gt;&lt;/</w:t>
      </w:r>
      <w:proofErr w:type="spellStart"/>
      <w:r w:rsidRPr="002E73AB">
        <w:rPr>
          <w:rFonts w:cs="Arial"/>
          <w:vanish/>
        </w:rPr>
        <w:t>import_verf_doku</w:t>
      </w:r>
      <w:proofErr w:type="spellEnd"/>
      <w:r w:rsidRPr="002E73AB">
        <w:rPr>
          <w:rFonts w:cs="Arial"/>
          <w:vanish/>
        </w:rPr>
        <w:t>&gt;</w:t>
      </w:r>
    </w:p>
    <w:p w14:paraId="6833C044" w14:textId="77777777" w:rsidR="00D056F3" w:rsidRPr="002E73AB" w:rsidRDefault="00D056F3" w:rsidP="00CE7D53">
      <w:pPr>
        <w:rPr>
          <w:rFonts w:cs="Arial"/>
        </w:rPr>
      </w:pPr>
    </w:p>
    <w:p w14:paraId="5949D2A9" w14:textId="6E972A0E" w:rsidR="00D760C4" w:rsidRPr="002E73AB" w:rsidRDefault="00D760C4" w:rsidP="005939D4">
      <w:pPr>
        <w:pStyle w:val="Listenabsatz"/>
        <w:numPr>
          <w:ilvl w:val="0"/>
          <w:numId w:val="43"/>
        </w:numPr>
        <w:ind w:left="567" w:hanging="567"/>
        <w:rPr>
          <w:rFonts w:cs="Arial"/>
        </w:rPr>
      </w:pPr>
      <w:r w:rsidRPr="002E73AB">
        <w:rPr>
          <w:rFonts w:cs="Arial"/>
        </w:rPr>
        <w:t>Sachliche Ordnung der digitalen Belege durch Unterteilung nach folgenden</w:t>
      </w:r>
      <w:r w:rsidR="005D6986" w:rsidRPr="002E73AB">
        <w:rPr>
          <w:rFonts w:cs="Arial"/>
        </w:rPr>
        <w:t>:</w:t>
      </w:r>
      <w:r w:rsidR="00DE38B6" w:rsidRPr="002E73AB">
        <w:rPr>
          <w:rFonts w:cs="Arial"/>
        </w:rPr>
        <w:t xml:space="preserve"> </w:t>
      </w:r>
    </w:p>
    <w:p w14:paraId="3C7E1E93" w14:textId="42B78C6B" w:rsidR="00F141F1" w:rsidRPr="002E73AB" w:rsidRDefault="00F141F1" w:rsidP="00CE7D53">
      <w:pPr>
        <w:rPr>
          <w:rFonts w:cs="Arial"/>
        </w:rPr>
      </w:pPr>
    </w:p>
    <w:p w14:paraId="1692B32D" w14:textId="05758BD3" w:rsidR="005D6986" w:rsidRPr="00CE7D53" w:rsidRDefault="005D6986" w:rsidP="00CE7D53">
      <w:r w:rsidRPr="00CE7D53">
        <w:rPr>
          <w:vanish/>
        </w:rPr>
        <w:t>&lt;</w:t>
      </w:r>
      <w:proofErr w:type="spellStart"/>
      <w:r w:rsidRPr="00CE7D53">
        <w:rPr>
          <w:vanish/>
        </w:rPr>
        <w:t>import_verf_doku</w:t>
      </w:r>
      <w:proofErr w:type="spellEnd"/>
      <w:r w:rsidRPr="00CE7D53">
        <w:rPr>
          <w:vanish/>
        </w:rPr>
        <w:t xml:space="preserve"> SachlicheKriterien_z9_checkedtable2&gt;&lt;/</w:t>
      </w:r>
      <w:proofErr w:type="spellStart"/>
      <w:r w:rsidRPr="00CE7D53">
        <w:rPr>
          <w:vanish/>
        </w:rPr>
        <w:t>import_verf_doku</w:t>
      </w:r>
      <w:proofErr w:type="spellEnd"/>
      <w:r w:rsidRPr="00CE7D53">
        <w:rPr>
          <w:vanish/>
        </w:rPr>
        <w:t>&gt;</w:t>
      </w:r>
    </w:p>
    <w:p w14:paraId="6746F49C" w14:textId="77777777" w:rsidR="005D6986" w:rsidRPr="002E73AB" w:rsidRDefault="005D6986" w:rsidP="00CE7D53">
      <w:pPr>
        <w:rPr>
          <w:rFonts w:cs="Arial"/>
        </w:rPr>
      </w:pPr>
    </w:p>
    <w:p w14:paraId="002385C6" w14:textId="1F523C47" w:rsidR="00D760C4" w:rsidRPr="002E73AB" w:rsidRDefault="00D760C4" w:rsidP="005939D4">
      <w:pPr>
        <w:pStyle w:val="Listenabsatz"/>
        <w:numPr>
          <w:ilvl w:val="0"/>
          <w:numId w:val="43"/>
        </w:numPr>
        <w:ind w:left="567" w:hanging="567"/>
      </w:pPr>
      <w:r w:rsidRPr="002E73AB">
        <w:t>Zeitliche Ordnung der papierhaften Belege innerhalb der genannten Unterteilung und übergreifend:</w:t>
      </w:r>
    </w:p>
    <w:p w14:paraId="57F58838" w14:textId="77777777" w:rsidR="00042F1B" w:rsidRPr="002E73AB" w:rsidRDefault="00042F1B" w:rsidP="00CE7D53"/>
    <w:p w14:paraId="73E7502C" w14:textId="0981CD16" w:rsidR="009652F1" w:rsidRPr="002E73AB" w:rsidRDefault="006B7CE1" w:rsidP="005939D4">
      <w:pPr>
        <w:pStyle w:val="Listenabsatz"/>
        <w:numPr>
          <w:ilvl w:val="0"/>
          <w:numId w:val="48"/>
        </w:numPr>
        <w:ind w:hanging="363"/>
      </w:pPr>
      <w:r w:rsidRPr="002E73AB">
        <w:lastRenderedPageBreak/>
        <w:t xml:space="preserve">Übergreifend nach </w:t>
      </w:r>
      <w:r w:rsidR="00042F1B" w:rsidRPr="00CE7D53">
        <w:rPr>
          <w:vanish/>
        </w:rPr>
        <w:t>&lt;</w:t>
      </w:r>
      <w:proofErr w:type="spellStart"/>
      <w:r w:rsidR="00042F1B" w:rsidRPr="00CE7D53">
        <w:rPr>
          <w:vanish/>
        </w:rPr>
        <w:t>import_verf_doku</w:t>
      </w:r>
      <w:proofErr w:type="spellEnd"/>
      <w:r w:rsidR="00042F1B" w:rsidRPr="00CE7D53">
        <w:rPr>
          <w:vanish/>
        </w:rPr>
        <w:t xml:space="preserve"> ÜbergeordneteKriterien_z$4.3A_scoc&gt;&lt;/</w:t>
      </w:r>
      <w:proofErr w:type="spellStart"/>
      <w:r w:rsidR="00042F1B" w:rsidRPr="00CE7D53">
        <w:rPr>
          <w:vanish/>
        </w:rPr>
        <w:t>import_verf_doku</w:t>
      </w:r>
      <w:proofErr w:type="spellEnd"/>
      <w:r w:rsidR="00042F1B" w:rsidRPr="00CE7D53">
        <w:rPr>
          <w:vanish/>
        </w:rPr>
        <w:t>&gt;</w:t>
      </w:r>
      <w:r w:rsidRPr="002E73AB">
        <w:t>.</w:t>
      </w:r>
    </w:p>
    <w:p w14:paraId="78135158" w14:textId="53A577A5" w:rsidR="009652F1" w:rsidRPr="002E73AB" w:rsidRDefault="00042F1B" w:rsidP="00CE7D53">
      <w:pPr>
        <w:rPr>
          <w:vanish/>
        </w:rPr>
      </w:pPr>
      <w:r w:rsidRPr="002E73AB">
        <w:rPr>
          <w:vanish/>
        </w:rPr>
        <w:t>&lt;</w:t>
      </w:r>
      <w:proofErr w:type="spellStart"/>
      <w:r w:rsidRPr="002E73AB">
        <w:rPr>
          <w:vanish/>
        </w:rPr>
        <w:t>import_verf_doku</w:t>
      </w:r>
      <w:proofErr w:type="spellEnd"/>
      <w:r w:rsidRPr="002E73AB">
        <w:rPr>
          <w:vanish/>
        </w:rPr>
        <w:t xml:space="preserve"> AlternativeUnterscheidung_z9_s$Alt1_listbullet_pattern:Innerhalb jedes !*#ÜbergeordneteKriterien_z$4.3A_scoc#*!es zunächst nach Unterperioden in Form von !*#Unterkriterien_z9_scoc#*! und dann nach der oben dargestellten, sachlichen Ordnung.&gt;&lt;/</w:t>
      </w:r>
      <w:proofErr w:type="spellStart"/>
      <w:r w:rsidRPr="002E73AB">
        <w:rPr>
          <w:vanish/>
        </w:rPr>
        <w:t>import_verf_doku</w:t>
      </w:r>
      <w:proofErr w:type="spellEnd"/>
      <w:r w:rsidRPr="002E73AB">
        <w:rPr>
          <w:vanish/>
        </w:rPr>
        <w:t>&gt;</w:t>
      </w:r>
    </w:p>
    <w:p w14:paraId="500A6E98" w14:textId="1DC3A13E" w:rsidR="009652F1" w:rsidRPr="002E73AB" w:rsidRDefault="00042F1B" w:rsidP="00CE7D53">
      <w:r w:rsidRPr="002E73AB">
        <w:rPr>
          <w:vanish/>
        </w:rPr>
        <w:t>&lt;</w:t>
      </w:r>
      <w:proofErr w:type="spellStart"/>
      <w:r w:rsidRPr="002E73AB">
        <w:rPr>
          <w:vanish/>
        </w:rPr>
        <w:t>import_verf_doku</w:t>
      </w:r>
      <w:proofErr w:type="spellEnd"/>
      <w:r w:rsidRPr="002E73AB">
        <w:rPr>
          <w:vanish/>
        </w:rPr>
        <w:t xml:space="preserve"> AlternativeUnterscheidung_z9_s$Alt2_listbullet_pattern:Innerhalb jedes !*#ÜbergeordneteKriterien_z$4.3A_scoc#*!es zunächst nach der oben dargestellten, sachlichen Ordnung und dann nach Unterperioden in Form von !*#Unterkriterien_z9_scoc#*!.&gt;&lt;/import_verf_doku&gt;</w:t>
      </w:r>
    </w:p>
    <w:p w14:paraId="10B7F7CD" w14:textId="4496C490" w:rsidR="00D760C4" w:rsidRPr="002E73AB" w:rsidRDefault="009652F1" w:rsidP="00CE7D53">
      <w:commentRangeStart w:id="108"/>
      <w:commentRangeEnd w:id="108"/>
      <w:r w:rsidRPr="002E73AB">
        <w:rPr>
          <w:rStyle w:val="Kommentarzeichen"/>
          <w:sz w:val="20"/>
        </w:rPr>
        <w:commentReference w:id="108"/>
      </w:r>
    </w:p>
    <w:p w14:paraId="7CAA218D" w14:textId="1D7D0831" w:rsidR="00D760C4" w:rsidRPr="002E73AB" w:rsidRDefault="00D760C4" w:rsidP="005939D4">
      <w:pPr>
        <w:pStyle w:val="Listenabsatz"/>
        <w:numPr>
          <w:ilvl w:val="0"/>
          <w:numId w:val="43"/>
        </w:numPr>
        <w:ind w:left="567" w:hanging="567"/>
      </w:pPr>
      <w:r w:rsidRPr="002E73AB">
        <w:t xml:space="preserve">Werden digitale Dokumente per Optical-Character-Recognition-Verfahren (OCR-Verfahren) um Volltextinformationen angereichert (z.B. </w:t>
      </w:r>
      <w:proofErr w:type="spellStart"/>
      <w:r w:rsidRPr="002E73AB">
        <w:t>volltextrecherchierbare</w:t>
      </w:r>
      <w:proofErr w:type="spellEnd"/>
      <w:r w:rsidRPr="002E73AB">
        <w:t xml:space="preserve"> PDFs), so wird dieser Volltext nach Verifikation und Korrektur über die Dauer der Aufbewahrungsfrist aufbewahrt und auch für Prüfzwecke verfügbar gehalten.</w:t>
      </w:r>
    </w:p>
    <w:p w14:paraId="25D61343" w14:textId="77777777" w:rsidR="00D760C4" w:rsidRPr="002E73AB" w:rsidRDefault="00D760C4" w:rsidP="00CE7D53"/>
    <w:p w14:paraId="20ADC0B1" w14:textId="5F9DB18D" w:rsidR="00D760C4" w:rsidRPr="002E73AB" w:rsidRDefault="00D760C4" w:rsidP="005939D4">
      <w:pPr>
        <w:pStyle w:val="Listenabsatz"/>
        <w:numPr>
          <w:ilvl w:val="0"/>
          <w:numId w:val="43"/>
        </w:numPr>
        <w:ind w:left="567" w:hanging="567"/>
      </w:pPr>
      <w:r w:rsidRPr="002E73AB">
        <w:t>Die gespeicherten Belege werden durch folgende Verfahren einem systematischen Backup-Prozess unterzogen, damit im Falle eines Ausfalls des Speichermediums eine jederzeitige, vollständige und verlustfreie Wiederherstellung der Daten im Archivsystem erreicht werden kann:</w:t>
      </w:r>
    </w:p>
    <w:p w14:paraId="44C6077D" w14:textId="4C4408B6" w:rsidR="00D760C4" w:rsidRPr="002E73AB" w:rsidRDefault="00D760C4" w:rsidP="00CE7D53"/>
    <w:p w14:paraId="7C1A214B" w14:textId="0DEBC6B1" w:rsidR="00D760C4" w:rsidRPr="002E73AB" w:rsidRDefault="00E42569" w:rsidP="00CE7D53">
      <w:r w:rsidRPr="002E73AB">
        <w:rPr>
          <w:vanish/>
        </w:rPr>
        <w:t>&lt;</w:t>
      </w:r>
      <w:proofErr w:type="spellStart"/>
      <w:r w:rsidRPr="002E73AB">
        <w:rPr>
          <w:vanish/>
        </w:rPr>
        <w:t>import_verf_doku</w:t>
      </w:r>
      <w:proofErr w:type="spellEnd"/>
      <w:r w:rsidRPr="002E73AB">
        <w:rPr>
          <w:vanish/>
        </w:rPr>
        <w:t xml:space="preserve"> ArchivDigitaleBelege_z5_listbullet&gt;&lt;/</w:t>
      </w:r>
      <w:proofErr w:type="spellStart"/>
      <w:r w:rsidRPr="002E73AB">
        <w:rPr>
          <w:vanish/>
        </w:rPr>
        <w:t>import_verf_doku</w:t>
      </w:r>
      <w:proofErr w:type="spellEnd"/>
      <w:r w:rsidRPr="002E73AB">
        <w:rPr>
          <w:vanish/>
        </w:rPr>
        <w:t>&gt;</w:t>
      </w:r>
    </w:p>
    <w:p w14:paraId="117C471D" w14:textId="77777777" w:rsidR="00D760C4" w:rsidRPr="002E73AB" w:rsidRDefault="00D760C4" w:rsidP="00CE7D53"/>
    <w:p w14:paraId="4FC6EBE6" w14:textId="1D54B065" w:rsidR="005939D4" w:rsidRDefault="00D760C4" w:rsidP="005939D4">
      <w:pPr>
        <w:pStyle w:val="Listenabsatz"/>
        <w:numPr>
          <w:ilvl w:val="0"/>
          <w:numId w:val="43"/>
        </w:numPr>
        <w:ind w:left="567" w:hanging="567"/>
      </w:pPr>
      <w:r w:rsidRPr="002E73AB">
        <w:t>Sowohl bei Ersteinrichtung als auch turnusmäßig (</w:t>
      </w:r>
      <w:r w:rsidR="00E42569" w:rsidRPr="005939D4">
        <w:rPr>
          <w:vanish/>
        </w:rPr>
        <w:t>&lt;</w:t>
      </w:r>
      <w:proofErr w:type="spellStart"/>
      <w:r w:rsidR="00E42569" w:rsidRPr="005939D4">
        <w:rPr>
          <w:vanish/>
        </w:rPr>
        <w:t>import_verf_doku</w:t>
      </w:r>
      <w:proofErr w:type="spellEnd"/>
      <w:r w:rsidR="00E42569" w:rsidRPr="005939D4">
        <w:rPr>
          <w:vanish/>
        </w:rPr>
        <w:t xml:space="preserve"> ArchivDigitaleBelege_z6&gt;&lt;/</w:t>
      </w:r>
      <w:proofErr w:type="spellStart"/>
      <w:r w:rsidR="00E42569" w:rsidRPr="005939D4">
        <w:rPr>
          <w:vanish/>
        </w:rPr>
        <w:t>import_verf_doku</w:t>
      </w:r>
      <w:proofErr w:type="spellEnd"/>
      <w:r w:rsidR="00E42569" w:rsidRPr="005939D4">
        <w:rPr>
          <w:vanish/>
        </w:rPr>
        <w:t>&gt;</w:t>
      </w:r>
      <w:r w:rsidRPr="002E73AB">
        <w:t>) erfolgt ein Funktionsfähigkeitstest des Backup- und Wiederherstellungsverfahrens.</w:t>
      </w:r>
    </w:p>
    <w:p w14:paraId="54FFE45D" w14:textId="77777777" w:rsidR="005939D4" w:rsidRDefault="005939D4" w:rsidP="005939D4"/>
    <w:p w14:paraId="796E2A1C" w14:textId="4CB4D11C" w:rsidR="00D760C4" w:rsidRPr="002E73AB" w:rsidRDefault="00D760C4" w:rsidP="005939D4">
      <w:pPr>
        <w:pStyle w:val="Listenabsatz"/>
        <w:numPr>
          <w:ilvl w:val="0"/>
          <w:numId w:val="43"/>
        </w:numPr>
        <w:ind w:left="567" w:hanging="567"/>
      </w:pPr>
      <w:r w:rsidRPr="002E73AB">
        <w:t>Sowohl bei Ersteinrichtung als auch turnusmäßig (</w:t>
      </w:r>
      <w:r w:rsidR="00E42569" w:rsidRPr="005939D4">
        <w:rPr>
          <w:vanish/>
        </w:rPr>
        <w:t>&lt;</w:t>
      </w:r>
      <w:proofErr w:type="spellStart"/>
      <w:r w:rsidR="00E42569" w:rsidRPr="005939D4">
        <w:rPr>
          <w:vanish/>
        </w:rPr>
        <w:t>import_verf_doku</w:t>
      </w:r>
      <w:proofErr w:type="spellEnd"/>
      <w:r w:rsidR="00E42569" w:rsidRPr="005939D4">
        <w:rPr>
          <w:vanish/>
        </w:rPr>
        <w:t xml:space="preserve"> ArchivDigitaleBelege_z7&gt;&lt;/</w:t>
      </w:r>
      <w:proofErr w:type="spellStart"/>
      <w:r w:rsidR="00E42569" w:rsidRPr="005939D4">
        <w:rPr>
          <w:vanish/>
        </w:rPr>
        <w:t>import_verf_doku</w:t>
      </w:r>
      <w:proofErr w:type="spellEnd"/>
      <w:r w:rsidR="00E42569" w:rsidRPr="005939D4">
        <w:rPr>
          <w:vanish/>
        </w:rPr>
        <w:t>&gt;</w:t>
      </w:r>
      <w:r w:rsidRPr="002E73AB">
        <w:t>) erfolgt ein stichprobenweiser Lesbarkeitstest von digitalen Belegen im Archivsystem.</w:t>
      </w:r>
    </w:p>
    <w:p w14:paraId="12527906" w14:textId="77777777" w:rsidR="00D760C4" w:rsidRPr="002E73AB" w:rsidRDefault="00D760C4" w:rsidP="00CE7D53"/>
    <w:p w14:paraId="00F9909C" w14:textId="77777777" w:rsidR="00D760C4" w:rsidRPr="00CF6C17" w:rsidRDefault="00D760C4" w:rsidP="00495077">
      <w:pPr>
        <w:pStyle w:val="berschrift3"/>
        <w:numPr>
          <w:ilvl w:val="2"/>
          <w:numId w:val="11"/>
        </w:numPr>
        <w:ind w:left="851" w:hanging="851"/>
      </w:pPr>
      <w:bookmarkStart w:id="109" w:name="_Toc427605167"/>
      <w:r w:rsidRPr="00CF6C17">
        <w:t>Vernichtung der digitalen Belege</w:t>
      </w:r>
      <w:bookmarkEnd w:id="109"/>
    </w:p>
    <w:p w14:paraId="012D5158" w14:textId="77777777" w:rsidR="00D760C4" w:rsidRPr="00CF6C17" w:rsidRDefault="00D760C4" w:rsidP="005939D4">
      <w:pPr>
        <w:spacing w:before="240"/>
        <w:rPr>
          <w:rFonts w:cs="Arial"/>
        </w:rPr>
      </w:pPr>
    </w:p>
    <w:p w14:paraId="429657F0" w14:textId="4BE66445" w:rsidR="00D760C4" w:rsidRPr="00592295" w:rsidRDefault="00D760C4" w:rsidP="005939D4">
      <w:pPr>
        <w:pStyle w:val="Listenabsatz"/>
        <w:numPr>
          <w:ilvl w:val="0"/>
          <w:numId w:val="44"/>
        </w:numPr>
        <w:ind w:left="567" w:hanging="567"/>
        <w:rPr>
          <w:rFonts w:cs="Arial"/>
        </w:rPr>
      </w:pPr>
      <w:r w:rsidRPr="00592295">
        <w:rPr>
          <w:rFonts w:cs="Arial"/>
        </w:rPr>
        <w:t xml:space="preserve">Die Vernichtung der digitalen Belege erfolgt in einem zeitlich festgelegten Turnus, und zwar </w:t>
      </w:r>
      <w:r w:rsidR="009D7143" w:rsidRPr="00592295">
        <w:rPr>
          <w:rFonts w:cs="Arial"/>
          <w:vanish/>
        </w:rPr>
        <w:t>&lt;</w:t>
      </w:r>
      <w:proofErr w:type="spellStart"/>
      <w:r w:rsidR="009D7143" w:rsidRPr="00592295">
        <w:rPr>
          <w:rFonts w:cs="Arial"/>
          <w:vanish/>
        </w:rPr>
        <w:t>import_verf_doku</w:t>
      </w:r>
      <w:proofErr w:type="spellEnd"/>
      <w:r w:rsidR="009D7143" w:rsidRPr="00592295">
        <w:rPr>
          <w:rFonts w:cs="Arial"/>
          <w:vanish/>
        </w:rPr>
        <w:t xml:space="preserve"> VernichtungDerPapierbelege_z$TurVerPap_s4&gt;&lt;/</w:t>
      </w:r>
      <w:proofErr w:type="spellStart"/>
      <w:r w:rsidR="009D7143" w:rsidRPr="00592295">
        <w:rPr>
          <w:rFonts w:cs="Arial"/>
          <w:vanish/>
        </w:rPr>
        <w:t>import_verf_doku</w:t>
      </w:r>
      <w:proofErr w:type="spellEnd"/>
      <w:r w:rsidR="009D7143" w:rsidRPr="00592295">
        <w:rPr>
          <w:rFonts w:cs="Arial"/>
          <w:vanish/>
        </w:rPr>
        <w:t>&gt;</w:t>
      </w:r>
      <w:r w:rsidRPr="00592295">
        <w:rPr>
          <w:rFonts w:cs="Arial"/>
        </w:rPr>
        <w:t xml:space="preserve"> für alle Belege, deren Aufbewahrungsfrist seit </w:t>
      </w:r>
      <w:r w:rsidR="009D7143" w:rsidRPr="00592295">
        <w:rPr>
          <w:rFonts w:cs="Arial"/>
          <w:vanish/>
        </w:rPr>
        <w:t>&lt;</w:t>
      </w:r>
      <w:proofErr w:type="spellStart"/>
      <w:r w:rsidR="009D7143" w:rsidRPr="00592295">
        <w:rPr>
          <w:rFonts w:cs="Arial"/>
          <w:vanish/>
        </w:rPr>
        <w:t>import_verf_doku</w:t>
      </w:r>
      <w:proofErr w:type="spellEnd"/>
      <w:r w:rsidR="009D7143" w:rsidRPr="00592295">
        <w:rPr>
          <w:rFonts w:cs="Arial"/>
          <w:vanish/>
        </w:rPr>
        <w:t xml:space="preserve"> VernichtungDerPapierbelege_z$ZeitVer_s4&gt;&lt;/</w:t>
      </w:r>
      <w:proofErr w:type="spellStart"/>
      <w:r w:rsidR="009D7143" w:rsidRPr="00592295">
        <w:rPr>
          <w:rFonts w:cs="Arial"/>
          <w:vanish/>
        </w:rPr>
        <w:t>import_verf_doku</w:t>
      </w:r>
      <w:proofErr w:type="spellEnd"/>
      <w:r w:rsidR="009D7143" w:rsidRPr="00592295">
        <w:rPr>
          <w:rFonts w:cs="Arial"/>
          <w:vanish/>
        </w:rPr>
        <w:t>&gt;</w:t>
      </w:r>
      <w:r w:rsidRPr="00592295">
        <w:rPr>
          <w:rFonts w:cs="Arial"/>
        </w:rPr>
        <w:t xml:space="preserve"> abgelaufen ist. Sie wird vom zuständigen Mitarbeiter autorisiert und vom zuständigen Mitarbeiter durchgeführt.</w:t>
      </w:r>
    </w:p>
    <w:p w14:paraId="1CB875A8" w14:textId="77777777" w:rsidR="00D760C4" w:rsidRPr="00CF6C17" w:rsidRDefault="00D760C4" w:rsidP="005939D4">
      <w:pPr>
        <w:rPr>
          <w:rFonts w:cs="Arial"/>
        </w:rPr>
      </w:pPr>
    </w:p>
    <w:p w14:paraId="6B8662A1" w14:textId="41AD6A11" w:rsidR="00D760C4" w:rsidRPr="00592295" w:rsidRDefault="00D760C4" w:rsidP="005939D4">
      <w:pPr>
        <w:pStyle w:val="Listenabsatz"/>
        <w:numPr>
          <w:ilvl w:val="0"/>
          <w:numId w:val="44"/>
        </w:numPr>
        <w:ind w:left="567" w:hanging="567"/>
        <w:rPr>
          <w:rFonts w:cs="Arial"/>
        </w:rPr>
      </w:pPr>
      <w:r w:rsidRPr="00592295">
        <w:rPr>
          <w:rFonts w:cs="Arial"/>
        </w:rPr>
        <w:t xml:space="preserve">Bei der Vernichtung werden datenschutzrechtliche Aspekte berücksichtigt, indem </w:t>
      </w:r>
      <w:r w:rsidR="009D7143" w:rsidRPr="00592295">
        <w:rPr>
          <w:rFonts w:cs="Arial"/>
          <w:vanish/>
        </w:rPr>
        <w:t>&lt;</w:t>
      </w:r>
      <w:proofErr w:type="spellStart"/>
      <w:r w:rsidR="009D7143" w:rsidRPr="00592295">
        <w:rPr>
          <w:rFonts w:cs="Arial"/>
          <w:vanish/>
        </w:rPr>
        <w:t>import_verf_doku</w:t>
      </w:r>
      <w:proofErr w:type="spellEnd"/>
      <w:r w:rsidR="009D7143" w:rsidRPr="00592295">
        <w:rPr>
          <w:rFonts w:cs="Arial"/>
          <w:vanish/>
        </w:rPr>
        <w:t xml:space="preserve"> VernichtungDerPapierbelege_z$WelBelVer_s4&gt;&lt;/</w:t>
      </w:r>
      <w:proofErr w:type="spellStart"/>
      <w:r w:rsidR="009D7143" w:rsidRPr="00592295">
        <w:rPr>
          <w:rFonts w:cs="Arial"/>
          <w:vanish/>
        </w:rPr>
        <w:t>import_verf_doku</w:t>
      </w:r>
      <w:proofErr w:type="spellEnd"/>
      <w:r w:rsidR="009D7143" w:rsidRPr="00592295">
        <w:rPr>
          <w:rFonts w:cs="Arial"/>
          <w:vanish/>
        </w:rPr>
        <w:t>&gt;</w:t>
      </w:r>
      <w:r w:rsidRPr="00592295">
        <w:rPr>
          <w:rFonts w:cs="Arial"/>
        </w:rPr>
        <w:t xml:space="preserve"> vollständig und unwiederbringlich gelöscht werden.</w:t>
      </w:r>
    </w:p>
    <w:p w14:paraId="1D82A7F6" w14:textId="77777777" w:rsidR="00D760C4" w:rsidRPr="00CF6C17" w:rsidRDefault="00D760C4" w:rsidP="005939D4">
      <w:pPr>
        <w:rPr>
          <w:rFonts w:cs="Arial"/>
        </w:rPr>
      </w:pPr>
    </w:p>
    <w:p w14:paraId="38724A61" w14:textId="319318F4" w:rsidR="00D760C4" w:rsidRPr="00592295" w:rsidRDefault="00D760C4" w:rsidP="005939D4">
      <w:pPr>
        <w:pStyle w:val="Listenabsatz"/>
        <w:numPr>
          <w:ilvl w:val="0"/>
          <w:numId w:val="44"/>
        </w:numPr>
        <w:ind w:left="567" w:hanging="567"/>
        <w:rPr>
          <w:rFonts w:cs="Arial"/>
        </w:rPr>
      </w:pPr>
      <w:r w:rsidRPr="00592295">
        <w:rPr>
          <w:rFonts w:cs="Arial"/>
        </w:rPr>
        <w:t>Dokumente, denen besondere Bedeutung für das Unternehmen zukommt, z.B. aufgrund ihrer Beweiskraft, öffentlichen Glaubens oder gesetzlicher Bestimmung in Originalform (z.B. notarielle Urkunden, Testate unter Siegelverwendung, Eröffnungsbilanzen und Abschlüsse, Wertpapiere, Zollpapiere mit fluoreszierendem Original-Stempel) werden unter Berücksichtigung eventueller – sachlicher und/oder zeitlicher - Aufbewahrungserfordernisse von der Vernichtung ausgenommen. Dafür werden sie spätestens bei einer Durchsicht vor der Vernichtung ausgesondert, sofern sie nicht bereits vorher ausgesondert und geordnet archiviert wurden. Es erfolgt eine papierbasierte Aufbewahrung des Originaldokuments. In Zweifelsfällen holt der zuständige Mitarbeiter eine Auskunft bei der zuständigen Führungskraft ein.</w:t>
      </w:r>
    </w:p>
    <w:p w14:paraId="0C2A3631" w14:textId="0DAC4163" w:rsidR="00A970BA" w:rsidRDefault="00A970BA" w:rsidP="000D662E"/>
    <w:sectPr w:rsidR="00A970BA" w:rsidSect="000B7C3C">
      <w:headerReference w:type="even" r:id="rId14"/>
      <w:footerReference w:type="even" r:id="rId15"/>
      <w:headerReference w:type="first" r:id="rId16"/>
      <w:type w:val="continuous"/>
      <w:pgSz w:w="11907" w:h="16840" w:code="9"/>
      <w:pgMar w:top="1418" w:right="1418" w:bottom="1134" w:left="1418"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Wolters Kluwer" w:date="2021-11-16T10:35:00Z" w:initials="WK">
    <w:p w14:paraId="5612DDB7" w14:textId="77A812E9" w:rsidR="00B30BAB" w:rsidRPr="00D90229" w:rsidRDefault="00B30BAB" w:rsidP="00D90229">
      <w:pPr>
        <w:pStyle w:val="Kommentartext"/>
        <w:rPr>
          <w:i/>
        </w:rPr>
      </w:pPr>
      <w:r w:rsidRPr="00D90229">
        <w:rPr>
          <w:rStyle w:val="Kommentarzeichen"/>
          <w:i/>
        </w:rPr>
        <w:annotationRef/>
      </w:r>
      <w:r w:rsidRPr="00D90229">
        <w:rPr>
          <w:i/>
          <w:sz w:val="16"/>
        </w:rPr>
        <w:annotationRef/>
      </w:r>
      <w:r w:rsidRPr="00D90229">
        <w:rPr>
          <w:b/>
          <w:i/>
        </w:rPr>
        <w:t>Hinweis:</w:t>
      </w:r>
      <w:r w:rsidRPr="00D90229">
        <w:rPr>
          <w:i/>
        </w:rPr>
        <w:t xml:space="preserve"> Sollten Sie keine Zusatzangaben bei Ausgangs- und Eigenbelegen machen, können Sie diesen Punkt auch auslassen. Löschen Sie bitte, in diesem Fall, den entsprechenden Abschnitt (4.1.3 (5)) in der Verfahrensdokumentation.</w:t>
      </w:r>
    </w:p>
  </w:comment>
  <w:comment w:id="20" w:author="Wolters Kluwer" w:date="2020-09-04T08:09:00Z" w:initials="WK">
    <w:p w14:paraId="57935A11" w14:textId="6E272616" w:rsidR="00B14127" w:rsidRDefault="00B14127" w:rsidP="00B14127">
      <w:pPr>
        <w:spacing w:after="120"/>
        <w:jc w:val="both"/>
        <w:rPr>
          <w:i/>
        </w:rPr>
      </w:pPr>
      <w:r>
        <w:rPr>
          <w:rStyle w:val="Kommentarzeichen"/>
        </w:rPr>
        <w:annotationRef/>
      </w:r>
      <w:r w:rsidRPr="00860413">
        <w:rPr>
          <w:b/>
          <w:i/>
        </w:rPr>
        <w:t>Hinweis</w:t>
      </w:r>
      <w:r w:rsidRPr="00860413">
        <w:rPr>
          <w:i/>
        </w:rPr>
        <w:t>: Die im Folgenden dargestellten Kombinationen und Vari</w:t>
      </w:r>
      <w:r>
        <w:rPr>
          <w:i/>
        </w:rPr>
        <w:t>anten einer sachlichen und zeit</w:t>
      </w:r>
      <w:r w:rsidRPr="00860413">
        <w:rPr>
          <w:i/>
        </w:rPr>
        <w:t>lichen Ordnung bei der Belegablage können nur beispielhaft sein. Die gewählte Konstellation sollte genau dargestellt werden. Der Aufwand für ein angemessenes Ordnungssystem wird darüber hinaus nochmals für den Fall vereinfacht, dass beim späteren Buchen eine gegenseitige Indexierung/Verlinkung (unlösbare sachlogische Verknüpfung) zwischen Buchungssatz und digitalem Beleg vorgenommen wird, weil dann die Ordnungsangaben im Buchungssatz, insb. die Kontonummern, ein Ordnungssystem ergänzen, das aus dem Kontenrahmen entsteht. Eine in diesem Sinne teilweise oder stark vereinfachte Ordnung der Papierbelege so</w:t>
      </w:r>
      <w:r>
        <w:rPr>
          <w:i/>
        </w:rPr>
        <w:t>llte vor der nach</w:t>
      </w:r>
      <w:r w:rsidRPr="00860413">
        <w:rPr>
          <w:i/>
        </w:rPr>
        <w:t>folgenden Systematik kurz dargestellt werden, etwa mit folgender Angabe</w:t>
      </w:r>
    </w:p>
    <w:p w14:paraId="4AF32FC4" w14:textId="77777777" w:rsidR="00B14127" w:rsidRDefault="00B14127" w:rsidP="00B14127">
      <w:pPr>
        <w:pStyle w:val="Kommentartext"/>
      </w:pPr>
    </w:p>
  </w:comment>
  <w:comment w:id="21" w:author="Wolters Kluwer" w:date="2021-11-16T16:33:00Z" w:initials="WK">
    <w:p w14:paraId="7235BCB0" w14:textId="4243BE95" w:rsidR="001E40AC" w:rsidRPr="00D90229" w:rsidRDefault="001E40AC">
      <w:pPr>
        <w:pStyle w:val="Kommentartext"/>
        <w:rPr>
          <w:i/>
        </w:rPr>
      </w:pPr>
      <w:r w:rsidRPr="00D90229">
        <w:rPr>
          <w:rStyle w:val="Kommentarzeichen"/>
          <w:i/>
        </w:rPr>
        <w:annotationRef/>
      </w:r>
      <w:r w:rsidRPr="00D90229">
        <w:rPr>
          <w:b/>
          <w:i/>
        </w:rPr>
        <w:t>Hinweis:</w:t>
      </w:r>
      <w:r w:rsidRPr="00D90229">
        <w:rPr>
          <w:i/>
        </w:rPr>
        <w:t xml:space="preserve"> Neben den oben genannten Variationen einer sachlichen und zeitlichen Ordnung bei der Belegablage, könnte folgende Alternative zutreffend sein:</w:t>
      </w:r>
    </w:p>
    <w:p w14:paraId="6C60559D" w14:textId="34792792" w:rsidR="001E40AC" w:rsidRPr="00D90229" w:rsidRDefault="001E40AC">
      <w:pPr>
        <w:pStyle w:val="Kommentartext"/>
        <w:rPr>
          <w:i/>
        </w:rPr>
      </w:pPr>
    </w:p>
    <w:p w14:paraId="2416BDCA" w14:textId="2D341EB7" w:rsidR="005E7280" w:rsidRPr="00D90229" w:rsidRDefault="005E7280" w:rsidP="005E7280">
      <w:pPr>
        <w:pStyle w:val="Kommentartext"/>
        <w:rPr>
          <w:i/>
        </w:rPr>
      </w:pPr>
      <w:r w:rsidRPr="00D90229">
        <w:rPr>
          <w:i/>
        </w:rPr>
        <w:t>•</w:t>
      </w:r>
      <w:r w:rsidRPr="00D90229">
        <w:rPr>
          <w:i/>
        </w:rPr>
        <w:tab/>
        <w:t>[Innerhalb der entstehenden Ordnung jeweils strikt [fächerbezogen/unterperioden-bezogen/übergreifend chronologisch sortiert und [nummeriert]] [mit folgenden Besonderheiten]:</w:t>
      </w:r>
    </w:p>
    <w:p w14:paraId="177BB185" w14:textId="77777777" w:rsidR="005E7280" w:rsidRPr="00D90229" w:rsidRDefault="005E7280" w:rsidP="005E7280">
      <w:pPr>
        <w:pStyle w:val="Kommentartext"/>
        <w:rPr>
          <w:i/>
        </w:rPr>
      </w:pPr>
      <w:r w:rsidRPr="00D90229">
        <w:rPr>
          <w:i/>
        </w:rPr>
        <w:t>o</w:t>
      </w:r>
      <w:r w:rsidRPr="00D90229">
        <w:rPr>
          <w:i/>
        </w:rPr>
        <w:tab/>
        <w:t>[Alphabetische Sortierung der Kunden und Lieferanten vor der chronologischen Sortierung [und Nummerierung] innerhalb der einzelnen Kunden und Lieferanten]</w:t>
      </w:r>
    </w:p>
    <w:p w14:paraId="26EFE7D4" w14:textId="7F560B90" w:rsidR="005E7280" w:rsidRPr="00D90229" w:rsidRDefault="005E7280" w:rsidP="005E7280">
      <w:pPr>
        <w:pStyle w:val="Kommentartext"/>
        <w:rPr>
          <w:i/>
        </w:rPr>
      </w:pPr>
      <w:r w:rsidRPr="00D90229">
        <w:rPr>
          <w:i/>
        </w:rPr>
        <w:t>o</w:t>
      </w:r>
      <w:r w:rsidRPr="00D90229">
        <w:rPr>
          <w:i/>
        </w:rPr>
        <w:tab/>
        <w:t>[…]</w:t>
      </w:r>
    </w:p>
    <w:p w14:paraId="0286F7FB" w14:textId="77777777" w:rsidR="001E40AC" w:rsidRPr="00D90229" w:rsidRDefault="001E40AC">
      <w:pPr>
        <w:pStyle w:val="Kommentartext"/>
        <w:rPr>
          <w:i/>
        </w:rPr>
      </w:pPr>
    </w:p>
    <w:p w14:paraId="6EECFD1F" w14:textId="4CE03ABA" w:rsidR="001E40AC" w:rsidRPr="00D90229" w:rsidRDefault="001E40AC">
      <w:pPr>
        <w:pStyle w:val="Kommentartext"/>
        <w:rPr>
          <w:i/>
        </w:rPr>
      </w:pPr>
      <w:r w:rsidRPr="00D90229">
        <w:rPr>
          <w:i/>
        </w:rPr>
        <w:t>Es sollte aber in jedem Fall das tatsächlich</w:t>
      </w:r>
      <w:r w:rsidR="005E7280" w:rsidRPr="00D90229">
        <w:rPr>
          <w:i/>
        </w:rPr>
        <w:t xml:space="preserve"> Vorgehen beschrieben werden, ungeachtet der hier bereitgestellten Variationen.</w:t>
      </w:r>
    </w:p>
  </w:comment>
  <w:comment w:id="25" w:author="Wolters Kluwer" w:date="2021-11-16T16:30:00Z" w:initials="WK">
    <w:p w14:paraId="2EDB161E" w14:textId="27FE4C2F" w:rsidR="00B14127" w:rsidRPr="00191017" w:rsidRDefault="00B14127" w:rsidP="00B14127">
      <w:pPr>
        <w:pStyle w:val="Kommentartext"/>
        <w:rPr>
          <w:i/>
        </w:rPr>
      </w:pPr>
      <w:r>
        <w:rPr>
          <w:rStyle w:val="Kommentarzeichen"/>
        </w:rPr>
        <w:annotationRef/>
      </w:r>
      <w:r w:rsidRPr="00191017">
        <w:rPr>
          <w:rStyle w:val="Kommentarzeichen"/>
          <w:i/>
        </w:rPr>
        <w:annotationRef/>
      </w:r>
      <w:r w:rsidRPr="00191017">
        <w:rPr>
          <w:b/>
          <w:i/>
        </w:rPr>
        <w:t>Hinweis</w:t>
      </w:r>
      <w:r w:rsidRPr="00191017">
        <w:rPr>
          <w:i/>
        </w:rPr>
        <w:t xml:space="preserve">: Bei zeitlichen Abständen zwischen der Entstehung eines </w:t>
      </w:r>
      <w:r>
        <w:rPr>
          <w:i/>
        </w:rPr>
        <w:t>Geschäftsvorfalls und seiner Er</w:t>
      </w:r>
      <w:r w:rsidRPr="00191017">
        <w:rPr>
          <w:i/>
        </w:rPr>
        <w:t>fassung (im Sinne von Sichtung, Identifikation und geordneter und sich</w:t>
      </w:r>
      <w:r>
        <w:rPr>
          <w:i/>
        </w:rPr>
        <w:t>erer Ablage) sind geeignete Maß</w:t>
      </w:r>
      <w:r w:rsidRPr="00191017">
        <w:rPr>
          <w:i/>
        </w:rPr>
        <w:t xml:space="preserve">nahmen zur Sicherung der Vollständigkeit zu treffen. In </w:t>
      </w:r>
      <w:proofErr w:type="spellStart"/>
      <w:r w:rsidRPr="00191017">
        <w:rPr>
          <w:i/>
        </w:rPr>
        <w:t>R</w:t>
      </w:r>
      <w:r>
        <w:rPr>
          <w:i/>
        </w:rPr>
        <w:t>z</w:t>
      </w:r>
      <w:proofErr w:type="spellEnd"/>
      <w:r>
        <w:rPr>
          <w:i/>
        </w:rPr>
        <w:t xml:space="preserve">. 47 der </w:t>
      </w:r>
      <w:proofErr w:type="spellStart"/>
      <w:r>
        <w:rPr>
          <w:i/>
        </w:rPr>
        <w:t>GoBD</w:t>
      </w:r>
      <w:proofErr w:type="spellEnd"/>
      <w:r>
        <w:rPr>
          <w:i/>
        </w:rPr>
        <w:t xml:space="preserve"> wird aus</w:t>
      </w:r>
      <w:r w:rsidRPr="00191017">
        <w:rPr>
          <w:i/>
        </w:rPr>
        <w:t>geführt, dass jede nicht durch die Ver-</w:t>
      </w:r>
      <w:proofErr w:type="spellStart"/>
      <w:r w:rsidRPr="00191017">
        <w:rPr>
          <w:i/>
        </w:rPr>
        <w:t>hältnisse</w:t>
      </w:r>
      <w:proofErr w:type="spellEnd"/>
      <w:r w:rsidRPr="00191017">
        <w:rPr>
          <w:i/>
        </w:rPr>
        <w:t xml:space="preserve"> des Betriebs oder des Geschäfts</w:t>
      </w:r>
      <w:r>
        <w:rPr>
          <w:i/>
        </w:rPr>
        <w:t>vorfalls zwingend bedingte Zeitspanne zwischen dem Ein</w:t>
      </w:r>
      <w:r w:rsidRPr="00191017">
        <w:rPr>
          <w:i/>
        </w:rPr>
        <w:t>tritt des Vorganges und seiner laufenden Erfassung in Grund(buch)</w:t>
      </w:r>
      <w:proofErr w:type="spellStart"/>
      <w:r w:rsidRPr="00191017">
        <w:rPr>
          <w:i/>
        </w:rPr>
        <w:t>aufzeichnungen</w:t>
      </w:r>
      <w:proofErr w:type="spellEnd"/>
      <w:r w:rsidRPr="00191017">
        <w:rPr>
          <w:i/>
        </w:rPr>
        <w:t xml:space="preserve"> bedenklich ist. Demnach is</w:t>
      </w:r>
      <w:r>
        <w:rPr>
          <w:i/>
        </w:rPr>
        <w:t>t eine Erfassung von unbaren Geschäftsvor</w:t>
      </w:r>
      <w:r w:rsidRPr="00191017">
        <w:rPr>
          <w:i/>
        </w:rPr>
        <w:t xml:space="preserve">fällen innerhalb von zehn Tagen unbedenklich (vgl. BFH-Urteil vom 2. Oktober 1968, </w:t>
      </w:r>
      <w:proofErr w:type="spellStart"/>
      <w:r w:rsidRPr="00191017">
        <w:rPr>
          <w:i/>
        </w:rPr>
        <w:t>BStBl</w:t>
      </w:r>
      <w:proofErr w:type="spellEnd"/>
      <w:r w:rsidRPr="00191017">
        <w:rPr>
          <w:i/>
        </w:rPr>
        <w:t xml:space="preserve"> 1969 II S. 157; BFH-Urteil vom 26. März 1968, </w:t>
      </w:r>
      <w:proofErr w:type="spellStart"/>
      <w:r w:rsidRPr="00191017">
        <w:rPr>
          <w:i/>
        </w:rPr>
        <w:t>BStBl</w:t>
      </w:r>
      <w:proofErr w:type="spellEnd"/>
      <w:r w:rsidRPr="00191017">
        <w:rPr>
          <w:i/>
        </w:rPr>
        <w:t xml:space="preserve"> II S. 527</w:t>
      </w:r>
      <w:r>
        <w:rPr>
          <w:i/>
        </w:rPr>
        <w:t xml:space="preserve"> zu Verbindlichkeiten und zu De</w:t>
      </w:r>
      <w:r w:rsidRPr="00191017">
        <w:rPr>
          <w:i/>
        </w:rPr>
        <w:t xml:space="preserve">bitoren). Laut </w:t>
      </w:r>
      <w:proofErr w:type="spellStart"/>
      <w:r w:rsidRPr="00191017">
        <w:rPr>
          <w:i/>
        </w:rPr>
        <w:t>GoBD</w:t>
      </w:r>
      <w:proofErr w:type="spellEnd"/>
      <w:r w:rsidRPr="00191017">
        <w:rPr>
          <w:i/>
        </w:rPr>
        <w:t xml:space="preserve">, </w:t>
      </w:r>
      <w:proofErr w:type="spellStart"/>
      <w:r w:rsidRPr="00191017">
        <w:rPr>
          <w:i/>
        </w:rPr>
        <w:t>Rz</w:t>
      </w:r>
      <w:proofErr w:type="spellEnd"/>
      <w:r w:rsidRPr="00191017">
        <w:rPr>
          <w:i/>
        </w:rPr>
        <w:t xml:space="preserve">. 49, ist es nicht zu beanstanden, wenn Waren- </w:t>
      </w:r>
      <w:r>
        <w:rPr>
          <w:i/>
        </w:rPr>
        <w:t>und Kostenrechnungen, die inner</w:t>
      </w:r>
      <w:r w:rsidRPr="00191017">
        <w:rPr>
          <w:i/>
        </w:rPr>
        <w:t xml:space="preserve">halb von acht Tagen nach Rechnungseingang oder innerhalb der ihrem gewöhnlichen Durchlauf durch den Betrieb entsprechenden Zeit beglichen werden, kontokorrentmäßig nicht (z. </w:t>
      </w:r>
      <w:r>
        <w:rPr>
          <w:i/>
        </w:rPr>
        <w:t>B. Ge</w:t>
      </w:r>
      <w:r w:rsidRPr="00191017">
        <w:rPr>
          <w:i/>
        </w:rPr>
        <w:t>schäfts-</w:t>
      </w:r>
      <w:proofErr w:type="spellStart"/>
      <w:r w:rsidRPr="00191017">
        <w:rPr>
          <w:i/>
        </w:rPr>
        <w:t>freundebuch</w:t>
      </w:r>
      <w:proofErr w:type="spellEnd"/>
      <w:r w:rsidRPr="00191017">
        <w:rPr>
          <w:i/>
        </w:rPr>
        <w:t xml:space="preserve">, Personenkonten) erfasst werden (vgl. R 5.2 Absatz 1 EStR). </w:t>
      </w:r>
    </w:p>
    <w:p w14:paraId="4CF843E8" w14:textId="61BD7C6A" w:rsidR="00B14127" w:rsidRDefault="00B14127">
      <w:pPr>
        <w:pStyle w:val="Kommentartext"/>
      </w:pPr>
      <w:r w:rsidRPr="00191017">
        <w:rPr>
          <w:i/>
        </w:rPr>
        <w:t>Zwischen der Zeitnähe der Buchung und den Anforderungen an</w:t>
      </w:r>
      <w:r>
        <w:rPr>
          <w:i/>
        </w:rPr>
        <w:t xml:space="preserve"> die Belegablage besteht ein Zusam</w:t>
      </w:r>
      <w:r w:rsidRPr="00191017">
        <w:rPr>
          <w:i/>
        </w:rPr>
        <w:t>menhang. Die Beweiskraft einer vollständigen und</w:t>
      </w:r>
      <w:r>
        <w:rPr>
          <w:i/>
        </w:rPr>
        <w:t xml:space="preserve"> unveränderten Abbildung der Geschäfts</w:t>
      </w:r>
      <w:r w:rsidRPr="00191017">
        <w:rPr>
          <w:i/>
        </w:rPr>
        <w:t xml:space="preserve">vorfälle bzw. Beleginhalte ist umso größer, je enger Geschäftsvorfall, Belegentstehung und -ablage sowie Buchung zusammen liegen. Dies ist vor allem </w:t>
      </w:r>
      <w:r>
        <w:rPr>
          <w:i/>
        </w:rPr>
        <w:t>dann zu beachten, wenn die Buchführung bzw. Auf</w:t>
      </w:r>
      <w:r w:rsidRPr="00191017">
        <w:rPr>
          <w:i/>
        </w:rPr>
        <w:t>zeichnung auf Basis der Belege nicht laufend, sondern perio</w:t>
      </w:r>
      <w:r>
        <w:rPr>
          <w:i/>
        </w:rPr>
        <w:t>denweise (z. B. monatlich, quartals</w:t>
      </w:r>
      <w:r w:rsidRPr="00191017">
        <w:rPr>
          <w:i/>
        </w:rPr>
        <w:t xml:space="preserve">weise oder sogar nur jährlich) erfolgt. In diesem Fall fordern die </w:t>
      </w:r>
      <w:proofErr w:type="spellStart"/>
      <w:r w:rsidRPr="00191017">
        <w:rPr>
          <w:i/>
        </w:rPr>
        <w:t>GoBD</w:t>
      </w:r>
      <w:proofErr w:type="spellEnd"/>
      <w:r w:rsidRPr="00191017">
        <w:rPr>
          <w:i/>
        </w:rPr>
        <w:t xml:space="preserve">, </w:t>
      </w:r>
      <w:proofErr w:type="spellStart"/>
      <w:r w:rsidRPr="00191017">
        <w:rPr>
          <w:i/>
        </w:rPr>
        <w:t>Rz</w:t>
      </w:r>
      <w:proofErr w:type="spellEnd"/>
      <w:r w:rsidRPr="00191017">
        <w:rPr>
          <w:i/>
        </w:rPr>
        <w:t>. 50, dass „durch organisatorische Vorkehrungen […] sichergestellt ist, dass die Unterlagen bis zu ihrer Erfassung nicht verloren gehen, z. B. durch laufende Nummerierung der e</w:t>
      </w:r>
      <w:r>
        <w:rPr>
          <w:i/>
        </w:rPr>
        <w:t>ingehenden und ausgehenden Rech</w:t>
      </w:r>
      <w:r w:rsidRPr="00191017">
        <w:rPr>
          <w:i/>
        </w:rPr>
        <w:t>nungen, durch Ablage in besonderen Map</w:t>
      </w:r>
      <w:r>
        <w:rPr>
          <w:i/>
        </w:rPr>
        <w:t>pen und Ordnern oder durch elek</w:t>
      </w:r>
      <w:r w:rsidRPr="00191017">
        <w:rPr>
          <w:i/>
        </w:rPr>
        <w:t>tronische Grund(buch)</w:t>
      </w:r>
      <w:proofErr w:type="spellStart"/>
      <w:r w:rsidRPr="00191017">
        <w:rPr>
          <w:i/>
        </w:rPr>
        <w:t>aufzeichnungen</w:t>
      </w:r>
      <w:proofErr w:type="spellEnd"/>
      <w:r w:rsidRPr="00191017">
        <w:rPr>
          <w:i/>
        </w:rPr>
        <w:t xml:space="preserve"> in Kassensystemen, </w:t>
      </w:r>
      <w:r>
        <w:rPr>
          <w:i/>
        </w:rPr>
        <w:t>Warenwirtschaftssystemen, Fakturierungs</w:t>
      </w:r>
      <w:r w:rsidRPr="00191017">
        <w:rPr>
          <w:i/>
        </w:rPr>
        <w:t>syste</w:t>
      </w:r>
      <w:r>
        <w:rPr>
          <w:i/>
        </w:rPr>
        <w:t>men etc. (vgl. oben unter 4.4).</w:t>
      </w:r>
    </w:p>
  </w:comment>
  <w:comment w:id="26" w:author="Wolters Kluwer" w:date="2021-11-17T09:22:00Z" w:initials="WK">
    <w:p w14:paraId="2BDD4FF8" w14:textId="3E92C401" w:rsidR="00691612" w:rsidRPr="00D90229" w:rsidRDefault="00691612">
      <w:pPr>
        <w:pStyle w:val="Kommentartext"/>
        <w:rPr>
          <w:rFonts w:cs="Arial"/>
          <w:i/>
          <w:color w:val="000000"/>
          <w:szCs w:val="22"/>
        </w:rPr>
      </w:pPr>
      <w:r>
        <w:rPr>
          <w:rStyle w:val="Kommentarzeichen"/>
        </w:rPr>
        <w:annotationRef/>
      </w:r>
      <w:r>
        <w:rPr>
          <w:rStyle w:val="Kommentarzeichen"/>
        </w:rPr>
        <w:annotationRef/>
      </w:r>
      <w:r w:rsidRPr="00A10AAA">
        <w:rPr>
          <w:rFonts w:cs="Arial"/>
          <w:b/>
          <w:i/>
          <w:color w:val="000000"/>
          <w:szCs w:val="22"/>
        </w:rPr>
        <w:t>Hinweis</w:t>
      </w:r>
      <w:r w:rsidRPr="002051EE">
        <w:rPr>
          <w:rFonts w:cs="Arial"/>
          <w:i/>
          <w:color w:val="000000"/>
          <w:szCs w:val="22"/>
        </w:rPr>
        <w:t xml:space="preserve">: Aufgrund der Vielzahl unterschiedlicher Möglichkeiten wird an dieser Stelle keine Auswahl an möglichen Varianten gegeben. Bitte tragen Sie den Turnus in der notwendigen und tatsächlichen Differenzierung ein. Beginnen Sie dabei mit </w:t>
      </w:r>
      <w:r>
        <w:rPr>
          <w:rFonts w:cs="Arial"/>
          <w:i/>
          <w:color w:val="000000"/>
          <w:szCs w:val="22"/>
        </w:rPr>
        <w:t>den täglichen Aufzeichnungen und Ablagen, z.B. dem Kassenbuch, und stellen anschließend die z.B. wöchentlichen Aufzeichnungen und Ablagen dar. Beachten Sie dabei die oben in den Hinweisen definierten Orientierungswerte.</w:t>
      </w:r>
    </w:p>
  </w:comment>
  <w:comment w:id="30" w:author="Wolters Kluwer" w:date="2020-09-07T08:46:00Z" w:initials="WK">
    <w:p w14:paraId="3B270443" w14:textId="77777777" w:rsidR="00D760C4" w:rsidRPr="00A779F6" w:rsidRDefault="00D760C4">
      <w:pPr>
        <w:pStyle w:val="Kommentartext"/>
        <w:rPr>
          <w:i/>
        </w:rPr>
      </w:pPr>
      <w:r w:rsidRPr="00A779F6">
        <w:rPr>
          <w:rStyle w:val="Kommentarzeichen"/>
          <w:i/>
        </w:rPr>
        <w:annotationRef/>
      </w:r>
      <w:r w:rsidRPr="00A779F6">
        <w:rPr>
          <w:b/>
          <w:i/>
        </w:rPr>
        <w:t>Hinweis</w:t>
      </w:r>
      <w:r w:rsidRPr="00A779F6">
        <w:rPr>
          <w:i/>
        </w:rPr>
        <w:t xml:space="preserve">: Jeder Punkt ist optional, es können auch nur einzelnen Punkte herausgegriffen werden. </w:t>
      </w:r>
      <w:r>
        <w:rPr>
          <w:i/>
        </w:rPr>
        <w:t>Die gewählten Punkte sollen dem tatsächlichen Prozess entsprechen.</w:t>
      </w:r>
    </w:p>
  </w:comment>
  <w:comment w:id="34" w:author="Wolters Kluwer" w:date="2020-09-04T07:37:00Z" w:initials="WK">
    <w:p w14:paraId="62DB5029" w14:textId="77777777" w:rsidR="00D760C4" w:rsidRPr="00191017" w:rsidRDefault="00D760C4" w:rsidP="002D4CD8">
      <w:pPr>
        <w:spacing w:after="120"/>
        <w:ind w:left="567"/>
        <w:jc w:val="both"/>
        <w:rPr>
          <w:i/>
        </w:rPr>
      </w:pPr>
      <w:r>
        <w:rPr>
          <w:rStyle w:val="Kommentarzeichen"/>
        </w:rPr>
        <w:annotationRef/>
      </w:r>
      <w:r w:rsidRPr="00191017">
        <w:rPr>
          <w:b/>
          <w:i/>
        </w:rPr>
        <w:t>Hinweis</w:t>
      </w:r>
      <w:r w:rsidRPr="00191017">
        <w:rPr>
          <w:i/>
        </w:rPr>
        <w:t xml:space="preserve">: Dazu gehören auch die in den </w:t>
      </w:r>
      <w:proofErr w:type="spellStart"/>
      <w:r w:rsidRPr="00191017">
        <w:rPr>
          <w:i/>
        </w:rPr>
        <w:t>GoBD</w:t>
      </w:r>
      <w:proofErr w:type="spellEnd"/>
      <w:r w:rsidRPr="00191017">
        <w:rPr>
          <w:i/>
        </w:rPr>
        <w:t xml:space="preserve">, </w:t>
      </w:r>
      <w:proofErr w:type="spellStart"/>
      <w:r w:rsidRPr="00191017">
        <w:rPr>
          <w:i/>
        </w:rPr>
        <w:t>Rz</w:t>
      </w:r>
      <w:proofErr w:type="spellEnd"/>
      <w:r w:rsidRPr="00191017">
        <w:rPr>
          <w:i/>
        </w:rPr>
        <w:t>. 79, geforderten, ggf. vorliegenden ergänzenden Informationen, die in Buchungsbelegen sowie abgesandten oder empfangenen Handels- oder Geschäftsbriefen in Papierform oder in elektronischer Form enthalten sind und die zum Verständnis und zur Überprüfung der für die Besteuerung gesetzlich vorgeschrie</w:t>
      </w:r>
      <w:r w:rsidRPr="00191017">
        <w:rPr>
          <w:i/>
        </w:rPr>
        <w:softHyphen/>
        <w:t xml:space="preserve">benen Aufzeichnungen im Einzelfall von Bedeutung und damit ebenfalls aufzubewahren sind. Dazu gehören laut </w:t>
      </w:r>
      <w:proofErr w:type="spellStart"/>
      <w:r w:rsidRPr="00191017">
        <w:rPr>
          <w:i/>
        </w:rPr>
        <w:t>GoBD</w:t>
      </w:r>
      <w:proofErr w:type="spellEnd"/>
      <w:r w:rsidRPr="00191017">
        <w:rPr>
          <w:i/>
        </w:rPr>
        <w:t xml:space="preserve"> z. B.:</w:t>
      </w:r>
    </w:p>
    <w:p w14:paraId="129F1C39" w14:textId="77777777" w:rsidR="00D760C4" w:rsidRPr="00191017" w:rsidRDefault="00D760C4" w:rsidP="001E670A">
      <w:pPr>
        <w:pStyle w:val="gap"/>
        <w:numPr>
          <w:ilvl w:val="0"/>
          <w:numId w:val="10"/>
        </w:numPr>
        <w:spacing w:line="280" w:lineRule="atLeast"/>
        <w:rPr>
          <w:rFonts w:ascii="Arial" w:hAnsi="Arial"/>
          <w:i/>
          <w:sz w:val="20"/>
          <w:szCs w:val="20"/>
        </w:rPr>
      </w:pPr>
      <w:r w:rsidRPr="00191017">
        <w:rPr>
          <w:rFonts w:ascii="Arial" w:hAnsi="Arial"/>
          <w:i/>
          <w:sz w:val="20"/>
          <w:szCs w:val="20"/>
        </w:rPr>
        <w:t xml:space="preserve">Mengen- oder Wertangaben zur Erläuterung des Buchungsbetrags, sofern nicht bereits unter </w:t>
      </w:r>
      <w:proofErr w:type="spellStart"/>
      <w:r w:rsidRPr="00191017">
        <w:rPr>
          <w:rFonts w:ascii="Arial" w:hAnsi="Arial"/>
          <w:i/>
          <w:sz w:val="20"/>
          <w:szCs w:val="20"/>
        </w:rPr>
        <w:t>Rz</w:t>
      </w:r>
      <w:proofErr w:type="spellEnd"/>
      <w:r w:rsidRPr="00191017">
        <w:rPr>
          <w:rFonts w:ascii="Arial" w:hAnsi="Arial"/>
          <w:i/>
          <w:sz w:val="20"/>
          <w:szCs w:val="20"/>
        </w:rPr>
        <w:t>. 77 berücksichtigt,</w:t>
      </w:r>
    </w:p>
    <w:p w14:paraId="7D0A7CB0" w14:textId="77777777" w:rsidR="00D760C4" w:rsidRPr="00191017" w:rsidRDefault="00D760C4" w:rsidP="001E670A">
      <w:pPr>
        <w:pStyle w:val="gap"/>
        <w:numPr>
          <w:ilvl w:val="0"/>
          <w:numId w:val="10"/>
        </w:numPr>
        <w:spacing w:line="280" w:lineRule="atLeast"/>
        <w:rPr>
          <w:rFonts w:ascii="Arial" w:hAnsi="Arial"/>
          <w:i/>
          <w:sz w:val="20"/>
          <w:szCs w:val="20"/>
        </w:rPr>
      </w:pPr>
      <w:r w:rsidRPr="00191017">
        <w:rPr>
          <w:rFonts w:ascii="Arial" w:hAnsi="Arial"/>
          <w:i/>
          <w:sz w:val="20"/>
          <w:szCs w:val="20"/>
        </w:rPr>
        <w:t>Einzelpreis (z. B. zur Bewertung),</w:t>
      </w:r>
    </w:p>
    <w:p w14:paraId="165E5ECE" w14:textId="77777777" w:rsidR="00D760C4" w:rsidRPr="00191017" w:rsidRDefault="00D760C4" w:rsidP="001E670A">
      <w:pPr>
        <w:pStyle w:val="gap"/>
        <w:numPr>
          <w:ilvl w:val="0"/>
          <w:numId w:val="10"/>
        </w:numPr>
        <w:spacing w:line="280" w:lineRule="atLeast"/>
        <w:rPr>
          <w:rFonts w:ascii="Arial" w:hAnsi="Arial"/>
          <w:i/>
          <w:sz w:val="20"/>
          <w:szCs w:val="20"/>
        </w:rPr>
      </w:pPr>
      <w:r w:rsidRPr="00191017">
        <w:rPr>
          <w:rFonts w:ascii="Arial" w:hAnsi="Arial"/>
          <w:i/>
          <w:sz w:val="20"/>
          <w:szCs w:val="20"/>
        </w:rPr>
        <w:t>Valuta, Fälligkeit (z. B. zur Bewertung),</w:t>
      </w:r>
    </w:p>
    <w:p w14:paraId="3D67C9D8" w14:textId="77777777" w:rsidR="00D760C4" w:rsidRPr="00191017" w:rsidRDefault="00D760C4" w:rsidP="001E670A">
      <w:pPr>
        <w:pStyle w:val="gap"/>
        <w:numPr>
          <w:ilvl w:val="0"/>
          <w:numId w:val="10"/>
        </w:numPr>
        <w:spacing w:line="280" w:lineRule="atLeast"/>
        <w:rPr>
          <w:rFonts w:ascii="Arial" w:hAnsi="Arial"/>
          <w:i/>
          <w:sz w:val="20"/>
          <w:szCs w:val="20"/>
        </w:rPr>
      </w:pPr>
      <w:r w:rsidRPr="00191017">
        <w:rPr>
          <w:rFonts w:ascii="Arial" w:hAnsi="Arial"/>
          <w:i/>
          <w:sz w:val="20"/>
          <w:szCs w:val="20"/>
        </w:rPr>
        <w:t>Angaben zu Skonti, Rabatten (z. B. zur Bewertung),</w:t>
      </w:r>
    </w:p>
    <w:p w14:paraId="51B74879" w14:textId="77777777" w:rsidR="00D760C4" w:rsidRPr="00191017" w:rsidRDefault="00D760C4" w:rsidP="001E670A">
      <w:pPr>
        <w:pStyle w:val="gap"/>
        <w:numPr>
          <w:ilvl w:val="0"/>
          <w:numId w:val="10"/>
        </w:numPr>
        <w:tabs>
          <w:tab w:val="num" w:pos="993"/>
        </w:tabs>
        <w:spacing w:line="280" w:lineRule="atLeast"/>
        <w:rPr>
          <w:rFonts w:ascii="Arial" w:hAnsi="Arial"/>
          <w:i/>
          <w:sz w:val="20"/>
          <w:szCs w:val="20"/>
        </w:rPr>
      </w:pPr>
      <w:r w:rsidRPr="00191017">
        <w:rPr>
          <w:rFonts w:ascii="Arial" w:hAnsi="Arial"/>
          <w:i/>
          <w:sz w:val="20"/>
          <w:szCs w:val="20"/>
        </w:rPr>
        <w:t>Zahlungsart (bar, unbar), Angaben zu einer Steuerbefreiung.</w:t>
      </w:r>
    </w:p>
    <w:p w14:paraId="7F641E19" w14:textId="77777777" w:rsidR="00D760C4" w:rsidRDefault="00D760C4" w:rsidP="002D4CD8">
      <w:pPr>
        <w:pStyle w:val="Kommentartext"/>
      </w:pPr>
    </w:p>
  </w:comment>
  <w:comment w:id="35" w:author="Wolters Kluwer" w:date="2020-09-07T08:51:00Z" w:initials="WK">
    <w:p w14:paraId="3EE3A49C" w14:textId="77777777" w:rsidR="00D760C4" w:rsidRPr="00A779F6" w:rsidRDefault="00D760C4">
      <w:pPr>
        <w:pStyle w:val="Kommentartext"/>
        <w:rPr>
          <w:i/>
        </w:rPr>
      </w:pPr>
      <w:r>
        <w:rPr>
          <w:rStyle w:val="Kommentarzeichen"/>
        </w:rPr>
        <w:annotationRef/>
      </w:r>
      <w:r w:rsidRPr="00A779F6">
        <w:rPr>
          <w:rStyle w:val="Kommentarzeichen"/>
          <w:i/>
        </w:rPr>
        <w:annotationRef/>
      </w:r>
      <w:r w:rsidRPr="00A779F6">
        <w:rPr>
          <w:b/>
          <w:i/>
        </w:rPr>
        <w:t>Hinweis</w:t>
      </w:r>
      <w:r w:rsidRPr="00A779F6">
        <w:rPr>
          <w:i/>
        </w:rPr>
        <w:t xml:space="preserve">: Jeder Punkt ist optional, es können auch nur einzelnen Punkte herausgegriffen werden. </w:t>
      </w:r>
      <w:r>
        <w:rPr>
          <w:i/>
        </w:rPr>
        <w:t>Die gewählten Punkte sollen dem tatsächlichen Prozess entsprechen.</w:t>
      </w:r>
    </w:p>
  </w:comment>
  <w:comment w:id="39" w:author="Wolters Kluwer" w:date="2020-09-04T07:38:00Z" w:initials="WK">
    <w:p w14:paraId="3E2ED481" w14:textId="77777777" w:rsidR="00D760C4" w:rsidRPr="00191017" w:rsidRDefault="00D760C4" w:rsidP="002D4CD8">
      <w:pPr>
        <w:spacing w:before="120"/>
        <w:jc w:val="both"/>
        <w:rPr>
          <w:rFonts w:cs="Arial"/>
          <w:i/>
          <w:color w:val="000000"/>
          <w:szCs w:val="22"/>
        </w:rPr>
      </w:pPr>
      <w:r>
        <w:rPr>
          <w:rStyle w:val="Kommentarzeichen"/>
        </w:rPr>
        <w:annotationRef/>
      </w:r>
      <w:r w:rsidRPr="00191017">
        <w:rPr>
          <w:rFonts w:cs="Arial"/>
          <w:b/>
          <w:i/>
          <w:color w:val="000000"/>
          <w:szCs w:val="22"/>
        </w:rPr>
        <w:t>Hinweis</w:t>
      </w:r>
      <w:r w:rsidRPr="00191017">
        <w:rPr>
          <w:rFonts w:cs="Arial"/>
          <w:i/>
          <w:color w:val="000000"/>
          <w:szCs w:val="22"/>
        </w:rPr>
        <w:t>: Dieses Kapitel ist nur erforderlich, wenn Papierbelege im Verlauf des Verarbeitungs- und Aufbewahrungsprozesses innerhalb des Unternehmens oder an Dritte, z.B. den Steuerberater, an einen anderen Ort transportiert werden.</w:t>
      </w:r>
    </w:p>
  </w:comment>
  <w:comment w:id="40" w:author="Wolters Kluwer" w:date="2020-08-26T13:59:00Z" w:initials="WK">
    <w:p w14:paraId="003FAC62" w14:textId="77777777" w:rsidR="00D760C4" w:rsidRPr="00375F6E" w:rsidRDefault="00D760C4" w:rsidP="002D4CD8">
      <w:pPr>
        <w:spacing w:before="120"/>
        <w:ind w:left="567"/>
        <w:jc w:val="both"/>
        <w:rPr>
          <w:rFonts w:cs="Arial"/>
          <w:i/>
          <w:color w:val="000000"/>
          <w:szCs w:val="22"/>
        </w:rPr>
      </w:pPr>
      <w:r>
        <w:rPr>
          <w:rStyle w:val="Kommentarzeichen"/>
        </w:rPr>
        <w:annotationRef/>
      </w:r>
      <w:r w:rsidRPr="00B70352">
        <w:rPr>
          <w:rFonts w:cs="Arial"/>
          <w:b/>
          <w:i/>
          <w:color w:val="000000"/>
          <w:szCs w:val="22"/>
        </w:rPr>
        <w:t>Hinweis</w:t>
      </w:r>
      <w:r w:rsidRPr="00874A0F">
        <w:rPr>
          <w:rFonts w:cs="Arial"/>
          <w:i/>
          <w:color w:val="000000"/>
          <w:szCs w:val="22"/>
        </w:rPr>
        <w:t>: Bei der Verbringung von Belegen ins Ausland sind die Anforderungen des § 14b Abs. 2 UStG zu beachten. Liegt ein solcher Fall vor, sollten an dieser Stelle ergänzende Ausführungen gemacht werden, um die Einhaltung der</w:t>
      </w:r>
      <w:r>
        <w:rPr>
          <w:rFonts w:cs="Arial"/>
          <w:i/>
          <w:color w:val="000000"/>
          <w:szCs w:val="22"/>
        </w:rPr>
        <w:t xml:space="preserve"> Vorschriften zu gewährleisten.</w:t>
      </w:r>
    </w:p>
  </w:comment>
  <w:comment w:id="44" w:author="Wolters Kluwer" w:date="2020-09-04T07:47:00Z" w:initials="WK">
    <w:p w14:paraId="25C4EA2B" w14:textId="77777777" w:rsidR="00D760C4" w:rsidRPr="002A79E3" w:rsidRDefault="00D760C4" w:rsidP="002D4CD8">
      <w:pPr>
        <w:spacing w:before="120"/>
        <w:jc w:val="both"/>
        <w:rPr>
          <w:rFonts w:cs="Arial"/>
          <w:i/>
          <w:color w:val="000000"/>
          <w:szCs w:val="22"/>
        </w:rPr>
      </w:pPr>
      <w:r w:rsidRPr="002A79E3">
        <w:rPr>
          <w:rStyle w:val="Kommentarzeichen"/>
        </w:rPr>
        <w:annotationRef/>
      </w:r>
      <w:r w:rsidRPr="002A79E3">
        <w:rPr>
          <w:rFonts w:cs="Arial"/>
          <w:b/>
          <w:i/>
          <w:color w:val="000000"/>
          <w:szCs w:val="22"/>
        </w:rPr>
        <w:t>Hinweis</w:t>
      </w:r>
      <w:r w:rsidRPr="002A79E3">
        <w:rPr>
          <w:rFonts w:cs="Arial"/>
          <w:i/>
          <w:color w:val="000000"/>
          <w:szCs w:val="22"/>
        </w:rPr>
        <w:t>: Dieses Kapitel ist nur erforderlich, wenn die dauerhafte Aufbewahrung der Papierbelege von der im Kapitel 4.1.4 beschriebenen Ablage zur Vorbereitung von Grund(buch)</w:t>
      </w:r>
      <w:proofErr w:type="spellStart"/>
      <w:r w:rsidRPr="002A79E3">
        <w:rPr>
          <w:rFonts w:cs="Arial"/>
          <w:i/>
          <w:color w:val="000000"/>
          <w:szCs w:val="22"/>
        </w:rPr>
        <w:t>aufzeichnungen</w:t>
      </w:r>
      <w:proofErr w:type="spellEnd"/>
      <w:r w:rsidRPr="002A79E3">
        <w:rPr>
          <w:rFonts w:cs="Arial"/>
          <w:i/>
          <w:color w:val="000000"/>
          <w:szCs w:val="22"/>
        </w:rPr>
        <w:t xml:space="preserve"> oder von Buchungen abweicht.</w:t>
      </w:r>
    </w:p>
    <w:p w14:paraId="25C4DAED" w14:textId="77777777" w:rsidR="00D760C4" w:rsidRDefault="00D760C4" w:rsidP="002D4CD8">
      <w:pPr>
        <w:pStyle w:val="StandardWeb"/>
        <w:spacing w:before="120" w:after="0"/>
        <w:jc w:val="both"/>
        <w:rPr>
          <w:rFonts w:ascii="Arial" w:hAnsi="Arial" w:cs="Arial"/>
          <w:i/>
          <w:color w:val="000000"/>
          <w:sz w:val="20"/>
          <w:szCs w:val="22"/>
          <w:lang w:eastAsia="de-DE"/>
        </w:rPr>
      </w:pPr>
      <w:r w:rsidRPr="002A79E3">
        <w:rPr>
          <w:rFonts w:ascii="Arial" w:hAnsi="Arial" w:cs="Arial"/>
          <w:i/>
          <w:color w:val="000000"/>
          <w:sz w:val="20"/>
          <w:szCs w:val="22"/>
          <w:lang w:eastAsia="de-DE"/>
        </w:rPr>
        <w:t>Die aufbewahrungspflichtigen Unterlagen müssen geordnet aufbewa</w:t>
      </w:r>
      <w:r>
        <w:rPr>
          <w:rFonts w:ascii="Arial" w:hAnsi="Arial" w:cs="Arial"/>
          <w:i/>
          <w:color w:val="000000"/>
          <w:sz w:val="20"/>
          <w:szCs w:val="22"/>
          <w:lang w:eastAsia="de-DE"/>
        </w:rPr>
        <w:t>hrt werden. Ein be</w:t>
      </w:r>
      <w:r>
        <w:rPr>
          <w:rFonts w:ascii="Arial" w:hAnsi="Arial" w:cs="Arial"/>
          <w:i/>
          <w:color w:val="000000"/>
          <w:sz w:val="20"/>
          <w:szCs w:val="22"/>
          <w:lang w:eastAsia="de-DE"/>
        </w:rPr>
        <w:softHyphen/>
        <w:t>stimmtes Ord</w:t>
      </w:r>
      <w:r w:rsidRPr="002A79E3">
        <w:rPr>
          <w:rFonts w:ascii="Arial" w:hAnsi="Arial" w:cs="Arial"/>
          <w:i/>
          <w:color w:val="000000"/>
          <w:sz w:val="20"/>
          <w:szCs w:val="22"/>
          <w:lang w:eastAsia="de-DE"/>
        </w:rPr>
        <w:t xml:space="preserve">nungssystem ist nicht vorgeschrieben. Die Ablage </w:t>
      </w:r>
      <w:r>
        <w:rPr>
          <w:rFonts w:ascii="Arial" w:hAnsi="Arial" w:cs="Arial"/>
          <w:i/>
          <w:color w:val="000000"/>
          <w:sz w:val="20"/>
          <w:szCs w:val="22"/>
          <w:lang w:eastAsia="de-DE"/>
        </w:rPr>
        <w:t>kann z. B. nach Zeitfolge, Sachgruppen, Konten</w:t>
      </w:r>
      <w:r w:rsidRPr="002A79E3">
        <w:rPr>
          <w:rFonts w:ascii="Arial" w:hAnsi="Arial" w:cs="Arial"/>
          <w:i/>
          <w:color w:val="000000"/>
          <w:sz w:val="20"/>
          <w:szCs w:val="22"/>
          <w:lang w:eastAsia="de-DE"/>
        </w:rPr>
        <w:t>klassen, Belegnummern oder alphabetisch erfolgen. Bei elektronischen Unterlagen ist ihr Eingang, ihre Archivierung und ggf. Konvertierung sowie die weitere Verarbeitung zu protokollieren. Es muss jedoch sichergestellt sein, dass ein sachverstä</w:t>
      </w:r>
      <w:r>
        <w:rPr>
          <w:rFonts w:ascii="Arial" w:hAnsi="Arial" w:cs="Arial"/>
          <w:i/>
          <w:color w:val="000000"/>
          <w:sz w:val="20"/>
          <w:szCs w:val="22"/>
          <w:lang w:eastAsia="de-DE"/>
        </w:rPr>
        <w:t>ndiger Dritter sie innerhalb an</w:t>
      </w:r>
      <w:r w:rsidRPr="002A79E3">
        <w:rPr>
          <w:rFonts w:ascii="Arial" w:hAnsi="Arial" w:cs="Arial"/>
          <w:i/>
          <w:color w:val="000000"/>
          <w:sz w:val="20"/>
          <w:szCs w:val="22"/>
          <w:lang w:eastAsia="de-DE"/>
        </w:rPr>
        <w:t>ge</w:t>
      </w:r>
      <w:r w:rsidRPr="002A79E3">
        <w:rPr>
          <w:rFonts w:ascii="Arial" w:hAnsi="Arial" w:cs="Arial"/>
          <w:i/>
          <w:color w:val="000000"/>
          <w:sz w:val="20"/>
          <w:szCs w:val="22"/>
          <w:lang w:eastAsia="de-DE"/>
        </w:rPr>
        <w:softHyphen/>
        <w:t>messener Zeit prüfen kann.</w:t>
      </w:r>
    </w:p>
    <w:p w14:paraId="79CD8A61" w14:textId="77777777" w:rsidR="00587F67" w:rsidRDefault="00587F67" w:rsidP="002D4CD8">
      <w:pPr>
        <w:pStyle w:val="StandardWeb"/>
        <w:spacing w:before="120" w:after="0"/>
        <w:jc w:val="both"/>
        <w:rPr>
          <w:rFonts w:ascii="Arial" w:hAnsi="Arial" w:cs="Arial"/>
          <w:i/>
          <w:color w:val="000000"/>
          <w:sz w:val="20"/>
          <w:szCs w:val="22"/>
          <w:lang w:eastAsia="de-DE"/>
        </w:rPr>
      </w:pPr>
    </w:p>
    <w:p w14:paraId="0E5840CD" w14:textId="41BAEE97" w:rsidR="00587F67" w:rsidRPr="002A79E3" w:rsidRDefault="00587F67" w:rsidP="002D4CD8">
      <w:pPr>
        <w:pStyle w:val="StandardWeb"/>
        <w:spacing w:before="120" w:after="0"/>
        <w:jc w:val="both"/>
        <w:rPr>
          <w:rFonts w:ascii="Arial" w:hAnsi="Arial" w:cs="Arial"/>
          <w:i/>
          <w:color w:val="000000"/>
          <w:sz w:val="20"/>
          <w:szCs w:val="22"/>
          <w:lang w:eastAsia="de-DE"/>
        </w:rPr>
      </w:pPr>
      <w:r w:rsidRPr="00587F67">
        <w:rPr>
          <w:rFonts w:ascii="Arial" w:hAnsi="Arial" w:cs="Arial"/>
          <w:i/>
          <w:color w:val="000000"/>
          <w:sz w:val="20"/>
          <w:szCs w:val="22"/>
          <w:lang w:eastAsia="de-DE"/>
        </w:rPr>
        <w:t>Sollte dieser Punkt für Sie nicht relevant sein, treffen sie hier bitte keine Auswahl. Löschen Sie bitte, in diesem Fall, das entsprechende Kapitel (4.1.9) in der Verfahrensdokumentation.</w:t>
      </w:r>
    </w:p>
  </w:comment>
  <w:comment w:id="45" w:author="Wolters Kluwer" w:date="2021-11-16T16:33:00Z" w:initials="WK">
    <w:p w14:paraId="24978F69" w14:textId="65682F93" w:rsidR="0093531C" w:rsidRPr="00D90229" w:rsidRDefault="0093531C" w:rsidP="0093531C">
      <w:pPr>
        <w:pStyle w:val="Kommentartext"/>
        <w:rPr>
          <w:i/>
        </w:rPr>
      </w:pPr>
      <w:r w:rsidRPr="00D90229">
        <w:rPr>
          <w:rStyle w:val="Kommentarzeichen"/>
          <w:i/>
        </w:rPr>
        <w:annotationRef/>
      </w:r>
      <w:r w:rsidRPr="00D90229">
        <w:rPr>
          <w:b/>
          <w:i/>
        </w:rPr>
        <w:t>Hinweis:</w:t>
      </w:r>
      <w:r w:rsidRPr="00D90229">
        <w:rPr>
          <w:i/>
        </w:rPr>
        <w:t xml:space="preserve"> Neben den oben genannten Variationen einer sachlichen und zeitlichen Ordnung bei der Belega</w:t>
      </w:r>
      <w:r w:rsidR="0019594B" w:rsidRPr="00D90229">
        <w:rPr>
          <w:i/>
        </w:rPr>
        <w:t>rchivierung</w:t>
      </w:r>
      <w:r w:rsidRPr="00D90229">
        <w:rPr>
          <w:i/>
        </w:rPr>
        <w:t>, könnte folgende Alternative zutreffend sein:</w:t>
      </w:r>
    </w:p>
    <w:p w14:paraId="65657C78" w14:textId="77777777" w:rsidR="0093531C" w:rsidRPr="00D90229" w:rsidRDefault="0093531C" w:rsidP="0093531C">
      <w:pPr>
        <w:pStyle w:val="Kommentartext"/>
        <w:rPr>
          <w:i/>
        </w:rPr>
      </w:pPr>
    </w:p>
    <w:p w14:paraId="0164F2D2" w14:textId="77777777" w:rsidR="0093531C" w:rsidRPr="00D90229" w:rsidRDefault="0093531C" w:rsidP="0093531C">
      <w:pPr>
        <w:pStyle w:val="Kommentartext"/>
        <w:rPr>
          <w:i/>
        </w:rPr>
      </w:pPr>
      <w:r w:rsidRPr="00D90229">
        <w:rPr>
          <w:i/>
        </w:rPr>
        <w:t>•</w:t>
      </w:r>
      <w:r w:rsidRPr="00D90229">
        <w:rPr>
          <w:i/>
        </w:rPr>
        <w:tab/>
        <w:t>[Innerhalb der entstehenden Ordnung jeweils strikt [fächerbezogen/unterperioden-bezogen/übergreifend chronologisch sortiert und [nummeriert]] [mit folgenden Besonderheiten]:</w:t>
      </w:r>
    </w:p>
    <w:p w14:paraId="18C412FF" w14:textId="77777777" w:rsidR="0093531C" w:rsidRPr="00D90229" w:rsidRDefault="0093531C" w:rsidP="0093531C">
      <w:pPr>
        <w:pStyle w:val="Kommentartext"/>
        <w:rPr>
          <w:i/>
        </w:rPr>
      </w:pPr>
      <w:r w:rsidRPr="00D90229">
        <w:rPr>
          <w:i/>
        </w:rPr>
        <w:t>o</w:t>
      </w:r>
      <w:r w:rsidRPr="00D90229">
        <w:rPr>
          <w:i/>
        </w:rPr>
        <w:tab/>
        <w:t>[Alphabetische Sortierung der Kunden und Lieferanten vor der chronologischen Sortierung [und Nummerierung] innerhalb der einzelnen Kunden und Lieferanten]</w:t>
      </w:r>
    </w:p>
    <w:p w14:paraId="351976AA" w14:textId="77777777" w:rsidR="0093531C" w:rsidRPr="00D90229" w:rsidRDefault="0093531C" w:rsidP="0093531C">
      <w:pPr>
        <w:pStyle w:val="Kommentartext"/>
        <w:rPr>
          <w:i/>
        </w:rPr>
      </w:pPr>
      <w:r w:rsidRPr="00D90229">
        <w:rPr>
          <w:i/>
        </w:rPr>
        <w:t>o</w:t>
      </w:r>
      <w:r w:rsidRPr="00D90229">
        <w:rPr>
          <w:i/>
        </w:rPr>
        <w:tab/>
        <w:t>[…]</w:t>
      </w:r>
    </w:p>
    <w:p w14:paraId="2CEA1550" w14:textId="77777777" w:rsidR="0093531C" w:rsidRPr="00D90229" w:rsidRDefault="0093531C" w:rsidP="0093531C">
      <w:pPr>
        <w:pStyle w:val="Kommentartext"/>
        <w:rPr>
          <w:i/>
        </w:rPr>
      </w:pPr>
    </w:p>
    <w:p w14:paraId="2B406D13" w14:textId="77777777" w:rsidR="0093531C" w:rsidRPr="00D90229" w:rsidRDefault="0093531C" w:rsidP="0093531C">
      <w:pPr>
        <w:pStyle w:val="Kommentartext"/>
        <w:rPr>
          <w:i/>
        </w:rPr>
      </w:pPr>
      <w:r w:rsidRPr="00D90229">
        <w:rPr>
          <w:i/>
        </w:rPr>
        <w:t>Es sollte aber in jedem Fall das tatsächlich Vorgehen beschrieben werden, ungeachtet der hier bereitgestellten Variationen.</w:t>
      </w:r>
    </w:p>
  </w:comment>
  <w:comment w:id="52" w:author="Wolters Kluwer" w:date="2020-08-26T14:04:00Z" w:initials="WK">
    <w:p w14:paraId="2DBF6009" w14:textId="77777777" w:rsidR="00D760C4" w:rsidRPr="00634A13" w:rsidRDefault="00D760C4" w:rsidP="002D4CD8">
      <w:pPr>
        <w:spacing w:after="120"/>
        <w:jc w:val="both"/>
        <w:rPr>
          <w:i/>
        </w:rPr>
      </w:pPr>
      <w:r>
        <w:rPr>
          <w:rStyle w:val="Kommentarzeichen"/>
        </w:rPr>
        <w:annotationRef/>
      </w:r>
      <w:r w:rsidRPr="002A79E3">
        <w:rPr>
          <w:b/>
          <w:i/>
        </w:rPr>
        <w:t>Hinweis</w:t>
      </w:r>
      <w:r w:rsidRPr="00520C86">
        <w:rPr>
          <w:i/>
        </w:rPr>
        <w:t xml:space="preserve">: </w:t>
      </w:r>
      <w:r>
        <w:rPr>
          <w:i/>
        </w:rPr>
        <w:t>Der folgende Absatz ist für den Fall relevant, dass ursprünglich im Original in Papierform eingegangene Dokumente digitalisiert (insb. gescannt) werden und anschließend dennoch mit dem Papieroriginal im Unternehmen weitere Bearbeitungsschritte vorgenommen werden. Auf den nachfolgenden Absatz kann und sollte dann verzichtet werden, wenn die einmal digitalisierten Papierbelege anschließend im Unternehmen keine weitere Verwendung in ihrer ursprünglichen Papierform finden. Dann entfällt auch die Notwendigkeit, die Relevanz von Notizen etc. als eigenständiges Element mit Belegcharakter, z. B. durch handschriftlich auf einem Papierbeleg angebrachte Informationen, systematisch behandeln und beurteilen zu müssen.</w:t>
      </w:r>
    </w:p>
  </w:comment>
  <w:comment w:id="54" w:author="Wolters Kluwer" w:date="2021-11-19T14:11:00Z" w:initials="WK">
    <w:p w14:paraId="4FA344FE" w14:textId="4367A97E" w:rsidR="00175A43" w:rsidRPr="00D90229" w:rsidRDefault="00175A43" w:rsidP="00D90229">
      <w:pPr>
        <w:pStyle w:val="Kommentartext"/>
        <w:rPr>
          <w:i/>
        </w:rPr>
      </w:pPr>
      <w:r w:rsidRPr="00D90229">
        <w:rPr>
          <w:rStyle w:val="Kommentarzeichen"/>
          <w:i/>
        </w:rPr>
        <w:annotationRef/>
      </w:r>
      <w:r w:rsidRPr="00D90229">
        <w:rPr>
          <w:rStyle w:val="Kommentarzeichen"/>
          <w:i/>
        </w:rPr>
        <w:annotationRef/>
      </w:r>
      <w:r w:rsidRPr="00D90229">
        <w:rPr>
          <w:i/>
          <w:sz w:val="16"/>
        </w:rPr>
        <w:annotationRef/>
      </w:r>
      <w:r w:rsidRPr="00D90229">
        <w:rPr>
          <w:b/>
          <w:i/>
        </w:rPr>
        <w:t>Hinweis:</w:t>
      </w:r>
      <w:r w:rsidRPr="00D90229">
        <w:rPr>
          <w:i/>
        </w:rPr>
        <w:t xml:space="preserve"> Sollten Sie keine Zusatzangaben bei Ausgangs- und Eigenbelegen machen, können Sie diesen Punkt auch auslassen. Löschen Sie bitte, in diesem Fall, den entsprechenden Abschnitt (4.1.3 (5)) in der Verfahrensdokumentation.</w:t>
      </w:r>
    </w:p>
  </w:comment>
  <w:comment w:id="62" w:author="Wolters Kluwer" w:date="2021-11-22T13:34:00Z" w:initials="WK">
    <w:p w14:paraId="224D5490" w14:textId="3DC9E0DD" w:rsidR="0011074A" w:rsidRPr="007410CB" w:rsidRDefault="0011074A">
      <w:pPr>
        <w:pStyle w:val="Kommentartext"/>
        <w:rPr>
          <w:i/>
          <w:iCs/>
        </w:rPr>
      </w:pPr>
      <w:r w:rsidRPr="007410CB">
        <w:rPr>
          <w:rStyle w:val="Kommentarzeichen"/>
          <w:i/>
          <w:iCs/>
          <w:sz w:val="20"/>
        </w:rPr>
        <w:annotationRef/>
      </w:r>
      <w:proofErr w:type="spellStart"/>
      <w:r w:rsidRPr="007410CB">
        <w:rPr>
          <w:b/>
          <w:bCs/>
          <w:i/>
          <w:iCs/>
        </w:rPr>
        <w:t>Hinweis:</w:t>
      </w:r>
      <w:r w:rsidR="001D1686" w:rsidRPr="007410CB">
        <w:rPr>
          <w:i/>
          <w:iCs/>
        </w:rPr>
        <w:t>Dieser</w:t>
      </w:r>
      <w:proofErr w:type="spellEnd"/>
      <w:r w:rsidR="001D1686" w:rsidRPr="007410CB">
        <w:rPr>
          <w:i/>
          <w:iCs/>
        </w:rPr>
        <w:t xml:space="preserve"> Abschnitt ist optional und nur relevant, wenn er tatsächlich zutrifft. Sollten Sie diesen Abschnitt nicht benötigen, dann löschen Sie ihn entsprechend. </w:t>
      </w:r>
      <w:r w:rsidRPr="007410CB">
        <w:rPr>
          <w:i/>
          <w:iCs/>
        </w:rPr>
        <w:t xml:space="preserve"> </w:t>
      </w:r>
    </w:p>
  </w:comment>
  <w:comment w:id="63" w:author="Wolters Kluwer" w:date="2021-11-23T09:13:00Z" w:initials="WK">
    <w:p w14:paraId="2FB3FF50" w14:textId="6C8BACFA" w:rsidR="00CC631B" w:rsidRPr="00D90229" w:rsidRDefault="00CC631B" w:rsidP="00D90229">
      <w:pPr>
        <w:pStyle w:val="Kommentartext"/>
        <w:rPr>
          <w:i/>
        </w:rPr>
      </w:pPr>
      <w:r w:rsidRPr="00D90229">
        <w:rPr>
          <w:rStyle w:val="Kommentarzeichen"/>
          <w:i/>
        </w:rPr>
        <w:annotationRef/>
      </w:r>
      <w:r w:rsidRPr="00D90229">
        <w:rPr>
          <w:rStyle w:val="Kommentarzeichen"/>
          <w:i/>
        </w:rPr>
        <w:annotationRef/>
      </w:r>
      <w:r w:rsidRPr="00D90229">
        <w:rPr>
          <w:rStyle w:val="Kommentarzeichen"/>
          <w:i/>
        </w:rPr>
        <w:annotationRef/>
      </w:r>
      <w:r w:rsidRPr="00D90229">
        <w:rPr>
          <w:b/>
          <w:i/>
        </w:rPr>
        <w:t>Hinweis</w:t>
      </w:r>
      <w:r w:rsidRPr="00D90229">
        <w:rPr>
          <w:i/>
        </w:rPr>
        <w:t>: Die im Folgenden dargestellten Kombinationen und Varianten einer sachlichen und zeitlichen Ordnung bei der Belegablage können nur beispielhaft sein. Die gewählte Konstellation sollte genau dargestellt werden. Der Aufwand für ein angemessenes Ordnungssystem wird darüber hinaus nochmals für den Fall vereinfacht, dass beim späteren Buchen eine gegenseitige Indexierung/Verlinkung (unlösbare sachlogische Verknüpfung) zwischen Buchungssatz und digitalem Beleg vorgenommen wird, weil dann die Ordnungsangaben im Buchungssatz, insb. die Kontonummern, ein Ordnungssystem ergänzen, das aus dem Kontenrahmen entsteht. Eine in diesem Sinne teilweise oder stark vereinfachte Ordnung der Papierbelege sollte vor der nachfolgenden Systematik kurz dargestellt werden, etwa mit folgender Angaben:</w:t>
      </w:r>
    </w:p>
    <w:p w14:paraId="2673B496" w14:textId="27567BDA" w:rsidR="00CC631B" w:rsidRPr="00D90229" w:rsidRDefault="00CC631B">
      <w:pPr>
        <w:pStyle w:val="Kommentartext"/>
        <w:rPr>
          <w:i/>
        </w:rPr>
      </w:pPr>
    </w:p>
  </w:comment>
  <w:comment w:id="64" w:author="Wolters Kluwer" w:date="2021-11-23T09:14:00Z" w:initials="WK">
    <w:p w14:paraId="2328AB07" w14:textId="00CF9E4F" w:rsidR="00CC631B" w:rsidRPr="00D90229" w:rsidRDefault="00CC631B" w:rsidP="00CC631B">
      <w:pPr>
        <w:pStyle w:val="Kommentartext"/>
        <w:rPr>
          <w:i/>
        </w:rPr>
      </w:pPr>
      <w:r w:rsidRPr="00D90229">
        <w:rPr>
          <w:rStyle w:val="Kommentarzeichen"/>
          <w:i/>
        </w:rPr>
        <w:annotationRef/>
      </w:r>
      <w:r w:rsidRPr="00D90229">
        <w:rPr>
          <w:b/>
          <w:i/>
        </w:rPr>
        <w:t>Hinweis:</w:t>
      </w:r>
      <w:r w:rsidR="00D90229">
        <w:rPr>
          <w:i/>
        </w:rPr>
        <w:t xml:space="preserve"> </w:t>
      </w:r>
      <w:r w:rsidRPr="00D90229">
        <w:rPr>
          <w:i/>
        </w:rPr>
        <w:t>Neben den oben genannten Variationen einer sachlichen und zeitlichen Ordnung bei der Belegablage, könnte folgende Alternative zutreffend sein:</w:t>
      </w:r>
    </w:p>
    <w:p w14:paraId="6A35F006" w14:textId="77777777" w:rsidR="00CC631B" w:rsidRPr="00D90229" w:rsidRDefault="00CC631B" w:rsidP="00CC631B">
      <w:pPr>
        <w:pStyle w:val="Kommentartext"/>
        <w:rPr>
          <w:i/>
        </w:rPr>
      </w:pPr>
    </w:p>
    <w:p w14:paraId="32461722" w14:textId="77777777" w:rsidR="00CC631B" w:rsidRPr="00D90229" w:rsidRDefault="00CC631B" w:rsidP="00CC631B">
      <w:pPr>
        <w:pStyle w:val="Kommentartext"/>
        <w:rPr>
          <w:i/>
        </w:rPr>
      </w:pPr>
      <w:r w:rsidRPr="00D90229">
        <w:rPr>
          <w:i/>
        </w:rPr>
        <w:t>•</w:t>
      </w:r>
      <w:r w:rsidRPr="00D90229">
        <w:rPr>
          <w:i/>
        </w:rPr>
        <w:tab/>
        <w:t>[Innerhalb der entstehenden Ordnung jeweils strikt [fächerbezogen/unterperioden-bezogen/übergreifend chronologisch sortiert und [nummeriert]] [mit folgenden Besonderheiten]:</w:t>
      </w:r>
    </w:p>
    <w:p w14:paraId="45F23DFB" w14:textId="77777777" w:rsidR="00CC631B" w:rsidRPr="00D90229" w:rsidRDefault="00CC631B" w:rsidP="00CC631B">
      <w:pPr>
        <w:pStyle w:val="Kommentartext"/>
        <w:rPr>
          <w:i/>
        </w:rPr>
      </w:pPr>
      <w:r w:rsidRPr="00D90229">
        <w:rPr>
          <w:i/>
        </w:rPr>
        <w:t>o</w:t>
      </w:r>
      <w:r w:rsidRPr="00D90229">
        <w:rPr>
          <w:i/>
        </w:rPr>
        <w:tab/>
        <w:t>[Alphabetische Sortierung der Kunden und Lieferanten vor der chronologischen Sortierung [und Nummerierung] innerhalb der einzelnen Kunden und Lieferanten]</w:t>
      </w:r>
    </w:p>
    <w:p w14:paraId="79409CB9" w14:textId="77777777" w:rsidR="00CC631B" w:rsidRPr="00D90229" w:rsidRDefault="00CC631B" w:rsidP="00CC631B">
      <w:pPr>
        <w:pStyle w:val="Kommentartext"/>
        <w:rPr>
          <w:i/>
        </w:rPr>
      </w:pPr>
      <w:r w:rsidRPr="00D90229">
        <w:rPr>
          <w:i/>
        </w:rPr>
        <w:t>o</w:t>
      </w:r>
      <w:r w:rsidRPr="00D90229">
        <w:rPr>
          <w:i/>
        </w:rPr>
        <w:tab/>
        <w:t>[…]</w:t>
      </w:r>
    </w:p>
    <w:p w14:paraId="3EC95D8B" w14:textId="77777777" w:rsidR="00CC631B" w:rsidRPr="00D90229" w:rsidRDefault="00CC631B" w:rsidP="00CC631B">
      <w:pPr>
        <w:pStyle w:val="Kommentartext"/>
        <w:rPr>
          <w:i/>
        </w:rPr>
      </w:pPr>
    </w:p>
    <w:p w14:paraId="123099BF" w14:textId="31451DD6" w:rsidR="00CC631B" w:rsidRPr="00D90229" w:rsidRDefault="00CC631B">
      <w:pPr>
        <w:pStyle w:val="Kommentartext"/>
        <w:rPr>
          <w:i/>
        </w:rPr>
      </w:pPr>
      <w:r w:rsidRPr="00D90229">
        <w:rPr>
          <w:i/>
        </w:rPr>
        <w:t>Es sollte aber in jedem Fall das tatsächlich Vorgehen beschrieben werden, ungeachtet der hier bereitgestellten Variationen.</w:t>
      </w:r>
    </w:p>
  </w:comment>
  <w:comment w:id="67" w:author="Wolters Kluwer" w:date="2020-09-04T07:49:00Z" w:initials="WK">
    <w:p w14:paraId="05DB09DF" w14:textId="77777777" w:rsidR="00D760C4" w:rsidRPr="002A79E3" w:rsidRDefault="00D760C4" w:rsidP="002D4CD8">
      <w:pPr>
        <w:spacing w:before="120"/>
        <w:jc w:val="both"/>
        <w:rPr>
          <w:rFonts w:cs="Arial"/>
          <w:i/>
          <w:color w:val="000000"/>
          <w:szCs w:val="22"/>
        </w:rPr>
      </w:pPr>
      <w:r w:rsidRPr="002A79E3">
        <w:rPr>
          <w:rStyle w:val="Kommentarzeichen"/>
        </w:rPr>
        <w:annotationRef/>
      </w:r>
      <w:r w:rsidRPr="002A79E3">
        <w:rPr>
          <w:rFonts w:cs="Arial"/>
          <w:b/>
          <w:i/>
          <w:color w:val="000000"/>
          <w:szCs w:val="22"/>
        </w:rPr>
        <w:t>Hinweis</w:t>
      </w:r>
      <w:r w:rsidRPr="002A79E3">
        <w:rPr>
          <w:rFonts w:cs="Arial"/>
          <w:i/>
          <w:color w:val="000000"/>
          <w:szCs w:val="22"/>
        </w:rPr>
        <w:t xml:space="preserve">: Bei zeitlichen Abständen zwischen der Entstehung eines </w:t>
      </w:r>
      <w:r>
        <w:rPr>
          <w:rFonts w:cs="Arial"/>
          <w:i/>
          <w:color w:val="000000"/>
          <w:szCs w:val="22"/>
        </w:rPr>
        <w:t>Geschäftsvorfalls und seiner Er</w:t>
      </w:r>
      <w:r w:rsidRPr="002A79E3">
        <w:rPr>
          <w:rFonts w:cs="Arial"/>
          <w:i/>
          <w:color w:val="000000"/>
          <w:szCs w:val="22"/>
        </w:rPr>
        <w:t>fassung (im Sinne von Sichtung, Identifikation und geordneter und sich</w:t>
      </w:r>
      <w:r>
        <w:rPr>
          <w:rFonts w:cs="Arial"/>
          <w:i/>
          <w:color w:val="000000"/>
          <w:szCs w:val="22"/>
        </w:rPr>
        <w:t>erer Ablage) sind geeignete Maß</w:t>
      </w:r>
      <w:r w:rsidRPr="002A79E3">
        <w:rPr>
          <w:rFonts w:cs="Arial"/>
          <w:i/>
          <w:color w:val="000000"/>
          <w:szCs w:val="22"/>
        </w:rPr>
        <w:t>nahmen zur Sicherung der Vollständigkeit zu treff</w:t>
      </w:r>
      <w:r>
        <w:rPr>
          <w:rFonts w:cs="Arial"/>
          <w:i/>
          <w:color w:val="000000"/>
          <w:szCs w:val="22"/>
        </w:rPr>
        <w:t xml:space="preserve">en. In </w:t>
      </w:r>
      <w:proofErr w:type="spellStart"/>
      <w:r>
        <w:rPr>
          <w:rFonts w:cs="Arial"/>
          <w:i/>
          <w:color w:val="000000"/>
          <w:szCs w:val="22"/>
        </w:rPr>
        <w:t>Rz</w:t>
      </w:r>
      <w:proofErr w:type="spellEnd"/>
      <w:r>
        <w:rPr>
          <w:rFonts w:cs="Arial"/>
          <w:i/>
          <w:color w:val="000000"/>
          <w:szCs w:val="22"/>
        </w:rPr>
        <w:t xml:space="preserve">. 47 der </w:t>
      </w:r>
      <w:proofErr w:type="spellStart"/>
      <w:r>
        <w:rPr>
          <w:rFonts w:cs="Arial"/>
          <w:i/>
          <w:color w:val="000000"/>
          <w:szCs w:val="22"/>
        </w:rPr>
        <w:t>GoBD</w:t>
      </w:r>
      <w:proofErr w:type="spellEnd"/>
      <w:r>
        <w:rPr>
          <w:rFonts w:cs="Arial"/>
          <w:i/>
          <w:color w:val="000000"/>
          <w:szCs w:val="22"/>
        </w:rPr>
        <w:t xml:space="preserve"> wird aus</w:t>
      </w:r>
      <w:r w:rsidRPr="002A79E3">
        <w:rPr>
          <w:rFonts w:cs="Arial"/>
          <w:i/>
          <w:color w:val="000000"/>
          <w:szCs w:val="22"/>
        </w:rPr>
        <w:t>geführt, dass jede nicht durch die Ver</w:t>
      </w:r>
      <w:r w:rsidRPr="002A79E3">
        <w:rPr>
          <w:rFonts w:cs="Arial"/>
          <w:i/>
          <w:color w:val="000000"/>
          <w:szCs w:val="22"/>
        </w:rPr>
        <w:softHyphen/>
        <w:t>hältnisse des Betriebs oder des Geschäfts</w:t>
      </w:r>
      <w:r>
        <w:rPr>
          <w:rFonts w:cs="Arial"/>
          <w:i/>
          <w:color w:val="000000"/>
          <w:szCs w:val="22"/>
        </w:rPr>
        <w:t>vorfalls zwingend bedingte Zeit</w:t>
      </w:r>
      <w:r w:rsidRPr="002A79E3">
        <w:rPr>
          <w:rFonts w:cs="Arial"/>
          <w:i/>
          <w:color w:val="000000"/>
          <w:szCs w:val="22"/>
        </w:rPr>
        <w:t>spanne zwischen dem Ein</w:t>
      </w:r>
      <w:r w:rsidRPr="002A79E3">
        <w:rPr>
          <w:rFonts w:cs="Arial"/>
          <w:i/>
          <w:color w:val="000000"/>
          <w:szCs w:val="22"/>
        </w:rPr>
        <w:softHyphen/>
        <w:t>tritt des Vorganges und seiner laufenden Erfassung in Grund(buch)</w:t>
      </w:r>
      <w:proofErr w:type="spellStart"/>
      <w:r w:rsidRPr="002A79E3">
        <w:rPr>
          <w:rFonts w:cs="Arial"/>
          <w:i/>
          <w:color w:val="000000"/>
          <w:szCs w:val="22"/>
        </w:rPr>
        <w:t>aufzeichnungen</w:t>
      </w:r>
      <w:proofErr w:type="spellEnd"/>
      <w:r w:rsidRPr="002A79E3">
        <w:rPr>
          <w:rFonts w:cs="Arial"/>
          <w:i/>
          <w:color w:val="000000"/>
          <w:szCs w:val="22"/>
        </w:rPr>
        <w:t xml:space="preserve"> bedenklich ist. Demnach is</w:t>
      </w:r>
      <w:r>
        <w:rPr>
          <w:rFonts w:cs="Arial"/>
          <w:i/>
          <w:color w:val="000000"/>
          <w:szCs w:val="22"/>
        </w:rPr>
        <w:t>t eine Erfassung von unbaren Geschäftsvor</w:t>
      </w:r>
      <w:r w:rsidRPr="002A79E3">
        <w:rPr>
          <w:rFonts w:cs="Arial"/>
          <w:i/>
          <w:color w:val="000000"/>
          <w:szCs w:val="22"/>
        </w:rPr>
        <w:t xml:space="preserve">fällen innerhalb von zehn Tagen unbedenklich (vgl. BFH-Urteil vom 2. Oktober 1968, </w:t>
      </w:r>
      <w:proofErr w:type="spellStart"/>
      <w:r w:rsidRPr="002A79E3">
        <w:rPr>
          <w:rFonts w:cs="Arial"/>
          <w:i/>
          <w:color w:val="000000"/>
          <w:szCs w:val="22"/>
        </w:rPr>
        <w:t>BStBl</w:t>
      </w:r>
      <w:proofErr w:type="spellEnd"/>
      <w:r w:rsidRPr="002A79E3">
        <w:rPr>
          <w:rFonts w:cs="Arial"/>
          <w:i/>
          <w:color w:val="000000"/>
          <w:szCs w:val="22"/>
        </w:rPr>
        <w:t xml:space="preserve"> 1969 II S. 157; BFH-Urteil vom 26. März 1968, </w:t>
      </w:r>
      <w:proofErr w:type="spellStart"/>
      <w:r w:rsidRPr="002A79E3">
        <w:rPr>
          <w:rFonts w:cs="Arial"/>
          <w:i/>
          <w:color w:val="000000"/>
          <w:szCs w:val="22"/>
        </w:rPr>
        <w:t>BStBl</w:t>
      </w:r>
      <w:proofErr w:type="spellEnd"/>
      <w:r w:rsidRPr="002A79E3">
        <w:rPr>
          <w:rFonts w:cs="Arial"/>
          <w:i/>
          <w:color w:val="000000"/>
          <w:szCs w:val="22"/>
        </w:rPr>
        <w:t xml:space="preserve"> II S. 527</w:t>
      </w:r>
      <w:r>
        <w:rPr>
          <w:rFonts w:cs="Arial"/>
          <w:i/>
          <w:color w:val="000000"/>
          <w:szCs w:val="22"/>
        </w:rPr>
        <w:t xml:space="preserve"> zu Verbindlichkeiten und zu De</w:t>
      </w:r>
      <w:r w:rsidRPr="002A79E3">
        <w:rPr>
          <w:rFonts w:cs="Arial"/>
          <w:i/>
          <w:color w:val="000000"/>
          <w:szCs w:val="22"/>
        </w:rPr>
        <w:t xml:space="preserve">bitoren). Laut </w:t>
      </w:r>
      <w:proofErr w:type="spellStart"/>
      <w:r w:rsidRPr="002A79E3">
        <w:rPr>
          <w:rFonts w:cs="Arial"/>
          <w:i/>
          <w:color w:val="000000"/>
          <w:szCs w:val="22"/>
        </w:rPr>
        <w:t>GoBD</w:t>
      </w:r>
      <w:proofErr w:type="spellEnd"/>
      <w:r w:rsidRPr="002A79E3">
        <w:rPr>
          <w:rFonts w:cs="Arial"/>
          <w:i/>
          <w:color w:val="000000"/>
          <w:szCs w:val="22"/>
        </w:rPr>
        <w:t xml:space="preserve">, </w:t>
      </w:r>
      <w:proofErr w:type="spellStart"/>
      <w:r w:rsidRPr="002A79E3">
        <w:rPr>
          <w:rFonts w:cs="Arial"/>
          <w:i/>
          <w:color w:val="000000"/>
          <w:szCs w:val="22"/>
        </w:rPr>
        <w:t>Rz</w:t>
      </w:r>
      <w:proofErr w:type="spellEnd"/>
      <w:r w:rsidRPr="002A79E3">
        <w:rPr>
          <w:rFonts w:cs="Arial"/>
          <w:i/>
          <w:color w:val="000000"/>
          <w:szCs w:val="22"/>
        </w:rPr>
        <w:t xml:space="preserve">. 49, ist es nicht zu beanstanden, wenn Waren- </w:t>
      </w:r>
      <w:r>
        <w:rPr>
          <w:rFonts w:cs="Arial"/>
          <w:i/>
          <w:color w:val="000000"/>
          <w:szCs w:val="22"/>
        </w:rPr>
        <w:t>und Kostenrechnungen, die inner</w:t>
      </w:r>
      <w:r w:rsidRPr="002A79E3">
        <w:rPr>
          <w:rFonts w:cs="Arial"/>
          <w:i/>
          <w:color w:val="000000"/>
          <w:szCs w:val="22"/>
        </w:rPr>
        <w:t xml:space="preserve">halb von acht Tagen nach Rechnungseingang oder innerhalb der ihrem gewöhnlichen Durchlauf durch den Betrieb entsprechenden Zeit beglichen werden, kontokorrentmäßig nicht (z. B. </w:t>
      </w:r>
      <w:proofErr w:type="spellStart"/>
      <w:r w:rsidRPr="002A79E3">
        <w:rPr>
          <w:rFonts w:cs="Arial"/>
          <w:i/>
          <w:color w:val="000000"/>
          <w:szCs w:val="22"/>
        </w:rPr>
        <w:t>Ge</w:t>
      </w:r>
      <w:r w:rsidRPr="002A79E3">
        <w:rPr>
          <w:rFonts w:cs="Arial"/>
          <w:i/>
          <w:color w:val="000000"/>
          <w:szCs w:val="22"/>
        </w:rPr>
        <w:softHyphen/>
        <w:t>schäftsfreundebuch</w:t>
      </w:r>
      <w:proofErr w:type="spellEnd"/>
      <w:r w:rsidRPr="002A79E3">
        <w:rPr>
          <w:rFonts w:cs="Arial"/>
          <w:i/>
          <w:color w:val="000000"/>
          <w:szCs w:val="22"/>
        </w:rPr>
        <w:t xml:space="preserve">, Personenkonten) erfasst werden (vgl. R 5.2 Absatz 1 EStR). </w:t>
      </w:r>
    </w:p>
    <w:p w14:paraId="3F1672B3" w14:textId="77777777" w:rsidR="00D760C4" w:rsidRPr="002A79E3" w:rsidRDefault="00D760C4" w:rsidP="002D4CD8">
      <w:pPr>
        <w:spacing w:before="120"/>
        <w:jc w:val="both"/>
        <w:rPr>
          <w:rFonts w:cs="Arial"/>
          <w:i/>
          <w:color w:val="000000"/>
          <w:szCs w:val="22"/>
        </w:rPr>
      </w:pPr>
      <w:r w:rsidRPr="002A79E3">
        <w:rPr>
          <w:rFonts w:cs="Arial"/>
          <w:i/>
          <w:color w:val="000000"/>
          <w:szCs w:val="22"/>
        </w:rPr>
        <w:t>Zwischen der Zeitnähe der Buchung und den Anforderungen an die</w:t>
      </w:r>
      <w:r>
        <w:rPr>
          <w:rFonts w:cs="Arial"/>
          <w:i/>
          <w:color w:val="000000"/>
          <w:szCs w:val="22"/>
        </w:rPr>
        <w:t xml:space="preserve"> Belegablage besteht ein Zusam</w:t>
      </w:r>
      <w:r w:rsidRPr="002A79E3">
        <w:rPr>
          <w:rFonts w:cs="Arial"/>
          <w:i/>
          <w:color w:val="000000"/>
          <w:szCs w:val="22"/>
        </w:rPr>
        <w:t>menhang. Die Beweiskraft einer vollständigen und</w:t>
      </w:r>
      <w:r>
        <w:rPr>
          <w:rFonts w:cs="Arial"/>
          <w:i/>
          <w:color w:val="000000"/>
          <w:szCs w:val="22"/>
        </w:rPr>
        <w:t xml:space="preserve"> unveränderten Abbildung der Geschäfts</w:t>
      </w:r>
      <w:r w:rsidRPr="002A79E3">
        <w:rPr>
          <w:rFonts w:cs="Arial"/>
          <w:i/>
          <w:color w:val="000000"/>
          <w:szCs w:val="22"/>
        </w:rPr>
        <w:t>vorfälle bzw. Beleginhalte ist umso größer, je enger Geschäftsvorfall, Belegentstehung und –</w:t>
      </w:r>
      <w:proofErr w:type="spellStart"/>
      <w:r w:rsidRPr="002A79E3">
        <w:rPr>
          <w:rFonts w:cs="Arial"/>
          <w:i/>
          <w:color w:val="000000"/>
          <w:szCs w:val="22"/>
        </w:rPr>
        <w:t>ablage</w:t>
      </w:r>
      <w:proofErr w:type="spellEnd"/>
      <w:r w:rsidRPr="002A79E3">
        <w:rPr>
          <w:rFonts w:cs="Arial"/>
          <w:i/>
          <w:color w:val="000000"/>
          <w:szCs w:val="22"/>
        </w:rPr>
        <w:t xml:space="preserve"> sowie Buchung zusammen liegen. Dies ist vor allem </w:t>
      </w:r>
      <w:r>
        <w:rPr>
          <w:rFonts w:cs="Arial"/>
          <w:i/>
          <w:color w:val="000000"/>
          <w:szCs w:val="22"/>
        </w:rPr>
        <w:t>dann zu beachten, wenn die Buch</w:t>
      </w:r>
      <w:r w:rsidRPr="002A79E3">
        <w:rPr>
          <w:rFonts w:cs="Arial"/>
          <w:i/>
          <w:color w:val="000000"/>
          <w:szCs w:val="22"/>
        </w:rPr>
        <w:t>führung bzw. Auf</w:t>
      </w:r>
      <w:r w:rsidRPr="002A79E3">
        <w:rPr>
          <w:rFonts w:cs="Arial"/>
          <w:i/>
          <w:color w:val="000000"/>
          <w:szCs w:val="22"/>
        </w:rPr>
        <w:softHyphen/>
        <w:t>zeichnung auf Basis der Belege nicht laufend, sondern perio</w:t>
      </w:r>
      <w:r>
        <w:rPr>
          <w:rFonts w:cs="Arial"/>
          <w:i/>
          <w:color w:val="000000"/>
          <w:szCs w:val="22"/>
        </w:rPr>
        <w:t>denweise (z. B. monatlich, quar</w:t>
      </w:r>
      <w:r w:rsidRPr="002A79E3">
        <w:rPr>
          <w:rFonts w:cs="Arial"/>
          <w:i/>
          <w:color w:val="000000"/>
          <w:szCs w:val="22"/>
        </w:rPr>
        <w:t>tals</w:t>
      </w:r>
      <w:r w:rsidRPr="002A79E3">
        <w:rPr>
          <w:rFonts w:cs="Arial"/>
          <w:i/>
          <w:color w:val="000000"/>
          <w:szCs w:val="22"/>
        </w:rPr>
        <w:softHyphen/>
        <w:t xml:space="preserve">weise oder sogar nur jährlich) erfolgt. In diesem Fall fordern die </w:t>
      </w:r>
      <w:proofErr w:type="spellStart"/>
      <w:r w:rsidRPr="002A79E3">
        <w:rPr>
          <w:rFonts w:cs="Arial"/>
          <w:i/>
          <w:color w:val="000000"/>
          <w:szCs w:val="22"/>
        </w:rPr>
        <w:t>GoBD</w:t>
      </w:r>
      <w:proofErr w:type="spellEnd"/>
      <w:r w:rsidRPr="002A79E3">
        <w:rPr>
          <w:rFonts w:cs="Arial"/>
          <w:i/>
          <w:color w:val="000000"/>
          <w:szCs w:val="22"/>
        </w:rPr>
        <w:t xml:space="preserve">, </w:t>
      </w:r>
      <w:proofErr w:type="spellStart"/>
      <w:r w:rsidRPr="002A79E3">
        <w:rPr>
          <w:rFonts w:cs="Arial"/>
          <w:i/>
          <w:color w:val="000000"/>
          <w:szCs w:val="22"/>
        </w:rPr>
        <w:t>Rz</w:t>
      </w:r>
      <w:proofErr w:type="spellEnd"/>
      <w:r w:rsidRPr="002A79E3">
        <w:rPr>
          <w:rFonts w:cs="Arial"/>
          <w:i/>
          <w:color w:val="000000"/>
          <w:szCs w:val="22"/>
        </w:rPr>
        <w:t>. 50, dass „durch organisatorische Vorkehrungen […] sichergestellt ist, dass die Unterlagen bis zu ihrer Erfassung nicht verloren gehen, z. B. durch laufende Nummerierung der e</w:t>
      </w:r>
      <w:r>
        <w:rPr>
          <w:rFonts w:cs="Arial"/>
          <w:i/>
          <w:color w:val="000000"/>
          <w:szCs w:val="22"/>
        </w:rPr>
        <w:t>ingehenden und ausgehenden Rech</w:t>
      </w:r>
      <w:r w:rsidRPr="002A79E3">
        <w:rPr>
          <w:rFonts w:cs="Arial"/>
          <w:i/>
          <w:color w:val="000000"/>
          <w:szCs w:val="22"/>
        </w:rPr>
        <w:t>nungen, durch Ablage in besonderen Map</w:t>
      </w:r>
      <w:r>
        <w:rPr>
          <w:rFonts w:cs="Arial"/>
          <w:i/>
          <w:color w:val="000000"/>
          <w:szCs w:val="22"/>
        </w:rPr>
        <w:t>pen und Ordnern oder durch elek</w:t>
      </w:r>
      <w:r w:rsidRPr="002A79E3">
        <w:rPr>
          <w:rFonts w:cs="Arial"/>
          <w:i/>
          <w:color w:val="000000"/>
          <w:szCs w:val="22"/>
        </w:rPr>
        <w:t>tronische Grund(buch)</w:t>
      </w:r>
      <w:proofErr w:type="spellStart"/>
      <w:r w:rsidRPr="002A79E3">
        <w:rPr>
          <w:rFonts w:cs="Arial"/>
          <w:i/>
          <w:color w:val="000000"/>
          <w:szCs w:val="22"/>
        </w:rPr>
        <w:t>aufzeichnungen</w:t>
      </w:r>
      <w:proofErr w:type="spellEnd"/>
      <w:r w:rsidRPr="002A79E3">
        <w:rPr>
          <w:rFonts w:cs="Arial"/>
          <w:i/>
          <w:color w:val="000000"/>
          <w:szCs w:val="22"/>
        </w:rPr>
        <w:t xml:space="preserve"> in Kassensystemen, </w:t>
      </w:r>
      <w:r>
        <w:rPr>
          <w:rFonts w:cs="Arial"/>
          <w:i/>
          <w:color w:val="000000"/>
          <w:szCs w:val="22"/>
        </w:rPr>
        <w:t>Warenwirtschaftssystemen, Fakturierungs</w:t>
      </w:r>
      <w:r w:rsidRPr="002A79E3">
        <w:rPr>
          <w:rFonts w:cs="Arial"/>
          <w:i/>
          <w:color w:val="000000"/>
          <w:szCs w:val="22"/>
        </w:rPr>
        <w:t>systemen etc. (vgl. oben unter 4.4).</w:t>
      </w:r>
    </w:p>
  </w:comment>
  <w:comment w:id="68" w:author="Wolters Kluwer" w:date="2020-09-04T14:37:00Z" w:initials="WK">
    <w:p w14:paraId="5B3B09D4" w14:textId="77777777" w:rsidR="00D760C4" w:rsidRPr="00C17A38" w:rsidRDefault="00D760C4" w:rsidP="002D4CD8">
      <w:pPr>
        <w:pStyle w:val="Kommentartext"/>
        <w:rPr>
          <w:rFonts w:cs="Arial"/>
          <w:b/>
          <w:i/>
          <w:color w:val="000000"/>
          <w:szCs w:val="22"/>
        </w:rPr>
      </w:pPr>
      <w:r>
        <w:rPr>
          <w:rStyle w:val="Kommentarzeichen"/>
        </w:rPr>
        <w:annotationRef/>
      </w:r>
      <w:r w:rsidRPr="00C17A38">
        <w:rPr>
          <w:rFonts w:cs="Arial"/>
          <w:b/>
          <w:i/>
          <w:color w:val="000000"/>
          <w:szCs w:val="22"/>
        </w:rPr>
        <w:t>Zu [1] &amp; [2]:</w:t>
      </w:r>
    </w:p>
    <w:p w14:paraId="02F4EAD4" w14:textId="77777777" w:rsidR="00D760C4" w:rsidRDefault="00D760C4">
      <w:pPr>
        <w:pStyle w:val="Kommentartext"/>
      </w:pPr>
      <w:r w:rsidRPr="00375F6E">
        <w:rPr>
          <w:rFonts w:cs="Arial"/>
          <w:b/>
          <w:i/>
          <w:color w:val="000000"/>
          <w:szCs w:val="22"/>
        </w:rPr>
        <w:t>Hinweis</w:t>
      </w:r>
      <w:r w:rsidRPr="002051EE">
        <w:rPr>
          <w:rFonts w:cs="Arial"/>
          <w:i/>
          <w:color w:val="000000"/>
          <w:szCs w:val="22"/>
        </w:rPr>
        <w:t xml:space="preserve">: Aufgrund der Vielzahl unterschiedlicher Möglichkeiten wird an dieser Stelle keine Auswahl an möglichen Varianten gegeben. Bitte tragen Sie den Turnus in der notwendigen und tatsächlichen Differenzierung ein. Beginnen Sie dabei mit </w:t>
      </w:r>
      <w:r>
        <w:rPr>
          <w:rFonts w:cs="Arial"/>
          <w:i/>
          <w:color w:val="000000"/>
          <w:szCs w:val="22"/>
        </w:rPr>
        <w:t>den täglichen Aufzeichnungen und Ablagen, z.B. dem Kassenbuch, und stellen anschließend die z.B. wöchentlichen Aufzeichnungen und Ablagen dar. Beachten Sie dabei die oben in den Hinweisen definierten Orientierungswerte.</w:t>
      </w:r>
    </w:p>
  </w:comment>
  <w:comment w:id="70" w:author="Wolters Kluwer" w:date="2020-09-07T09:26:00Z" w:initials="WK">
    <w:p w14:paraId="08E16E35" w14:textId="77777777" w:rsidR="00D760C4" w:rsidRPr="00853B5C" w:rsidRDefault="00D760C4">
      <w:pPr>
        <w:pStyle w:val="Kommentartext"/>
        <w:rPr>
          <w:i/>
        </w:rPr>
      </w:pPr>
      <w:r w:rsidRPr="00853B5C">
        <w:rPr>
          <w:rStyle w:val="Kommentarzeichen"/>
          <w:i/>
        </w:rPr>
        <w:annotationRef/>
      </w:r>
      <w:r w:rsidRPr="00853B5C">
        <w:rPr>
          <w:b/>
          <w:i/>
        </w:rPr>
        <w:t>Hinweis</w:t>
      </w:r>
      <w:r w:rsidRPr="00853B5C">
        <w:rPr>
          <w:i/>
        </w:rPr>
        <w:t>: Jeder Punkt ist optional, es können auch nur einzelnen Punkte herausgegriffen werden. Die gewählten Punkte sollen dem tatsächlichen Prozess entsprechen.</w:t>
      </w:r>
    </w:p>
  </w:comment>
  <w:comment w:id="71" w:author="Wolters Kluwer" w:date="2020-09-07T09:29:00Z" w:initials="WK">
    <w:p w14:paraId="4B4D9AA8" w14:textId="77777777" w:rsidR="00D760C4" w:rsidRPr="00853B5C" w:rsidRDefault="00D760C4">
      <w:pPr>
        <w:pStyle w:val="Kommentartext"/>
        <w:rPr>
          <w:i/>
        </w:rPr>
      </w:pPr>
      <w:r>
        <w:rPr>
          <w:rStyle w:val="Kommentarzeichen"/>
        </w:rPr>
        <w:annotationRef/>
      </w:r>
      <w:r w:rsidRPr="00853B5C">
        <w:rPr>
          <w:rStyle w:val="Kommentarzeichen"/>
          <w:i/>
        </w:rPr>
        <w:annotationRef/>
      </w:r>
      <w:r w:rsidRPr="00853B5C">
        <w:rPr>
          <w:b/>
          <w:i/>
        </w:rPr>
        <w:t>Hinweis</w:t>
      </w:r>
      <w:r w:rsidRPr="00853B5C">
        <w:rPr>
          <w:i/>
        </w:rPr>
        <w:t>: Jeder Punkt ist optional, es können auch nur einzelnen Punkte herausgegriffen werden. Die gewählten Punkte sollen dem tatsächlichen Prozess entsprechen.</w:t>
      </w:r>
    </w:p>
  </w:comment>
  <w:comment w:id="73" w:author="Wolters Kluwer" w:date="2020-09-04T14:40:00Z" w:initials="WK">
    <w:p w14:paraId="7B3300BA" w14:textId="77777777" w:rsidR="00D760C4" w:rsidRPr="00620013" w:rsidRDefault="00D760C4" w:rsidP="002D4CD8">
      <w:pPr>
        <w:spacing w:after="120"/>
        <w:jc w:val="both"/>
        <w:rPr>
          <w:rFonts w:cs="Arial"/>
          <w:i/>
          <w:color w:val="000000"/>
          <w:szCs w:val="22"/>
        </w:rPr>
      </w:pPr>
      <w:r w:rsidRPr="00620013">
        <w:rPr>
          <w:rStyle w:val="Kommentarzeichen"/>
        </w:rPr>
        <w:annotationRef/>
      </w:r>
      <w:r w:rsidRPr="00620013">
        <w:rPr>
          <w:b/>
        </w:rPr>
        <w:t>Hinweis</w:t>
      </w:r>
      <w:r w:rsidRPr="00620013">
        <w:t>:</w:t>
      </w:r>
      <w:r w:rsidRPr="00620013">
        <w:rPr>
          <w:i/>
        </w:rPr>
        <w:t xml:space="preserve"> </w:t>
      </w:r>
      <w:r w:rsidRPr="00620013">
        <w:rPr>
          <w:rFonts w:cs="Arial"/>
          <w:i/>
          <w:szCs w:val="22"/>
        </w:rPr>
        <w:t xml:space="preserve">Dazu gehören auch die in den </w:t>
      </w:r>
      <w:proofErr w:type="spellStart"/>
      <w:r w:rsidRPr="00620013">
        <w:rPr>
          <w:rFonts w:cs="Arial"/>
          <w:i/>
          <w:szCs w:val="22"/>
        </w:rPr>
        <w:t>GoBD</w:t>
      </w:r>
      <w:proofErr w:type="spellEnd"/>
      <w:r w:rsidRPr="00620013">
        <w:rPr>
          <w:rFonts w:cs="Arial"/>
          <w:i/>
          <w:szCs w:val="22"/>
        </w:rPr>
        <w:t xml:space="preserve">, </w:t>
      </w:r>
      <w:proofErr w:type="spellStart"/>
      <w:r w:rsidRPr="00620013">
        <w:rPr>
          <w:rFonts w:cs="Arial"/>
          <w:i/>
          <w:szCs w:val="22"/>
        </w:rPr>
        <w:t>Rz</w:t>
      </w:r>
      <w:proofErr w:type="spellEnd"/>
      <w:r w:rsidRPr="00620013">
        <w:rPr>
          <w:rFonts w:cs="Arial"/>
          <w:i/>
          <w:szCs w:val="22"/>
        </w:rPr>
        <w:t xml:space="preserve">. 79, geforderten, ggf. vorliegenden ergänzenden Informationen, die in </w:t>
      </w:r>
      <w:r w:rsidRPr="00620013">
        <w:rPr>
          <w:rFonts w:cs="Arial"/>
          <w:i/>
          <w:color w:val="000000"/>
          <w:szCs w:val="22"/>
        </w:rPr>
        <w:t>Buchungsbelegen sowie abgesandten oder empfangenen Handels- oder Geschäftsbriefen in Papierform oder in elektronischer Form enthalten sind und die zum Verständnis und zur Überprüfung der für die Besteuerung gesetzlich vorgeschriebenen Aufzeichnungen im Einzelfall von Bedeutung und damit ebenfalls aufzubewahren sind. Dazu gehören z. B.:</w:t>
      </w:r>
    </w:p>
    <w:p w14:paraId="6EAFCB17" w14:textId="77777777" w:rsidR="00D760C4" w:rsidRPr="00620013" w:rsidRDefault="00D760C4" w:rsidP="00DA0D93">
      <w:pPr>
        <w:pStyle w:val="gap"/>
        <w:numPr>
          <w:ilvl w:val="0"/>
          <w:numId w:val="7"/>
        </w:numPr>
        <w:spacing w:line="280" w:lineRule="atLeast"/>
        <w:rPr>
          <w:rFonts w:ascii="Arial" w:hAnsi="Arial"/>
          <w:i/>
          <w:sz w:val="20"/>
          <w:szCs w:val="20"/>
        </w:rPr>
      </w:pPr>
      <w:r w:rsidRPr="00620013">
        <w:rPr>
          <w:rFonts w:ascii="Arial" w:hAnsi="Arial"/>
          <w:i/>
          <w:sz w:val="20"/>
          <w:szCs w:val="20"/>
        </w:rPr>
        <w:t xml:space="preserve">Mengen- oder Wertangaben zur Erläuterung des Buchungsbetrags, sofern nicht bereits unter </w:t>
      </w:r>
      <w:proofErr w:type="spellStart"/>
      <w:r w:rsidRPr="00620013">
        <w:rPr>
          <w:rFonts w:ascii="Arial" w:hAnsi="Arial"/>
          <w:i/>
          <w:sz w:val="20"/>
          <w:szCs w:val="20"/>
        </w:rPr>
        <w:t>Rz</w:t>
      </w:r>
      <w:proofErr w:type="spellEnd"/>
      <w:r w:rsidRPr="00620013">
        <w:rPr>
          <w:rFonts w:ascii="Arial" w:hAnsi="Arial"/>
          <w:i/>
          <w:sz w:val="20"/>
          <w:szCs w:val="20"/>
        </w:rPr>
        <w:t>. 77 berücksichtigt,</w:t>
      </w:r>
    </w:p>
    <w:p w14:paraId="690F245E" w14:textId="77777777" w:rsidR="00D760C4" w:rsidRPr="00620013" w:rsidRDefault="00D760C4" w:rsidP="00DA0D93">
      <w:pPr>
        <w:pStyle w:val="gap"/>
        <w:numPr>
          <w:ilvl w:val="0"/>
          <w:numId w:val="7"/>
        </w:numPr>
        <w:spacing w:line="280" w:lineRule="atLeast"/>
        <w:rPr>
          <w:rFonts w:ascii="Arial" w:hAnsi="Arial"/>
          <w:i/>
          <w:sz w:val="20"/>
          <w:szCs w:val="20"/>
        </w:rPr>
      </w:pPr>
      <w:r w:rsidRPr="00620013">
        <w:rPr>
          <w:rFonts w:ascii="Arial" w:hAnsi="Arial"/>
          <w:i/>
          <w:sz w:val="20"/>
          <w:szCs w:val="20"/>
        </w:rPr>
        <w:t>Einzelpreis (z. B. zur Bewertung),</w:t>
      </w:r>
    </w:p>
    <w:p w14:paraId="04F32376" w14:textId="77777777" w:rsidR="00D760C4" w:rsidRPr="00620013" w:rsidRDefault="00D760C4" w:rsidP="00DA0D93">
      <w:pPr>
        <w:pStyle w:val="gap"/>
        <w:numPr>
          <w:ilvl w:val="0"/>
          <w:numId w:val="7"/>
        </w:numPr>
        <w:spacing w:line="280" w:lineRule="atLeast"/>
        <w:rPr>
          <w:rFonts w:ascii="Arial" w:hAnsi="Arial"/>
          <w:i/>
          <w:sz w:val="20"/>
          <w:szCs w:val="20"/>
        </w:rPr>
      </w:pPr>
      <w:r w:rsidRPr="00620013">
        <w:rPr>
          <w:rFonts w:ascii="Arial" w:hAnsi="Arial"/>
          <w:i/>
          <w:sz w:val="20"/>
          <w:szCs w:val="20"/>
        </w:rPr>
        <w:t>Valuta, Fälligkeit (z. B. zur Bewertung),</w:t>
      </w:r>
    </w:p>
    <w:p w14:paraId="7EA41C43" w14:textId="77777777" w:rsidR="00D760C4" w:rsidRPr="00620013" w:rsidRDefault="00D760C4" w:rsidP="00DA0D93">
      <w:pPr>
        <w:pStyle w:val="gap"/>
        <w:numPr>
          <w:ilvl w:val="0"/>
          <w:numId w:val="7"/>
        </w:numPr>
        <w:spacing w:line="280" w:lineRule="atLeast"/>
        <w:rPr>
          <w:rFonts w:ascii="Arial" w:hAnsi="Arial"/>
          <w:i/>
          <w:sz w:val="20"/>
          <w:szCs w:val="20"/>
        </w:rPr>
      </w:pPr>
      <w:r w:rsidRPr="00620013">
        <w:rPr>
          <w:rFonts w:ascii="Arial" w:hAnsi="Arial"/>
          <w:i/>
          <w:sz w:val="20"/>
          <w:szCs w:val="20"/>
        </w:rPr>
        <w:t>Angaben zu Skonti, Rabatten (z. B. zur Bewertung),</w:t>
      </w:r>
    </w:p>
    <w:p w14:paraId="78DD3198" w14:textId="77777777" w:rsidR="00D760C4" w:rsidRDefault="00D760C4" w:rsidP="00DA0D93">
      <w:pPr>
        <w:pStyle w:val="gap"/>
        <w:numPr>
          <w:ilvl w:val="0"/>
          <w:numId w:val="7"/>
        </w:numPr>
        <w:spacing w:after="0" w:line="280" w:lineRule="atLeast"/>
        <w:ind w:left="714" w:hanging="357"/>
      </w:pPr>
      <w:r w:rsidRPr="00620013">
        <w:rPr>
          <w:rFonts w:ascii="Arial" w:hAnsi="Arial"/>
          <w:i/>
          <w:sz w:val="20"/>
          <w:szCs w:val="20"/>
        </w:rPr>
        <w:t>Zahlungsart (bar, unbar), Angaben zu einer Steuerbefreiung.</w:t>
      </w:r>
    </w:p>
  </w:comment>
  <w:comment w:id="74" w:author="Wolters Kluwer" w:date="2020-09-07T09:30:00Z" w:initials="WK">
    <w:p w14:paraId="58C48CC7" w14:textId="77777777" w:rsidR="00D760C4" w:rsidRPr="00853B5C" w:rsidRDefault="00D760C4">
      <w:pPr>
        <w:pStyle w:val="Kommentartext"/>
        <w:rPr>
          <w:i/>
        </w:rPr>
      </w:pPr>
      <w:r>
        <w:rPr>
          <w:rStyle w:val="Kommentarzeichen"/>
        </w:rPr>
        <w:annotationRef/>
      </w:r>
      <w:r>
        <w:rPr>
          <w:rStyle w:val="Kommentarzeichen"/>
        </w:rPr>
        <w:annotationRef/>
      </w:r>
      <w:r w:rsidRPr="00853B5C">
        <w:rPr>
          <w:rStyle w:val="Kommentarzeichen"/>
          <w:i/>
        </w:rPr>
        <w:annotationRef/>
      </w:r>
      <w:r w:rsidRPr="00853B5C">
        <w:rPr>
          <w:b/>
          <w:i/>
        </w:rPr>
        <w:t>Hinweis</w:t>
      </w:r>
      <w:r w:rsidRPr="00853B5C">
        <w:rPr>
          <w:i/>
        </w:rPr>
        <w:t>: Jeder Punkt ist optional, es können auch nur einzelnen Punkte herausgegriffen werden. Die gewählten Punkte sollen dem tatsächlichen Prozess entsprechen.</w:t>
      </w:r>
    </w:p>
  </w:comment>
  <w:comment w:id="76" w:author="Wolters Kluwer" w:date="2020-08-27T08:55:00Z" w:initials="WK">
    <w:p w14:paraId="0759922D" w14:textId="77777777" w:rsidR="00D760C4" w:rsidRPr="005813A4" w:rsidRDefault="00D760C4" w:rsidP="002D4CD8">
      <w:pPr>
        <w:spacing w:before="120"/>
        <w:jc w:val="both"/>
        <w:rPr>
          <w:rFonts w:cs="Arial"/>
          <w:i/>
          <w:color w:val="000000"/>
          <w:szCs w:val="22"/>
        </w:rPr>
      </w:pPr>
      <w:r>
        <w:rPr>
          <w:rStyle w:val="Kommentarzeichen"/>
        </w:rPr>
        <w:annotationRef/>
      </w:r>
      <w:r w:rsidRPr="00853B5C">
        <w:rPr>
          <w:rFonts w:cs="Arial"/>
          <w:b/>
          <w:i/>
          <w:color w:val="000000"/>
          <w:szCs w:val="22"/>
        </w:rPr>
        <w:t>Hinweis</w:t>
      </w:r>
      <w:r w:rsidRPr="002051EE">
        <w:rPr>
          <w:rFonts w:cs="Arial"/>
          <w:i/>
          <w:color w:val="000000"/>
          <w:szCs w:val="22"/>
        </w:rPr>
        <w:t xml:space="preserve">: </w:t>
      </w:r>
      <w:r>
        <w:rPr>
          <w:rFonts w:cs="Arial"/>
          <w:i/>
          <w:color w:val="000000"/>
          <w:szCs w:val="22"/>
        </w:rPr>
        <w:t>Dieses Kapitel ist nur erforderlich, wenn Belege im Verlauf des Verarbeitungs- und Aufbewahrungsprozesses innerhalb des Unternehmens oder an Dritte, z.B. den Steuerberater, an einen anderen Ort transportiert werden.</w:t>
      </w:r>
    </w:p>
  </w:comment>
  <w:comment w:id="77" w:author="Wolters Kluwer" w:date="2020-08-27T08:56:00Z" w:initials="WK">
    <w:p w14:paraId="28DAF6EB" w14:textId="77777777" w:rsidR="00D760C4" w:rsidRPr="005813A4" w:rsidRDefault="00D760C4" w:rsidP="002D4CD8">
      <w:pPr>
        <w:spacing w:before="120"/>
        <w:ind w:left="567"/>
        <w:jc w:val="both"/>
        <w:rPr>
          <w:rFonts w:cs="Arial"/>
          <w:i/>
          <w:color w:val="000000"/>
          <w:szCs w:val="22"/>
        </w:rPr>
      </w:pPr>
      <w:r>
        <w:rPr>
          <w:rStyle w:val="Kommentarzeichen"/>
        </w:rPr>
        <w:annotationRef/>
      </w:r>
      <w:r w:rsidRPr="00853B5C">
        <w:rPr>
          <w:rFonts w:cs="Arial"/>
          <w:b/>
          <w:i/>
          <w:color w:val="000000"/>
          <w:szCs w:val="22"/>
        </w:rPr>
        <w:t>Hinweis</w:t>
      </w:r>
      <w:r w:rsidRPr="005813A4">
        <w:rPr>
          <w:rFonts w:cs="Arial"/>
          <w:i/>
          <w:color w:val="000000"/>
          <w:szCs w:val="22"/>
        </w:rPr>
        <w:t>: Bei der Verbringung von Belegen ins Ausland sind die Anforderungen des § 14b Abs. 2 UStG zu beachten. Liegt ein solcher Fall vor, sollten an dieser Stelle ergänzende Ausführungen gemacht werden, um die Einhaltung der</w:t>
      </w:r>
      <w:r>
        <w:rPr>
          <w:rFonts w:cs="Arial"/>
          <w:i/>
          <w:color w:val="000000"/>
          <w:szCs w:val="22"/>
        </w:rPr>
        <w:t xml:space="preserve"> Vorschriften zu gewährleisten.</w:t>
      </w:r>
    </w:p>
  </w:comment>
  <w:comment w:id="79" w:author="Wolters Kluwer" w:date="2020-08-27T08:56:00Z" w:initials="WK">
    <w:p w14:paraId="733F6F6F" w14:textId="77777777" w:rsidR="00D760C4" w:rsidRPr="00470F53" w:rsidRDefault="00D760C4" w:rsidP="002D4CD8">
      <w:pPr>
        <w:jc w:val="both"/>
        <w:rPr>
          <w:rFonts w:cs="Arial"/>
          <w:i/>
          <w:color w:val="000000"/>
          <w:szCs w:val="22"/>
        </w:rPr>
      </w:pPr>
      <w:r>
        <w:rPr>
          <w:rStyle w:val="Kommentarzeichen"/>
        </w:rPr>
        <w:annotationRef/>
      </w:r>
      <w:r w:rsidRPr="00853B5C">
        <w:rPr>
          <w:rFonts w:cs="Arial"/>
          <w:b/>
          <w:i/>
          <w:color w:val="000000"/>
          <w:szCs w:val="22"/>
        </w:rPr>
        <w:t>Hinweis</w:t>
      </w:r>
      <w:r w:rsidRPr="002051EE">
        <w:rPr>
          <w:rFonts w:cs="Arial"/>
          <w:i/>
          <w:color w:val="000000"/>
          <w:szCs w:val="22"/>
        </w:rPr>
        <w:t xml:space="preserve">: </w:t>
      </w:r>
      <w:r>
        <w:rPr>
          <w:rFonts w:cs="Arial"/>
          <w:i/>
          <w:color w:val="000000"/>
          <w:szCs w:val="22"/>
        </w:rPr>
        <w:t>Dieses Kapitel ist nur erforderlich, wenn die dauerhafte Aufbewahrung der Papierbelege und/oder der digitalisierten Belege von der im Kapitel 4.2.7 beschriebenen Ablage zur Vorbereitung von Grund(buch)</w:t>
      </w:r>
      <w:proofErr w:type="spellStart"/>
      <w:r>
        <w:rPr>
          <w:rFonts w:cs="Arial"/>
          <w:i/>
          <w:color w:val="000000"/>
          <w:szCs w:val="22"/>
        </w:rPr>
        <w:t>aufzeichnungen</w:t>
      </w:r>
      <w:proofErr w:type="spellEnd"/>
      <w:r>
        <w:rPr>
          <w:rFonts w:cs="Arial"/>
          <w:i/>
          <w:color w:val="000000"/>
          <w:szCs w:val="22"/>
        </w:rPr>
        <w:t xml:space="preserve"> oder von Buchungen abweicht.</w:t>
      </w:r>
    </w:p>
    <w:p w14:paraId="63A2DBE6" w14:textId="134EE6AA" w:rsidR="00D760C4" w:rsidRDefault="00D760C4" w:rsidP="002D4CD8">
      <w:pPr>
        <w:pStyle w:val="StandardWeb"/>
        <w:spacing w:before="120" w:after="0"/>
        <w:jc w:val="both"/>
        <w:rPr>
          <w:rFonts w:ascii="Arial" w:hAnsi="Arial" w:cs="Arial"/>
          <w:i/>
          <w:color w:val="000000"/>
          <w:sz w:val="22"/>
          <w:szCs w:val="22"/>
        </w:rPr>
      </w:pPr>
      <w:r w:rsidRPr="00EE665C">
        <w:rPr>
          <w:rFonts w:ascii="Arial" w:hAnsi="Arial" w:cs="Arial"/>
          <w:i/>
          <w:color w:val="000000"/>
          <w:sz w:val="22"/>
          <w:szCs w:val="22"/>
        </w:rPr>
        <w:t>Die aufbewahrungspflichtigen Unterlagen müssen geordnet aufbewahrt werden. Ein be</w:t>
      </w:r>
      <w:r w:rsidRPr="00EE665C">
        <w:rPr>
          <w:rFonts w:ascii="Arial" w:hAnsi="Arial" w:cs="Arial"/>
          <w:i/>
          <w:color w:val="000000"/>
          <w:sz w:val="22"/>
          <w:szCs w:val="22"/>
        </w:rPr>
        <w:softHyphen/>
        <w:t>stimmtes Ordnungssystem ist nicht vorgeschrieben. Die Ablage kann z. B. nach Zeitfolge, Sachgruppen, Kontenklassen, Belegnummern oder alphabetisch erfolgen. Bei elektronischen Unterlagen ist ihr Eingang, ihre Archivierung und ggf. Konvertierung sowie die weitere Verarbeitung zu protokollieren. Es muss jedoch sichergestellt sein, dass ein sachverständiger Dritter</w:t>
      </w:r>
      <w:r>
        <w:rPr>
          <w:rFonts w:ascii="Arial" w:hAnsi="Arial" w:cs="Arial"/>
          <w:i/>
          <w:color w:val="000000"/>
          <w:sz w:val="22"/>
          <w:szCs w:val="22"/>
        </w:rPr>
        <w:t xml:space="preserve"> sie</w:t>
      </w:r>
      <w:r w:rsidRPr="00EE665C">
        <w:rPr>
          <w:rFonts w:ascii="Arial" w:hAnsi="Arial" w:cs="Arial"/>
          <w:i/>
          <w:color w:val="000000"/>
          <w:sz w:val="22"/>
          <w:szCs w:val="22"/>
        </w:rPr>
        <w:t xml:space="preserve"> innerhalb ange</w:t>
      </w:r>
      <w:r w:rsidRPr="00EE665C">
        <w:rPr>
          <w:rFonts w:ascii="Arial" w:hAnsi="Arial" w:cs="Arial"/>
          <w:i/>
          <w:color w:val="000000"/>
          <w:sz w:val="22"/>
          <w:szCs w:val="22"/>
        </w:rPr>
        <w:softHyphen/>
        <w:t>messener Zeit prüfen kann.</w:t>
      </w:r>
    </w:p>
    <w:p w14:paraId="79DAFA04" w14:textId="57E5ABA3" w:rsidR="00D760C4" w:rsidRDefault="00D760C4" w:rsidP="002D4CD8">
      <w:pPr>
        <w:pStyle w:val="StandardWeb"/>
        <w:spacing w:before="120" w:after="0"/>
        <w:jc w:val="both"/>
        <w:rPr>
          <w:rFonts w:ascii="Arial" w:hAnsi="Arial" w:cs="Arial"/>
          <w:i/>
          <w:color w:val="000000"/>
          <w:sz w:val="22"/>
          <w:szCs w:val="22"/>
        </w:rPr>
      </w:pPr>
      <w:r w:rsidRPr="009E6452">
        <w:rPr>
          <w:rFonts w:ascii="Arial" w:hAnsi="Arial" w:cs="Arial"/>
          <w:i/>
          <w:color w:val="000000"/>
          <w:sz w:val="22"/>
          <w:szCs w:val="22"/>
        </w:rPr>
        <w:t>Sind aufzeichnungs- und aufbewahrungspflichtige Daten, Datensätze, elektronische Dokumente und elektronische Unterlagen im Unternehmen entstanden, sind sie in dieser Form aufzubewahren und dürfen vor Ablauf der Aufbewahrungsfrist nicht gelöscht werden. Sie dürfen daher nicht mehr ausschließlich in Papier- bzw. ausgedruckter Form aufbewahrt werden und müssen für die Dauer der Aufbewahrungsfrist unveränderbar erhalten bleiben</w:t>
      </w:r>
      <w:r>
        <w:rPr>
          <w:rFonts w:ascii="Arial" w:hAnsi="Arial" w:cs="Arial"/>
          <w:i/>
          <w:color w:val="000000"/>
          <w:sz w:val="22"/>
          <w:szCs w:val="22"/>
        </w:rPr>
        <w:t xml:space="preserve">. </w:t>
      </w:r>
      <w:r w:rsidRPr="009E6452">
        <w:rPr>
          <w:rFonts w:ascii="Arial" w:hAnsi="Arial" w:cs="Arial"/>
          <w:i/>
          <w:color w:val="000000"/>
          <w:sz w:val="22"/>
          <w:szCs w:val="22"/>
        </w:rPr>
        <w:t>Dies gilt unabhängig davon, ob die Aufbewahrung im Produktivsystem oder durch Auslagerung in ein anderes Datenverarbeitungs-System erfolgt.</w:t>
      </w:r>
    </w:p>
    <w:p w14:paraId="60B66822" w14:textId="1DDEF0B7" w:rsidR="00D760C4" w:rsidRDefault="00D760C4" w:rsidP="002D4CD8">
      <w:pPr>
        <w:pStyle w:val="StandardWeb"/>
        <w:spacing w:before="120" w:after="0"/>
        <w:jc w:val="both"/>
        <w:rPr>
          <w:rFonts w:ascii="Arial" w:hAnsi="Arial" w:cs="Arial"/>
          <w:i/>
          <w:color w:val="000000"/>
          <w:sz w:val="22"/>
          <w:szCs w:val="22"/>
        </w:rPr>
      </w:pPr>
      <w:r w:rsidRPr="009E6452">
        <w:rPr>
          <w:rFonts w:ascii="Arial" w:hAnsi="Arial" w:cs="Arial"/>
          <w:i/>
          <w:color w:val="000000"/>
          <w:sz w:val="22"/>
          <w:szCs w:val="22"/>
        </w:rPr>
        <w:t>Ein digitalisiertes Dokument ist mit einem nachvollziehbaren und eindeutigen Index zu versehen. Der Erhalt der Verknüpfung zwischen Index und digitalisiertem Dokument muss während der gesamten Aufbewahrungsfrist gewährleistet sein. Es ist sicherzustellen, dass das digitalisierte Doku</w:t>
      </w:r>
      <w:r>
        <w:rPr>
          <w:rFonts w:ascii="Arial" w:hAnsi="Arial" w:cs="Arial"/>
          <w:i/>
          <w:color w:val="000000"/>
          <w:sz w:val="22"/>
          <w:szCs w:val="22"/>
        </w:rPr>
        <w:softHyphen/>
      </w:r>
      <w:r w:rsidRPr="009E6452">
        <w:rPr>
          <w:rFonts w:ascii="Arial" w:hAnsi="Arial" w:cs="Arial"/>
          <w:i/>
          <w:color w:val="000000"/>
          <w:sz w:val="22"/>
          <w:szCs w:val="22"/>
        </w:rPr>
        <w:t xml:space="preserve">ment unter dem zugeteilten Index verwaltet werden kann. Stellt ein Steuerpflichtiger durch organisatorische Maßnahmen sicher, dass das digitalisierte Dokument auch ohne Index verwaltet werden kann, und ist dies in angemessener Zeit nachprüfbar, so wird dieses </w:t>
      </w:r>
      <w:r>
        <w:rPr>
          <w:rFonts w:ascii="Arial" w:hAnsi="Arial" w:cs="Arial"/>
          <w:i/>
          <w:color w:val="000000"/>
          <w:sz w:val="22"/>
          <w:szCs w:val="22"/>
        </w:rPr>
        <w:t>von der Finanz</w:t>
      </w:r>
      <w:r>
        <w:rPr>
          <w:rFonts w:ascii="Arial" w:hAnsi="Arial" w:cs="Arial"/>
          <w:i/>
          <w:color w:val="000000"/>
          <w:sz w:val="22"/>
          <w:szCs w:val="22"/>
        </w:rPr>
        <w:softHyphen/>
        <w:t xml:space="preserve">verwaltung </w:t>
      </w:r>
      <w:r w:rsidRPr="009E6452">
        <w:rPr>
          <w:rFonts w:ascii="Arial" w:hAnsi="Arial" w:cs="Arial"/>
          <w:i/>
          <w:color w:val="000000"/>
          <w:sz w:val="22"/>
          <w:szCs w:val="22"/>
        </w:rPr>
        <w:t>nicht beanstandet.]</w:t>
      </w:r>
    </w:p>
    <w:p w14:paraId="0CC56204" w14:textId="0B4DFC83" w:rsidR="00E92701" w:rsidRDefault="00E92701" w:rsidP="002D4CD8">
      <w:pPr>
        <w:pStyle w:val="StandardWeb"/>
        <w:spacing w:before="120" w:after="0"/>
        <w:jc w:val="both"/>
        <w:rPr>
          <w:rFonts w:ascii="Arial" w:hAnsi="Arial" w:cs="Arial"/>
          <w:i/>
          <w:color w:val="000000"/>
          <w:sz w:val="22"/>
          <w:szCs w:val="22"/>
        </w:rPr>
      </w:pPr>
    </w:p>
    <w:p w14:paraId="49DCE4E3" w14:textId="583A1AC8" w:rsidR="00E92701" w:rsidRPr="009E6452" w:rsidRDefault="00E92701" w:rsidP="002D4CD8">
      <w:pPr>
        <w:pStyle w:val="StandardWeb"/>
        <w:spacing w:before="120" w:after="0"/>
        <w:jc w:val="both"/>
        <w:rPr>
          <w:rFonts w:ascii="Arial" w:hAnsi="Arial" w:cs="Arial"/>
          <w:i/>
          <w:color w:val="000000"/>
          <w:sz w:val="22"/>
          <w:szCs w:val="22"/>
        </w:rPr>
      </w:pPr>
      <w:r w:rsidRPr="00587F67">
        <w:rPr>
          <w:rFonts w:ascii="Arial" w:hAnsi="Arial" w:cs="Arial"/>
          <w:i/>
          <w:color w:val="000000"/>
          <w:sz w:val="20"/>
          <w:szCs w:val="22"/>
          <w:lang w:eastAsia="de-DE"/>
        </w:rPr>
        <w:t>Sollte dieser Punkt für Sie nicht relevant sein, treffen sie hier bitte keine Auswahl. Löschen Sie bitte, in diesem Fall, das entsprechende Kapitel (4.</w:t>
      </w:r>
      <w:r>
        <w:rPr>
          <w:rFonts w:ascii="Arial" w:hAnsi="Arial" w:cs="Arial"/>
          <w:i/>
          <w:color w:val="000000"/>
          <w:sz w:val="20"/>
          <w:szCs w:val="22"/>
          <w:lang w:eastAsia="de-DE"/>
        </w:rPr>
        <w:t>2</w:t>
      </w:r>
      <w:r w:rsidRPr="00587F67">
        <w:rPr>
          <w:rFonts w:ascii="Arial" w:hAnsi="Arial" w:cs="Arial"/>
          <w:i/>
          <w:color w:val="000000"/>
          <w:sz w:val="20"/>
          <w:szCs w:val="22"/>
          <w:lang w:eastAsia="de-DE"/>
        </w:rPr>
        <w:t>.</w:t>
      </w:r>
      <w:r>
        <w:rPr>
          <w:rFonts w:ascii="Arial" w:hAnsi="Arial" w:cs="Arial"/>
          <w:i/>
          <w:color w:val="000000"/>
          <w:sz w:val="20"/>
          <w:szCs w:val="22"/>
          <w:lang w:eastAsia="de-DE"/>
        </w:rPr>
        <w:t>13</w:t>
      </w:r>
      <w:r w:rsidRPr="00587F67">
        <w:rPr>
          <w:rFonts w:ascii="Arial" w:hAnsi="Arial" w:cs="Arial"/>
          <w:i/>
          <w:color w:val="000000"/>
          <w:sz w:val="20"/>
          <w:szCs w:val="22"/>
          <w:lang w:eastAsia="de-DE"/>
        </w:rPr>
        <w:t>) in der Verfahrensdokumentation.</w:t>
      </w:r>
    </w:p>
    <w:p w14:paraId="50C5C3C8" w14:textId="77777777" w:rsidR="00D760C4" w:rsidRDefault="00D760C4" w:rsidP="002D4CD8">
      <w:pPr>
        <w:pStyle w:val="Kommentartext"/>
      </w:pPr>
    </w:p>
  </w:comment>
  <w:comment w:id="80" w:author="Wolters Kluwer" w:date="2021-11-25T11:34:00Z" w:initials="WK">
    <w:p w14:paraId="41761C03" w14:textId="62A75117" w:rsidR="009652F1" w:rsidRPr="00D90229" w:rsidRDefault="009652F1" w:rsidP="009652F1">
      <w:pPr>
        <w:pStyle w:val="Kommentartext"/>
        <w:rPr>
          <w:i/>
        </w:rPr>
      </w:pPr>
      <w:r w:rsidRPr="00D90229">
        <w:rPr>
          <w:rStyle w:val="Kommentarzeichen"/>
          <w:i/>
        </w:rPr>
        <w:annotationRef/>
      </w:r>
      <w:r w:rsidRPr="00D90229">
        <w:rPr>
          <w:rStyle w:val="Kommentarzeichen"/>
          <w:i/>
        </w:rPr>
        <w:annotationRef/>
      </w:r>
      <w:r w:rsidRPr="00D90229">
        <w:rPr>
          <w:b/>
          <w:i/>
        </w:rPr>
        <w:t>Hinweis:</w:t>
      </w:r>
      <w:r w:rsidRPr="00D90229">
        <w:rPr>
          <w:i/>
        </w:rPr>
        <w:t xml:space="preserve"> Neben den oben genannten Variationen einer sachlichen und zeitlichen Ordnung bei der Belegarchivierung, könnte folgende Alternative zutreffend sein:</w:t>
      </w:r>
    </w:p>
    <w:p w14:paraId="6B1D854A" w14:textId="77777777" w:rsidR="009652F1" w:rsidRPr="00D90229" w:rsidRDefault="009652F1" w:rsidP="009652F1">
      <w:pPr>
        <w:pStyle w:val="Kommentartext"/>
        <w:rPr>
          <w:i/>
        </w:rPr>
      </w:pPr>
    </w:p>
    <w:p w14:paraId="668F5ECB" w14:textId="77777777" w:rsidR="009652F1" w:rsidRPr="00D90229" w:rsidRDefault="009652F1" w:rsidP="009652F1">
      <w:pPr>
        <w:pStyle w:val="Kommentartext"/>
        <w:rPr>
          <w:i/>
        </w:rPr>
      </w:pPr>
      <w:r w:rsidRPr="00D90229">
        <w:rPr>
          <w:i/>
        </w:rPr>
        <w:t>•</w:t>
      </w:r>
      <w:r w:rsidRPr="00D90229">
        <w:rPr>
          <w:i/>
        </w:rPr>
        <w:tab/>
        <w:t>[Innerhalb der entstehenden Ordnung jeweils strikt [fächerbezogen/unterperioden-bezogen/übergreifend chronologisch sortiert und [nummeriert]] [mit folgenden Besonderheiten]:</w:t>
      </w:r>
    </w:p>
    <w:p w14:paraId="253475C7" w14:textId="77777777" w:rsidR="009652F1" w:rsidRPr="00D90229" w:rsidRDefault="009652F1" w:rsidP="009652F1">
      <w:pPr>
        <w:pStyle w:val="Kommentartext"/>
        <w:rPr>
          <w:i/>
        </w:rPr>
      </w:pPr>
      <w:r w:rsidRPr="00D90229">
        <w:rPr>
          <w:i/>
        </w:rPr>
        <w:t>o</w:t>
      </w:r>
      <w:r w:rsidRPr="00D90229">
        <w:rPr>
          <w:i/>
        </w:rPr>
        <w:tab/>
        <w:t>[Alphabetische Sortierung der Kunden und Lieferanten vor der chronologischen Sortierung [und Nummerierung] innerhalb der einzelnen Kunden und Lieferanten]</w:t>
      </w:r>
    </w:p>
    <w:p w14:paraId="68971993" w14:textId="77777777" w:rsidR="009652F1" w:rsidRPr="00D90229" w:rsidRDefault="009652F1" w:rsidP="009652F1">
      <w:pPr>
        <w:pStyle w:val="Kommentartext"/>
        <w:rPr>
          <w:i/>
        </w:rPr>
      </w:pPr>
      <w:r w:rsidRPr="00D90229">
        <w:rPr>
          <w:i/>
        </w:rPr>
        <w:t>o</w:t>
      </w:r>
      <w:r w:rsidRPr="00D90229">
        <w:rPr>
          <w:i/>
        </w:rPr>
        <w:tab/>
        <w:t>[…]</w:t>
      </w:r>
    </w:p>
    <w:p w14:paraId="07BD04C8" w14:textId="77777777" w:rsidR="009652F1" w:rsidRPr="00D90229" w:rsidRDefault="009652F1" w:rsidP="009652F1">
      <w:pPr>
        <w:pStyle w:val="Kommentartext"/>
        <w:rPr>
          <w:i/>
        </w:rPr>
      </w:pPr>
    </w:p>
    <w:p w14:paraId="75E5EFE1" w14:textId="7A2D4238" w:rsidR="009652F1" w:rsidRPr="00D90229" w:rsidRDefault="009652F1">
      <w:pPr>
        <w:pStyle w:val="Kommentartext"/>
        <w:rPr>
          <w:i/>
        </w:rPr>
      </w:pPr>
      <w:r w:rsidRPr="00D90229">
        <w:rPr>
          <w:i/>
        </w:rPr>
        <w:t>Es sollte aber in jedem Fall das tatsächlich Vorgehen beschrieben werden, ungeachtet der hier bereitgestellten Variationen.</w:t>
      </w:r>
    </w:p>
  </w:comment>
  <w:comment w:id="81" w:author="Wolters Kluwer" w:date="2021-11-25T11:34:00Z" w:initials="WK">
    <w:p w14:paraId="7E76CA31" w14:textId="492285ED" w:rsidR="009652F1" w:rsidRPr="00D90229" w:rsidRDefault="009652F1" w:rsidP="009652F1">
      <w:pPr>
        <w:pStyle w:val="Kommentartext"/>
        <w:rPr>
          <w:i/>
        </w:rPr>
      </w:pPr>
      <w:r w:rsidRPr="00D90229">
        <w:rPr>
          <w:rStyle w:val="Kommentarzeichen"/>
          <w:i/>
        </w:rPr>
        <w:annotationRef/>
      </w:r>
      <w:r w:rsidRPr="00D90229">
        <w:rPr>
          <w:rStyle w:val="Kommentarzeichen"/>
          <w:i/>
        </w:rPr>
        <w:annotationRef/>
      </w:r>
      <w:r w:rsidRPr="00D90229">
        <w:rPr>
          <w:b/>
          <w:i/>
        </w:rPr>
        <w:t>Hinweis:</w:t>
      </w:r>
      <w:r w:rsidRPr="00D90229">
        <w:rPr>
          <w:i/>
        </w:rPr>
        <w:t xml:space="preserve"> Neben den oben genannten Variationen einer sachlichen und zeitlichen Ordnung bei der Belegarchivierung, könnte folgende Alternative zutreffend sein:</w:t>
      </w:r>
    </w:p>
    <w:p w14:paraId="2E37AA1F" w14:textId="77777777" w:rsidR="009652F1" w:rsidRPr="00D90229" w:rsidRDefault="009652F1" w:rsidP="009652F1">
      <w:pPr>
        <w:pStyle w:val="Kommentartext"/>
        <w:rPr>
          <w:i/>
        </w:rPr>
      </w:pPr>
    </w:p>
    <w:p w14:paraId="28862587" w14:textId="77777777" w:rsidR="009652F1" w:rsidRPr="00D90229" w:rsidRDefault="009652F1" w:rsidP="009652F1">
      <w:pPr>
        <w:pStyle w:val="Kommentartext"/>
        <w:rPr>
          <w:i/>
        </w:rPr>
      </w:pPr>
      <w:r w:rsidRPr="00D90229">
        <w:rPr>
          <w:i/>
        </w:rPr>
        <w:t>•</w:t>
      </w:r>
      <w:r w:rsidRPr="00D90229">
        <w:rPr>
          <w:i/>
        </w:rPr>
        <w:tab/>
        <w:t>[Innerhalb der entstehenden Ordnung jeweils strikt [fächerbezogen/unterperioden-bezogen/übergreifend chronologisch sortiert und [nummeriert]] [mit folgenden Besonderheiten]:</w:t>
      </w:r>
    </w:p>
    <w:p w14:paraId="3D5A83B6" w14:textId="77777777" w:rsidR="009652F1" w:rsidRPr="00D90229" w:rsidRDefault="009652F1" w:rsidP="009652F1">
      <w:pPr>
        <w:pStyle w:val="Kommentartext"/>
        <w:rPr>
          <w:i/>
        </w:rPr>
      </w:pPr>
      <w:r w:rsidRPr="00D90229">
        <w:rPr>
          <w:i/>
        </w:rPr>
        <w:t>o</w:t>
      </w:r>
      <w:r w:rsidRPr="00D90229">
        <w:rPr>
          <w:i/>
        </w:rPr>
        <w:tab/>
        <w:t>[Alphabetische Sortierung der Kunden und Lieferanten vor der chronologischen Sortierung [und Nummerierung] innerhalb der einzelnen Kunden und Lieferanten]</w:t>
      </w:r>
    </w:p>
    <w:p w14:paraId="547BA486" w14:textId="77777777" w:rsidR="009652F1" w:rsidRPr="00D90229" w:rsidRDefault="009652F1" w:rsidP="009652F1">
      <w:pPr>
        <w:pStyle w:val="Kommentartext"/>
        <w:rPr>
          <w:i/>
        </w:rPr>
      </w:pPr>
      <w:r w:rsidRPr="00D90229">
        <w:rPr>
          <w:i/>
        </w:rPr>
        <w:t>o</w:t>
      </w:r>
      <w:r w:rsidRPr="00D90229">
        <w:rPr>
          <w:i/>
        </w:rPr>
        <w:tab/>
        <w:t>[…]</w:t>
      </w:r>
    </w:p>
    <w:p w14:paraId="2663867E" w14:textId="77777777" w:rsidR="009652F1" w:rsidRPr="00D90229" w:rsidRDefault="009652F1" w:rsidP="009652F1">
      <w:pPr>
        <w:pStyle w:val="Kommentartext"/>
        <w:rPr>
          <w:i/>
        </w:rPr>
      </w:pPr>
    </w:p>
    <w:p w14:paraId="149B2236" w14:textId="52824AF2" w:rsidR="009652F1" w:rsidRPr="00D90229" w:rsidRDefault="009652F1">
      <w:pPr>
        <w:pStyle w:val="Kommentartext"/>
        <w:rPr>
          <w:i/>
        </w:rPr>
      </w:pPr>
      <w:r w:rsidRPr="00D90229">
        <w:rPr>
          <w:i/>
        </w:rPr>
        <w:t>Es sollte aber in jedem Fall das tatsächlich Vorgehen beschrieben werden, ungeachtet der hier bereitgestellten Variationen.</w:t>
      </w:r>
    </w:p>
  </w:comment>
  <w:comment w:id="82" w:author="Wolters Kluwer" w:date="2020-08-27T09:03:00Z" w:initials="WK">
    <w:p w14:paraId="67FA1B5C" w14:textId="77777777" w:rsidR="00D760C4" w:rsidRPr="00375F6E" w:rsidRDefault="00D760C4">
      <w:pPr>
        <w:pStyle w:val="Kommentartext"/>
        <w:rPr>
          <w:i/>
        </w:rPr>
      </w:pPr>
      <w:r w:rsidRPr="00375F6E">
        <w:rPr>
          <w:rStyle w:val="Kommentarzeichen"/>
          <w:i/>
        </w:rPr>
        <w:annotationRef/>
      </w:r>
      <w:r w:rsidRPr="00375F6E">
        <w:rPr>
          <w:b/>
          <w:i/>
        </w:rPr>
        <w:t>Hinweis</w:t>
      </w:r>
      <w:r w:rsidRPr="00375F6E">
        <w:rPr>
          <w:i/>
        </w:rPr>
        <w:t>: Ggf. Abweichungen darstellen.</w:t>
      </w:r>
    </w:p>
  </w:comment>
  <w:comment w:id="86" w:author="Wolters Kluwer" w:date="2021-11-19T14:09:00Z" w:initials="WK">
    <w:p w14:paraId="7FD0A9E0" w14:textId="0D67CED1" w:rsidR="00175A43" w:rsidRPr="00D90229" w:rsidRDefault="00175A43" w:rsidP="00D90229">
      <w:pPr>
        <w:pStyle w:val="Kommentartext"/>
        <w:rPr>
          <w:i/>
        </w:rPr>
      </w:pPr>
      <w:r w:rsidRPr="00D90229">
        <w:rPr>
          <w:rStyle w:val="Kommentarzeichen"/>
          <w:i/>
        </w:rPr>
        <w:annotationRef/>
      </w:r>
      <w:r w:rsidRPr="00D90229">
        <w:rPr>
          <w:rStyle w:val="Kommentarzeichen"/>
          <w:i/>
        </w:rPr>
        <w:annotationRef/>
      </w:r>
      <w:r w:rsidRPr="00D90229">
        <w:rPr>
          <w:i/>
          <w:sz w:val="16"/>
        </w:rPr>
        <w:annotationRef/>
      </w:r>
      <w:r w:rsidRPr="00D90229">
        <w:rPr>
          <w:b/>
          <w:i/>
        </w:rPr>
        <w:t>Hinweis:</w:t>
      </w:r>
      <w:r w:rsidRPr="00D90229">
        <w:rPr>
          <w:i/>
        </w:rPr>
        <w:t xml:space="preserve"> Sollten Sie keine Zusatzangaben bei Ausgangs- und Eigenbelegen machen, können Sie diesen Punkt auch auslassen. Löschen Sie bitte, in diesem Fall, den entsprechenden Abschnitt (4.1.3 (5)) in der Verfahrensdokumentation.</w:t>
      </w:r>
    </w:p>
  </w:comment>
  <w:comment w:id="89" w:author="Wolters Kluwer" w:date="2021-11-23T11:54:00Z" w:initials="WK">
    <w:p w14:paraId="49183538" w14:textId="5DFBD543" w:rsidR="00756FA8" w:rsidRDefault="00756FA8" w:rsidP="00D90229">
      <w:pPr>
        <w:pStyle w:val="Kommentartext"/>
      </w:pPr>
      <w:r>
        <w:rPr>
          <w:rStyle w:val="Kommentarzeichen"/>
        </w:rPr>
        <w:annotationRef/>
      </w:r>
      <w:r>
        <w:rPr>
          <w:rStyle w:val="Kommentarzeichen"/>
        </w:rPr>
        <w:annotationRef/>
      </w:r>
      <w:r>
        <w:rPr>
          <w:rStyle w:val="Kommentarzeichen"/>
        </w:rPr>
        <w:annotationRef/>
      </w:r>
      <w:r>
        <w:rPr>
          <w:rStyle w:val="Kommentarzeichen"/>
        </w:rPr>
        <w:annotationRef/>
      </w:r>
      <w:r w:rsidRPr="00860413">
        <w:rPr>
          <w:b/>
          <w:i/>
        </w:rPr>
        <w:t>Hinweis</w:t>
      </w:r>
      <w:r w:rsidRPr="00860413">
        <w:rPr>
          <w:i/>
        </w:rPr>
        <w:t>: Die im Folgenden dargestellten Kombinationen und Vari</w:t>
      </w:r>
      <w:r>
        <w:rPr>
          <w:i/>
        </w:rPr>
        <w:t>anten einer sachlichen und zeit</w:t>
      </w:r>
      <w:r w:rsidRPr="00860413">
        <w:rPr>
          <w:i/>
        </w:rPr>
        <w:t>lichen Ordnung bei der Belegablage können nur beispielhaft sein. Die gewählte Konstellation sollte genau dargestellt werden. Der Aufwand für ein angemessenes Ordnungssystem wird darüber hinaus nochmals für den Fall vereinfacht, dass beim späteren Buchen eine gegenseitige Indexierung/Verlinkung (unlösbare sachlogische Verknüpfung) zwischen Buchungssatz und digitalem Beleg vorgenommen wird, weil dann die Ordnungsangaben im Buchungssatz, insb. die Kontonummern, ein Ordnungssystem ergänzen, das aus dem Kontenrahmen entsteht. Eine in diesem Sinne teilweise oder stark vereinfachte Ordnung der Papierbelege so</w:t>
      </w:r>
      <w:r>
        <w:rPr>
          <w:i/>
        </w:rPr>
        <w:t>llte vor der nach</w:t>
      </w:r>
      <w:r w:rsidRPr="00860413">
        <w:rPr>
          <w:i/>
        </w:rPr>
        <w:t>folgenden Systematik kurz dargestellt werden, etwa mit folgender Angabe</w:t>
      </w:r>
      <w:r>
        <w:rPr>
          <w:i/>
        </w:rPr>
        <w:t>n:</w:t>
      </w:r>
    </w:p>
  </w:comment>
  <w:comment w:id="90" w:author="Wolters Kluwer" w:date="2021-11-23T11:54:00Z" w:initials="WK">
    <w:p w14:paraId="62E6E18B" w14:textId="7BDB747F" w:rsidR="00756FA8" w:rsidRPr="00D90229" w:rsidRDefault="00756FA8" w:rsidP="00756FA8">
      <w:pPr>
        <w:pStyle w:val="Kommentartext"/>
        <w:rPr>
          <w:i/>
        </w:rPr>
      </w:pPr>
      <w:r w:rsidRPr="00D90229">
        <w:rPr>
          <w:rStyle w:val="Kommentarzeichen"/>
          <w:i/>
        </w:rPr>
        <w:annotationRef/>
      </w:r>
      <w:r w:rsidRPr="00D90229">
        <w:rPr>
          <w:rStyle w:val="Kommentarzeichen"/>
          <w:i/>
        </w:rPr>
        <w:annotationRef/>
      </w:r>
      <w:r w:rsidRPr="00D90229">
        <w:rPr>
          <w:b/>
          <w:i/>
        </w:rPr>
        <w:t>Hinweis:</w:t>
      </w:r>
      <w:r w:rsidRPr="00D90229">
        <w:rPr>
          <w:i/>
        </w:rPr>
        <w:t xml:space="preserve"> Neben den oben genannten Variationen einer sachlichen und zeitlichen Ordnung bei der Belegablage, könnte folgende Alternative zutreffend sein:</w:t>
      </w:r>
    </w:p>
    <w:p w14:paraId="4E678569" w14:textId="77777777" w:rsidR="00756FA8" w:rsidRPr="00D90229" w:rsidRDefault="00756FA8" w:rsidP="00756FA8">
      <w:pPr>
        <w:pStyle w:val="Kommentartext"/>
        <w:rPr>
          <w:i/>
        </w:rPr>
      </w:pPr>
    </w:p>
    <w:p w14:paraId="7475E6E8" w14:textId="77777777" w:rsidR="00756FA8" w:rsidRPr="00D90229" w:rsidRDefault="00756FA8" w:rsidP="00756FA8">
      <w:pPr>
        <w:pStyle w:val="Kommentartext"/>
        <w:rPr>
          <w:i/>
        </w:rPr>
      </w:pPr>
      <w:r w:rsidRPr="00D90229">
        <w:rPr>
          <w:i/>
        </w:rPr>
        <w:t>•</w:t>
      </w:r>
      <w:r w:rsidRPr="00D90229">
        <w:rPr>
          <w:i/>
        </w:rPr>
        <w:tab/>
        <w:t>[Innerhalb der entstehenden Ordnung jeweils strikt [fächerbezogen/unterperioden-bezogen/übergreifend chronologisch sortiert und [nummeriert]] [mit folgenden Besonderheiten]:</w:t>
      </w:r>
    </w:p>
    <w:p w14:paraId="6A284359" w14:textId="77777777" w:rsidR="00756FA8" w:rsidRPr="00D90229" w:rsidRDefault="00756FA8" w:rsidP="00756FA8">
      <w:pPr>
        <w:pStyle w:val="Kommentartext"/>
        <w:rPr>
          <w:i/>
        </w:rPr>
      </w:pPr>
      <w:r w:rsidRPr="00D90229">
        <w:rPr>
          <w:i/>
        </w:rPr>
        <w:t>o</w:t>
      </w:r>
      <w:r w:rsidRPr="00D90229">
        <w:rPr>
          <w:i/>
        </w:rPr>
        <w:tab/>
        <w:t>[Alphabetische Sortierung der Kunden und Lieferanten vor der chronologischen Sortierung [und Nummerierung] innerhalb der einzelnen Kunden und Lieferanten]</w:t>
      </w:r>
    </w:p>
    <w:p w14:paraId="25AC8AEB" w14:textId="77777777" w:rsidR="00756FA8" w:rsidRPr="00D90229" w:rsidRDefault="00756FA8" w:rsidP="00756FA8">
      <w:pPr>
        <w:pStyle w:val="Kommentartext"/>
        <w:rPr>
          <w:i/>
        </w:rPr>
      </w:pPr>
      <w:r w:rsidRPr="00D90229">
        <w:rPr>
          <w:i/>
        </w:rPr>
        <w:t>o</w:t>
      </w:r>
      <w:r w:rsidRPr="00D90229">
        <w:rPr>
          <w:i/>
        </w:rPr>
        <w:tab/>
        <w:t>[…]</w:t>
      </w:r>
    </w:p>
    <w:p w14:paraId="675A2E30" w14:textId="77777777" w:rsidR="00756FA8" w:rsidRPr="00D90229" w:rsidRDefault="00756FA8" w:rsidP="00756FA8">
      <w:pPr>
        <w:pStyle w:val="Kommentartext"/>
        <w:rPr>
          <w:i/>
        </w:rPr>
      </w:pPr>
    </w:p>
    <w:p w14:paraId="2F517B7D" w14:textId="337B6E12" w:rsidR="00756FA8" w:rsidRPr="00D90229" w:rsidRDefault="00756FA8">
      <w:pPr>
        <w:pStyle w:val="Kommentartext"/>
        <w:rPr>
          <w:i/>
        </w:rPr>
      </w:pPr>
      <w:r w:rsidRPr="00D90229">
        <w:rPr>
          <w:i/>
        </w:rPr>
        <w:t>Es sollte aber in jedem Fall das tatsächlich Vorgehen beschrieben werden, ungeachtet der hier bereitgestellten Variationen.</w:t>
      </w:r>
    </w:p>
  </w:comment>
  <w:comment w:id="91" w:author="Wolters Kluwer" w:date="2021-11-23T11:55:00Z" w:initials="WK">
    <w:p w14:paraId="0845DAE2" w14:textId="089F432E" w:rsidR="00756FA8" w:rsidRPr="00D90229" w:rsidRDefault="00756FA8">
      <w:pPr>
        <w:pStyle w:val="Kommentartext"/>
        <w:rPr>
          <w:i/>
        </w:rPr>
      </w:pPr>
      <w:r w:rsidRPr="00D90229">
        <w:rPr>
          <w:rStyle w:val="Kommentarzeichen"/>
          <w:i/>
        </w:rPr>
        <w:annotationRef/>
      </w:r>
      <w:bookmarkStart w:id="92" w:name="_Hlk88561143"/>
      <w:r w:rsidRPr="00D90229">
        <w:rPr>
          <w:b/>
          <w:i/>
        </w:rPr>
        <w:t>Hinweis:</w:t>
      </w:r>
      <w:r w:rsidRPr="00D90229">
        <w:rPr>
          <w:i/>
        </w:rPr>
        <w:t xml:space="preserve"> Dieser Abschnitt ist optional und sollte nur übernommen, wenn dieser auch z</w:t>
      </w:r>
      <w:r w:rsidR="00043B3C" w:rsidRPr="00D90229">
        <w:rPr>
          <w:i/>
        </w:rPr>
        <w:t>u</w:t>
      </w:r>
      <w:r w:rsidRPr="00D90229">
        <w:rPr>
          <w:i/>
        </w:rPr>
        <w:t>trifft. Sollte dieser nicht benötigt werden, denken Sie bitte daran den Entsprechenden Abschnitt</w:t>
      </w:r>
      <w:r w:rsidR="00043B3C" w:rsidRPr="00D90229">
        <w:rPr>
          <w:i/>
        </w:rPr>
        <w:t xml:space="preserve"> 4.3.4 (5)</w:t>
      </w:r>
      <w:r w:rsidRPr="00D90229">
        <w:rPr>
          <w:i/>
        </w:rPr>
        <w:t xml:space="preserve"> in der Verfahrensdokumentation zu löschen.</w:t>
      </w:r>
      <w:bookmarkEnd w:id="92"/>
    </w:p>
  </w:comment>
  <w:comment w:id="95" w:author="Wolters Kluwer" w:date="2020-09-03T10:20:00Z" w:initials="WK">
    <w:p w14:paraId="7DDFF466" w14:textId="77777777" w:rsidR="00D760C4" w:rsidRPr="00CA3E8F" w:rsidRDefault="00D760C4" w:rsidP="002D4CD8">
      <w:pPr>
        <w:pStyle w:val="Kommentartext"/>
        <w:rPr>
          <w:i/>
        </w:rPr>
      </w:pPr>
      <w:r w:rsidRPr="00CA3E8F">
        <w:rPr>
          <w:rStyle w:val="Kommentarzeichen"/>
          <w:i/>
        </w:rPr>
        <w:annotationRef/>
      </w:r>
      <w:r w:rsidRPr="00C52C29">
        <w:rPr>
          <w:b/>
          <w:i/>
        </w:rPr>
        <w:t>Hinweis:</w:t>
      </w:r>
      <w:r w:rsidRPr="00CA3E8F">
        <w:rPr>
          <w:i/>
        </w:rPr>
        <w:t xml:space="preserve"> Bei zeitlichen Abständen zwischen der Entstehung eines Geschäftsvorfalls und seiner IT-gestützten Erfassung in Form eines originär digitalen Belegs sind geeignete Maßnahmen zur Sicherung der Vollständigkeit zu treffen. In </w:t>
      </w:r>
      <w:proofErr w:type="spellStart"/>
      <w:r w:rsidRPr="00CA3E8F">
        <w:rPr>
          <w:i/>
        </w:rPr>
        <w:t>Rz</w:t>
      </w:r>
      <w:proofErr w:type="spellEnd"/>
      <w:r w:rsidRPr="00CA3E8F">
        <w:rPr>
          <w:i/>
        </w:rPr>
        <w:t xml:space="preserve">. 47 der </w:t>
      </w:r>
      <w:proofErr w:type="spellStart"/>
      <w:r w:rsidRPr="00CA3E8F">
        <w:rPr>
          <w:i/>
        </w:rPr>
        <w:t>GoBD</w:t>
      </w:r>
      <w:proofErr w:type="spellEnd"/>
      <w:r w:rsidRPr="00CA3E8F">
        <w:rPr>
          <w:i/>
        </w:rPr>
        <w:t xml:space="preserve"> wird ausgeführt, dass jede nicht durch die Verhältnisse des Betriebs oder des Geschäftsvorfalls zwingend bedingte Zeitspanne zwischen dem Eintritt des Vorganges und seiner laufenden Erfassung in Grund(buch)</w:t>
      </w:r>
      <w:proofErr w:type="spellStart"/>
      <w:r w:rsidRPr="00CA3E8F">
        <w:rPr>
          <w:i/>
        </w:rPr>
        <w:t>aufzeichnungen</w:t>
      </w:r>
      <w:proofErr w:type="spellEnd"/>
      <w:r w:rsidRPr="00CA3E8F">
        <w:rPr>
          <w:i/>
        </w:rPr>
        <w:t xml:space="preserve"> bedenklich ist. Demnach ist eine Erfassung von unbaren Geschäftsvorfällen innerhalb von zehn Tagen unbedenklich (vgl. BFH-Urteil vom 2. Oktober 1968, </w:t>
      </w:r>
      <w:proofErr w:type="spellStart"/>
      <w:r w:rsidRPr="00CA3E8F">
        <w:rPr>
          <w:i/>
        </w:rPr>
        <w:t>BStBl</w:t>
      </w:r>
      <w:proofErr w:type="spellEnd"/>
      <w:r w:rsidRPr="00CA3E8F">
        <w:rPr>
          <w:i/>
        </w:rPr>
        <w:t xml:space="preserve"> 1969 II S. 157; BFH-Urteil vom 26. März 1968, </w:t>
      </w:r>
      <w:proofErr w:type="spellStart"/>
      <w:r w:rsidRPr="00CA3E8F">
        <w:rPr>
          <w:i/>
        </w:rPr>
        <w:t>BStBl</w:t>
      </w:r>
      <w:proofErr w:type="spellEnd"/>
      <w:r w:rsidRPr="00CA3E8F">
        <w:rPr>
          <w:i/>
        </w:rPr>
        <w:t xml:space="preserve"> II S. 527 zu Verbindlichkeiten und zu De-</w:t>
      </w:r>
      <w:proofErr w:type="spellStart"/>
      <w:r w:rsidRPr="00CA3E8F">
        <w:rPr>
          <w:i/>
        </w:rPr>
        <w:t>bitoren</w:t>
      </w:r>
      <w:proofErr w:type="spellEnd"/>
      <w:r w:rsidRPr="00CA3E8F">
        <w:rPr>
          <w:i/>
        </w:rPr>
        <w:t xml:space="preserve">). Laut </w:t>
      </w:r>
      <w:proofErr w:type="spellStart"/>
      <w:r w:rsidRPr="00CA3E8F">
        <w:rPr>
          <w:i/>
        </w:rPr>
        <w:t>GoBD</w:t>
      </w:r>
      <w:proofErr w:type="spellEnd"/>
      <w:r w:rsidRPr="00CA3E8F">
        <w:rPr>
          <w:i/>
        </w:rPr>
        <w:t xml:space="preserve">, </w:t>
      </w:r>
      <w:proofErr w:type="spellStart"/>
      <w:r w:rsidRPr="00CA3E8F">
        <w:rPr>
          <w:i/>
        </w:rPr>
        <w:t>Rz</w:t>
      </w:r>
      <w:proofErr w:type="spellEnd"/>
      <w:r w:rsidRPr="00CA3E8F">
        <w:rPr>
          <w:i/>
        </w:rPr>
        <w:t xml:space="preserve">. 49, ist es nicht zu beanstanden, wenn Waren- und Kostenrechnungen, die inner-halb von acht Tagen nach Rechnungseingang oder innerhalb der ihrem gewöhnlichen Durchlauf durch den Betrieb entsprechenden Zeit beglichen werden, kontokorrentmäßig nicht (z. B. </w:t>
      </w:r>
      <w:proofErr w:type="spellStart"/>
      <w:r w:rsidRPr="00CA3E8F">
        <w:rPr>
          <w:i/>
        </w:rPr>
        <w:t>Geschäftsfreundebuch</w:t>
      </w:r>
      <w:proofErr w:type="spellEnd"/>
      <w:r w:rsidRPr="00CA3E8F">
        <w:rPr>
          <w:i/>
        </w:rPr>
        <w:t xml:space="preserve">, Personenkonten) erfasst werden (vgl. R 5.2 Absatz 1 EStR). </w:t>
      </w:r>
    </w:p>
    <w:p w14:paraId="13AFE073" w14:textId="77777777" w:rsidR="00D760C4" w:rsidRPr="00CA3E8F" w:rsidRDefault="00D760C4" w:rsidP="002D4CD8">
      <w:pPr>
        <w:pStyle w:val="Kommentartext"/>
        <w:rPr>
          <w:i/>
        </w:rPr>
      </w:pPr>
      <w:r w:rsidRPr="00CA3E8F">
        <w:rPr>
          <w:i/>
        </w:rPr>
        <w:t>Zwischen der Zeitnähe der Buchung und den Anforderungen an die Belegablage besteht ein Zusammenhang. Die Beweiskraft einer vollständigen und unveränderten Abbildung der Geschäftsvorfälle bzw. Beleginhalte ist umso größer, je enger Geschäftsvorfall, Belegentstehung und –</w:t>
      </w:r>
      <w:proofErr w:type="spellStart"/>
      <w:r w:rsidRPr="00CA3E8F">
        <w:rPr>
          <w:i/>
        </w:rPr>
        <w:t>ablage</w:t>
      </w:r>
      <w:proofErr w:type="spellEnd"/>
      <w:r w:rsidRPr="00CA3E8F">
        <w:rPr>
          <w:i/>
        </w:rPr>
        <w:t xml:space="preserve"> sowie Buchung zusammen liegen. Dies ist vor allem dann zu beachten, wenn die Buchführung bzw. Aufzeichnung auf Basis der Belege nicht laufend, sondern periodenweise (z. B. monatlich, quartalsweise oder sogar nur jährlich) erfolgt.</w:t>
      </w:r>
    </w:p>
  </w:comment>
  <w:comment w:id="97" w:author="Wolters Kluwer" w:date="2020-09-07T10:30:00Z" w:initials="WK">
    <w:p w14:paraId="5254D464" w14:textId="77777777" w:rsidR="00D760C4" w:rsidRPr="00C969C3" w:rsidRDefault="00D760C4">
      <w:pPr>
        <w:pStyle w:val="Kommentartext"/>
        <w:rPr>
          <w:i/>
        </w:rPr>
      </w:pPr>
      <w:r w:rsidRPr="00C969C3">
        <w:rPr>
          <w:rStyle w:val="Kommentarzeichen"/>
          <w:i/>
        </w:rPr>
        <w:annotationRef/>
      </w:r>
      <w:r w:rsidRPr="00C969C3">
        <w:rPr>
          <w:b/>
          <w:i/>
        </w:rPr>
        <w:t>Hinweis</w:t>
      </w:r>
      <w:r w:rsidRPr="00C969C3">
        <w:rPr>
          <w:i/>
        </w:rPr>
        <w:t>: Jeder Punkt ist optional, es können auch nur einzelnen Punkte herausgegriffen werden. Die gewählten Punkte sollen dem tatsächlichen Prozess entsprechen.</w:t>
      </w:r>
    </w:p>
  </w:comment>
  <w:comment w:id="99" w:author="Wolters Kluwer" w:date="2020-09-03T10:26:00Z" w:initials="WK">
    <w:p w14:paraId="1B64DB38" w14:textId="77777777" w:rsidR="00D760C4" w:rsidRPr="00CA3E8F" w:rsidRDefault="00D760C4" w:rsidP="002D4CD8">
      <w:pPr>
        <w:pStyle w:val="Kommentartext"/>
        <w:rPr>
          <w:i/>
        </w:rPr>
      </w:pPr>
      <w:r>
        <w:rPr>
          <w:rStyle w:val="Kommentarzeichen"/>
        </w:rPr>
        <w:annotationRef/>
      </w:r>
      <w:r w:rsidRPr="00C52C29">
        <w:rPr>
          <w:b/>
          <w:i/>
        </w:rPr>
        <w:t>Hinweis:</w:t>
      </w:r>
      <w:r w:rsidRPr="00CA3E8F">
        <w:rPr>
          <w:i/>
        </w:rPr>
        <w:t xml:space="preserve"> Zu den in den </w:t>
      </w:r>
      <w:proofErr w:type="spellStart"/>
      <w:r w:rsidRPr="00CA3E8F">
        <w:rPr>
          <w:i/>
        </w:rPr>
        <w:t>GoBD</w:t>
      </w:r>
      <w:proofErr w:type="spellEnd"/>
      <w:r w:rsidRPr="00CA3E8F">
        <w:rPr>
          <w:i/>
        </w:rPr>
        <w:t xml:space="preserve">, </w:t>
      </w:r>
      <w:proofErr w:type="spellStart"/>
      <w:r w:rsidRPr="00CA3E8F">
        <w:rPr>
          <w:i/>
        </w:rPr>
        <w:t>Rz</w:t>
      </w:r>
      <w:proofErr w:type="spellEnd"/>
      <w:r w:rsidRPr="00CA3E8F">
        <w:rPr>
          <w:i/>
        </w:rPr>
        <w:t>. 79, geforderten, ggf. vorliegenden ergänzenden Informationen, die in Buchungsbelegen sowie abgesandten oder empfangenen Handels- oder Geschäftsbriefen in Papierform oder in elektronischer Form enthalten sind und die zum Verständnis und zur Überprüfung der für die Besteuerung gesetzlich vorgeschriebenen Aufzeichnungen im Einzelfall von Bedeutung und damit ebenfalls aufzubewahren sind, gehören z. B.:</w:t>
      </w:r>
    </w:p>
    <w:p w14:paraId="073AB37C" w14:textId="77777777" w:rsidR="00D760C4" w:rsidRPr="00CA3E8F" w:rsidRDefault="00D760C4" w:rsidP="001E670A">
      <w:pPr>
        <w:pStyle w:val="Kommentartext"/>
        <w:numPr>
          <w:ilvl w:val="0"/>
          <w:numId w:val="9"/>
        </w:numPr>
        <w:rPr>
          <w:i/>
        </w:rPr>
      </w:pPr>
      <w:r w:rsidRPr="00CA3E8F">
        <w:rPr>
          <w:i/>
        </w:rPr>
        <w:t xml:space="preserve">Mengen- oder Wertangaben zur Erläuterung des Buchungsbetrags, sofern nicht bereits unter </w:t>
      </w:r>
      <w:proofErr w:type="spellStart"/>
      <w:r w:rsidRPr="00CA3E8F">
        <w:rPr>
          <w:i/>
        </w:rPr>
        <w:t>Rz</w:t>
      </w:r>
      <w:proofErr w:type="spellEnd"/>
      <w:r w:rsidRPr="00CA3E8F">
        <w:rPr>
          <w:i/>
        </w:rPr>
        <w:t>. 77 berücksichtigt,</w:t>
      </w:r>
    </w:p>
    <w:p w14:paraId="7204621A" w14:textId="77777777" w:rsidR="00D760C4" w:rsidRPr="00CA3E8F" w:rsidRDefault="00D760C4" w:rsidP="001E670A">
      <w:pPr>
        <w:pStyle w:val="Kommentartext"/>
        <w:numPr>
          <w:ilvl w:val="0"/>
          <w:numId w:val="9"/>
        </w:numPr>
        <w:rPr>
          <w:i/>
        </w:rPr>
      </w:pPr>
      <w:r w:rsidRPr="00CA3E8F">
        <w:rPr>
          <w:i/>
        </w:rPr>
        <w:t>Einzelpreis (z. B. zur Bewertung),</w:t>
      </w:r>
    </w:p>
    <w:p w14:paraId="2D347948" w14:textId="77777777" w:rsidR="00D760C4" w:rsidRPr="00CA3E8F" w:rsidRDefault="00D760C4" w:rsidP="001E670A">
      <w:pPr>
        <w:pStyle w:val="Kommentartext"/>
        <w:numPr>
          <w:ilvl w:val="0"/>
          <w:numId w:val="9"/>
        </w:numPr>
        <w:rPr>
          <w:i/>
        </w:rPr>
      </w:pPr>
      <w:r w:rsidRPr="00CA3E8F">
        <w:rPr>
          <w:i/>
        </w:rPr>
        <w:t>Valuta, Fälligkeit (z. B. zur Bewertung),</w:t>
      </w:r>
    </w:p>
    <w:p w14:paraId="511D801E" w14:textId="77777777" w:rsidR="00D760C4" w:rsidRPr="00CA3E8F" w:rsidRDefault="00D760C4" w:rsidP="001E670A">
      <w:pPr>
        <w:pStyle w:val="Kommentartext"/>
        <w:numPr>
          <w:ilvl w:val="0"/>
          <w:numId w:val="9"/>
        </w:numPr>
        <w:rPr>
          <w:i/>
        </w:rPr>
      </w:pPr>
      <w:r w:rsidRPr="00CA3E8F">
        <w:rPr>
          <w:i/>
        </w:rPr>
        <w:t>Angaben zu Skonti, Rabatten (z. B. zur Bewertung),</w:t>
      </w:r>
    </w:p>
    <w:p w14:paraId="73C8EB3E" w14:textId="77777777" w:rsidR="00D760C4" w:rsidRDefault="00D760C4" w:rsidP="001E670A">
      <w:pPr>
        <w:pStyle w:val="Kommentartext"/>
        <w:numPr>
          <w:ilvl w:val="0"/>
          <w:numId w:val="9"/>
        </w:numPr>
      </w:pPr>
      <w:r w:rsidRPr="00CA3E8F">
        <w:rPr>
          <w:i/>
        </w:rPr>
        <w:t>Zahlungsart (bar, unbar), Angaben zu einer Steuerbefreiung.</w:t>
      </w:r>
    </w:p>
  </w:comment>
  <w:comment w:id="100" w:author="Wolters Kluwer" w:date="2020-09-07T10:30:00Z" w:initials="WK">
    <w:p w14:paraId="7DF59C63" w14:textId="77777777" w:rsidR="00D760C4" w:rsidRPr="00C969C3" w:rsidRDefault="00D760C4">
      <w:pPr>
        <w:pStyle w:val="Kommentartext"/>
        <w:rPr>
          <w:i/>
        </w:rPr>
      </w:pPr>
      <w:r>
        <w:rPr>
          <w:rStyle w:val="Kommentarzeichen"/>
        </w:rPr>
        <w:annotationRef/>
      </w:r>
      <w:r w:rsidRPr="00C969C3">
        <w:rPr>
          <w:rStyle w:val="Kommentarzeichen"/>
          <w:i/>
        </w:rPr>
        <w:annotationRef/>
      </w:r>
      <w:bookmarkStart w:id="101" w:name="_Hlk88718195"/>
      <w:r w:rsidRPr="00C969C3">
        <w:rPr>
          <w:b/>
          <w:i/>
        </w:rPr>
        <w:t>Hinweis</w:t>
      </w:r>
      <w:r w:rsidRPr="00C969C3">
        <w:rPr>
          <w:i/>
        </w:rPr>
        <w:t>: Jeder Punkt ist optional, es können auch nur einzelnen Punkte herausgegriffen werden. Die gewählten Punkte sollen dem tatsächlichen Prozess entsprechen.</w:t>
      </w:r>
      <w:bookmarkEnd w:id="101"/>
    </w:p>
  </w:comment>
  <w:comment w:id="103" w:author="Wolters Kluwer" w:date="2020-08-27T10:12:00Z" w:initials="WK">
    <w:p w14:paraId="527D6D56" w14:textId="77777777" w:rsidR="00D760C4" w:rsidRPr="003578BC" w:rsidRDefault="00D760C4" w:rsidP="002D4CD8">
      <w:pPr>
        <w:spacing w:before="120"/>
        <w:jc w:val="both"/>
        <w:rPr>
          <w:rFonts w:cs="Arial"/>
          <w:i/>
          <w:color w:val="000000"/>
          <w:szCs w:val="22"/>
        </w:rPr>
      </w:pPr>
      <w:r>
        <w:rPr>
          <w:rStyle w:val="Kommentarzeichen"/>
        </w:rPr>
        <w:annotationRef/>
      </w:r>
      <w:r w:rsidRPr="00C969C3">
        <w:rPr>
          <w:rFonts w:cs="Arial"/>
          <w:b/>
          <w:i/>
          <w:color w:val="000000"/>
          <w:szCs w:val="22"/>
        </w:rPr>
        <w:t>Hinweis</w:t>
      </w:r>
      <w:r w:rsidRPr="002051EE">
        <w:rPr>
          <w:rFonts w:cs="Arial"/>
          <w:i/>
          <w:color w:val="000000"/>
          <w:szCs w:val="22"/>
        </w:rPr>
        <w:t xml:space="preserve">: </w:t>
      </w:r>
      <w:r>
        <w:rPr>
          <w:rFonts w:cs="Arial"/>
          <w:i/>
          <w:color w:val="000000"/>
          <w:szCs w:val="22"/>
        </w:rPr>
        <w:t>Dieses Kapitel ist nur erforderlich, wenn Belege im Verlauf des Verarbeitungs- und Aufbewahrungsprozesses innerhalb des Unternehmens oder an Dritte, z.B. den Steuerberater, an einen anderen Ort transportiert werden.</w:t>
      </w:r>
    </w:p>
  </w:comment>
  <w:comment w:id="104" w:author="Wolters Kluwer" w:date="2020-08-27T10:13:00Z" w:initials="WK">
    <w:p w14:paraId="30D86152" w14:textId="77777777" w:rsidR="00D760C4" w:rsidRPr="00195F16" w:rsidRDefault="00D760C4" w:rsidP="002D4CD8">
      <w:pPr>
        <w:spacing w:before="120" w:after="120"/>
        <w:ind w:left="567"/>
        <w:jc w:val="both"/>
        <w:rPr>
          <w:i/>
        </w:rPr>
      </w:pPr>
      <w:r w:rsidRPr="00195F16">
        <w:rPr>
          <w:rStyle w:val="Kommentarzeichen"/>
          <w:i/>
        </w:rPr>
        <w:annotationRef/>
      </w:r>
      <w:r w:rsidRPr="00195F16">
        <w:rPr>
          <w:b/>
          <w:i/>
        </w:rPr>
        <w:t>Hinweis</w:t>
      </w:r>
      <w:r w:rsidRPr="00195F16">
        <w:rPr>
          <w:i/>
        </w:rPr>
        <w:t>: Bei der Verbringung von Belegen ins Ausland sind die Anforderungen des § 14b Abs. 2 UStG zu beachten. Liegt ein solcher Fall vor, sollten an dieser Stelle ergänzende Ausführungen gemacht werden, um die Einhaltung der Vorschriften zu gewährleisten.</w:t>
      </w:r>
    </w:p>
  </w:comment>
  <w:comment w:id="107" w:author="Wolters Kluwer" w:date="2020-08-27T10:14:00Z" w:initials="WK">
    <w:p w14:paraId="781A61E6" w14:textId="77777777" w:rsidR="00D760C4" w:rsidRPr="00470F53" w:rsidRDefault="00D760C4" w:rsidP="002D4CD8">
      <w:pPr>
        <w:spacing w:before="120"/>
        <w:jc w:val="both"/>
        <w:rPr>
          <w:rFonts w:cs="Arial"/>
          <w:i/>
          <w:color w:val="000000"/>
          <w:szCs w:val="22"/>
        </w:rPr>
      </w:pPr>
      <w:r>
        <w:rPr>
          <w:rStyle w:val="Kommentarzeichen"/>
        </w:rPr>
        <w:annotationRef/>
      </w:r>
      <w:r w:rsidRPr="00C969C3">
        <w:rPr>
          <w:rFonts w:cs="Arial"/>
          <w:b/>
          <w:i/>
          <w:color w:val="000000"/>
          <w:szCs w:val="22"/>
        </w:rPr>
        <w:t>Hinweis</w:t>
      </w:r>
      <w:r w:rsidRPr="002051EE">
        <w:rPr>
          <w:rFonts w:cs="Arial"/>
          <w:i/>
          <w:color w:val="000000"/>
          <w:szCs w:val="22"/>
        </w:rPr>
        <w:t xml:space="preserve">: </w:t>
      </w:r>
      <w:r>
        <w:rPr>
          <w:rFonts w:cs="Arial"/>
          <w:i/>
          <w:color w:val="000000"/>
          <w:szCs w:val="22"/>
        </w:rPr>
        <w:t>Dieses Kapitel ist nur erforderlich, wenn die dauerhafte Aufbewahrung der digitalen Belege von der im Kapitel 4.3.4 beschriebenen Ablage zur Vorbereitung von Grund(buch)</w:t>
      </w:r>
      <w:proofErr w:type="spellStart"/>
      <w:r>
        <w:rPr>
          <w:rFonts w:cs="Arial"/>
          <w:i/>
          <w:color w:val="000000"/>
          <w:szCs w:val="22"/>
        </w:rPr>
        <w:t>aufzeichnungen</w:t>
      </w:r>
      <w:proofErr w:type="spellEnd"/>
      <w:r>
        <w:rPr>
          <w:rFonts w:cs="Arial"/>
          <w:i/>
          <w:color w:val="000000"/>
          <w:szCs w:val="22"/>
        </w:rPr>
        <w:t xml:space="preserve"> oder von Buchungen abweicht.</w:t>
      </w:r>
    </w:p>
    <w:p w14:paraId="272AAFF7" w14:textId="2B860B6B" w:rsidR="00D760C4" w:rsidRPr="003578BC" w:rsidRDefault="00D760C4" w:rsidP="002D4CD8">
      <w:pPr>
        <w:pStyle w:val="StandardWeb"/>
        <w:spacing w:before="120" w:after="0"/>
        <w:jc w:val="both"/>
        <w:rPr>
          <w:rFonts w:ascii="Arial" w:hAnsi="Arial" w:cs="Arial"/>
          <w:i/>
          <w:color w:val="000000"/>
          <w:sz w:val="20"/>
          <w:szCs w:val="22"/>
          <w:lang w:eastAsia="de-DE"/>
        </w:rPr>
      </w:pPr>
      <w:r w:rsidRPr="003578BC">
        <w:rPr>
          <w:rFonts w:ascii="Arial" w:hAnsi="Arial" w:cs="Arial"/>
          <w:i/>
          <w:color w:val="000000"/>
          <w:sz w:val="20"/>
          <w:szCs w:val="22"/>
          <w:lang w:eastAsia="de-DE"/>
        </w:rPr>
        <w:t>Die aufbewahrungspflichtigen Unterlagen müssen geordnet aufbewahrt werden. Ein be</w:t>
      </w:r>
      <w:r w:rsidRPr="003578BC">
        <w:rPr>
          <w:rFonts w:ascii="Arial" w:hAnsi="Arial" w:cs="Arial"/>
          <w:i/>
          <w:color w:val="000000"/>
          <w:sz w:val="20"/>
          <w:szCs w:val="22"/>
          <w:lang w:eastAsia="de-DE"/>
        </w:rPr>
        <w:softHyphen/>
        <w:t>stimmtes Ordnungssystem ist nicht vorgeschrieben. Die Ablage kann z. B. nach Zeitfolge, Sachgruppen, Konten</w:t>
      </w:r>
      <w:r w:rsidRPr="003578BC">
        <w:rPr>
          <w:rFonts w:ascii="Arial" w:hAnsi="Arial" w:cs="Arial"/>
          <w:i/>
          <w:color w:val="000000"/>
          <w:sz w:val="20"/>
          <w:szCs w:val="22"/>
          <w:lang w:eastAsia="de-DE"/>
        </w:rPr>
        <w:softHyphen/>
        <w:t>klassen, Belegnummern oder alphabetisch erfolgen. Bei elektronischen Unterlagen ist ihr Eingang, ihre Archivierung und ggf. Konvertierung sowie die weitere Verarbeitung zu protokollieren. Es muss jedoch sichergestellt sein, dass ein sachverständiger Dritter sie innerhalb ange</w:t>
      </w:r>
      <w:r w:rsidRPr="003578BC">
        <w:rPr>
          <w:rFonts w:ascii="Arial" w:hAnsi="Arial" w:cs="Arial"/>
          <w:i/>
          <w:color w:val="000000"/>
          <w:sz w:val="20"/>
          <w:szCs w:val="22"/>
          <w:lang w:eastAsia="de-DE"/>
        </w:rPr>
        <w:softHyphen/>
        <w:t>messener Zeit prüfen kann.</w:t>
      </w:r>
    </w:p>
    <w:p w14:paraId="2BAD5080" w14:textId="76EF2983" w:rsidR="00D760C4" w:rsidRPr="003578BC" w:rsidRDefault="00D760C4" w:rsidP="002D4CD8">
      <w:pPr>
        <w:pStyle w:val="StandardWeb"/>
        <w:spacing w:before="120" w:after="0"/>
        <w:jc w:val="both"/>
        <w:rPr>
          <w:rFonts w:ascii="Arial" w:hAnsi="Arial" w:cs="Arial"/>
          <w:i/>
          <w:color w:val="000000"/>
          <w:sz w:val="20"/>
          <w:szCs w:val="22"/>
          <w:lang w:eastAsia="de-DE"/>
        </w:rPr>
      </w:pPr>
      <w:r w:rsidRPr="003578BC">
        <w:rPr>
          <w:rFonts w:ascii="Arial" w:hAnsi="Arial" w:cs="Arial"/>
          <w:i/>
          <w:color w:val="000000"/>
          <w:sz w:val="20"/>
          <w:szCs w:val="22"/>
          <w:lang w:eastAsia="de-DE"/>
        </w:rPr>
        <w:t>Sind aufzeichnungs- und aufbewahrungspflichtige Daten, Datensätze, elektronische Dokumente und elektronische Unterlagen im Unternehmen entstanden, sind sie in dieser Form aufzubewahren und dürfen vor Ablauf der Aufbewahrungsfrist nicht gelöscht werden. Sie dürfen daher nicht mehr ausschließlich in Papier- bzw. ausgedruckter Form aufbewahrt werden und müssen für die Dauer der Aufbewahrungsfrist unveränderbar erhalten bleiben. Dies gilt unabhängig davon, ob die Aufbewahrung im Produktivsystem oder durch Auslagerung in ein anderes Datenverarbeitungs-System erfolgt.</w:t>
      </w:r>
    </w:p>
    <w:p w14:paraId="249F3213" w14:textId="77777777" w:rsidR="00D760C4" w:rsidRDefault="00D760C4" w:rsidP="002D4CD8">
      <w:pPr>
        <w:pStyle w:val="StandardWeb"/>
        <w:spacing w:before="120" w:after="0"/>
        <w:jc w:val="both"/>
        <w:rPr>
          <w:rFonts w:ascii="Arial" w:hAnsi="Arial" w:cs="Arial"/>
          <w:i/>
          <w:color w:val="000000"/>
          <w:sz w:val="20"/>
          <w:szCs w:val="22"/>
          <w:lang w:eastAsia="de-DE"/>
        </w:rPr>
      </w:pPr>
      <w:r w:rsidRPr="003578BC">
        <w:rPr>
          <w:rFonts w:ascii="Arial" w:hAnsi="Arial" w:cs="Arial"/>
          <w:i/>
          <w:color w:val="000000"/>
          <w:sz w:val="20"/>
          <w:szCs w:val="22"/>
          <w:lang w:eastAsia="de-DE"/>
        </w:rPr>
        <w:t>Ein digitales Dokument ist mit einem nachvollziehbaren und eindeutigen Index zu versehen. Der Erhalt der Verknüpfung zwischen Index und digitalem Dokument muss während der ge</w:t>
      </w:r>
      <w:r w:rsidRPr="003578BC">
        <w:rPr>
          <w:rFonts w:ascii="Arial" w:hAnsi="Arial" w:cs="Arial"/>
          <w:i/>
          <w:color w:val="000000"/>
          <w:sz w:val="20"/>
          <w:szCs w:val="22"/>
          <w:lang w:eastAsia="de-DE"/>
        </w:rPr>
        <w:softHyphen/>
        <w:t>samten Aufbewahrungsfrist gewährleistet sein. Es ist sicherzustellen, dass das digitale Doku</w:t>
      </w:r>
      <w:r w:rsidRPr="003578BC">
        <w:rPr>
          <w:rFonts w:ascii="Arial" w:hAnsi="Arial" w:cs="Arial"/>
          <w:i/>
          <w:color w:val="000000"/>
          <w:sz w:val="20"/>
          <w:szCs w:val="22"/>
          <w:lang w:eastAsia="de-DE"/>
        </w:rPr>
        <w:softHyphen/>
        <w:t>ment unter dem zugeteilten Index verwaltet werden kann. Stellt ein Steuerpflichtiger durch organisatorische Maßnahmen sicher, dass das digitale Dokument auch ohne Index verwaltet werden kann, und ist dies in angemessener Zeit nachprüfbar, so wird dieses von der Finanz</w:t>
      </w:r>
      <w:r w:rsidRPr="003578BC">
        <w:rPr>
          <w:rFonts w:ascii="Arial" w:hAnsi="Arial" w:cs="Arial"/>
          <w:i/>
          <w:color w:val="000000"/>
          <w:sz w:val="20"/>
          <w:szCs w:val="22"/>
          <w:lang w:eastAsia="de-DE"/>
        </w:rPr>
        <w:softHyphen/>
        <w:t>verwaltung nicht bean</w:t>
      </w:r>
      <w:r>
        <w:rPr>
          <w:rFonts w:ascii="Arial" w:hAnsi="Arial" w:cs="Arial"/>
          <w:i/>
          <w:color w:val="000000"/>
          <w:sz w:val="20"/>
          <w:szCs w:val="22"/>
          <w:lang w:eastAsia="de-DE"/>
        </w:rPr>
        <w:t>standet.</w:t>
      </w:r>
    </w:p>
    <w:p w14:paraId="5A84BE74" w14:textId="77777777" w:rsidR="00B9566A" w:rsidRDefault="00B9566A" w:rsidP="002D4CD8">
      <w:pPr>
        <w:pStyle w:val="StandardWeb"/>
        <w:spacing w:before="120" w:after="0"/>
        <w:jc w:val="both"/>
        <w:rPr>
          <w:rFonts w:ascii="Arial" w:hAnsi="Arial" w:cs="Arial"/>
          <w:i/>
          <w:color w:val="000000"/>
          <w:sz w:val="20"/>
          <w:szCs w:val="22"/>
          <w:lang w:eastAsia="de-DE"/>
        </w:rPr>
      </w:pPr>
    </w:p>
    <w:p w14:paraId="32F61A10" w14:textId="4E367DAD" w:rsidR="00B9566A" w:rsidRPr="003578BC" w:rsidRDefault="00B9566A" w:rsidP="002D4CD8">
      <w:pPr>
        <w:pStyle w:val="StandardWeb"/>
        <w:spacing w:before="120" w:after="0"/>
        <w:jc w:val="both"/>
        <w:rPr>
          <w:rFonts w:ascii="Arial" w:hAnsi="Arial" w:cs="Arial"/>
          <w:i/>
          <w:color w:val="000000"/>
          <w:sz w:val="20"/>
          <w:szCs w:val="22"/>
          <w:lang w:eastAsia="de-DE"/>
        </w:rPr>
      </w:pPr>
      <w:r w:rsidRPr="00587F67">
        <w:rPr>
          <w:rFonts w:ascii="Arial" w:hAnsi="Arial" w:cs="Arial"/>
          <w:i/>
          <w:color w:val="000000"/>
          <w:sz w:val="20"/>
          <w:szCs w:val="22"/>
          <w:lang w:eastAsia="de-DE"/>
        </w:rPr>
        <w:t>Sollte dieser Punkt für Sie nicht relevant sein, treffen sie hier bitte keine Auswahl. Löschen Sie bitte, in diesem Fall, das entsprechende Kapitel (4.</w:t>
      </w:r>
      <w:r>
        <w:rPr>
          <w:rFonts w:ascii="Arial" w:hAnsi="Arial" w:cs="Arial"/>
          <w:i/>
          <w:color w:val="000000"/>
          <w:sz w:val="20"/>
          <w:szCs w:val="22"/>
          <w:lang w:eastAsia="de-DE"/>
        </w:rPr>
        <w:t>3</w:t>
      </w:r>
      <w:r w:rsidRPr="00587F67">
        <w:rPr>
          <w:rFonts w:ascii="Arial" w:hAnsi="Arial" w:cs="Arial"/>
          <w:i/>
          <w:color w:val="000000"/>
          <w:sz w:val="20"/>
          <w:szCs w:val="22"/>
          <w:lang w:eastAsia="de-DE"/>
        </w:rPr>
        <w:t>.9) in der Verfahrensdokumentation.</w:t>
      </w:r>
    </w:p>
  </w:comment>
  <w:comment w:id="108" w:author="Wolters Kluwer" w:date="2021-11-25T11:35:00Z" w:initials="WK">
    <w:p w14:paraId="2C190E2B" w14:textId="5C1F231E" w:rsidR="009652F1" w:rsidRPr="00C52C29" w:rsidRDefault="009652F1" w:rsidP="009652F1">
      <w:pPr>
        <w:pStyle w:val="Kommentartext"/>
        <w:rPr>
          <w:i/>
        </w:rPr>
      </w:pPr>
      <w:r w:rsidRPr="00C52C29">
        <w:rPr>
          <w:rStyle w:val="Kommentarzeichen"/>
          <w:i/>
        </w:rPr>
        <w:annotationRef/>
      </w:r>
      <w:r w:rsidRPr="00C52C29">
        <w:rPr>
          <w:rStyle w:val="Kommentarzeichen"/>
          <w:i/>
        </w:rPr>
        <w:annotationRef/>
      </w:r>
      <w:r w:rsidRPr="00C52C29">
        <w:rPr>
          <w:b/>
          <w:i/>
        </w:rPr>
        <w:t>Hinweis:</w:t>
      </w:r>
      <w:r w:rsidRPr="00C52C29">
        <w:rPr>
          <w:i/>
        </w:rPr>
        <w:t xml:space="preserve"> Neben den oben genannten Variationen einer sachlichen und zeitlichen Ordnung bei der Belegarchivierung, könnte folgende Alternative zutreffend sein:</w:t>
      </w:r>
    </w:p>
    <w:p w14:paraId="5841576B" w14:textId="77777777" w:rsidR="009652F1" w:rsidRPr="00C52C29" w:rsidRDefault="009652F1" w:rsidP="009652F1">
      <w:pPr>
        <w:pStyle w:val="Kommentartext"/>
        <w:rPr>
          <w:i/>
        </w:rPr>
      </w:pPr>
    </w:p>
    <w:p w14:paraId="5DC38EDE" w14:textId="77777777" w:rsidR="009652F1" w:rsidRPr="00C52C29" w:rsidRDefault="009652F1" w:rsidP="009652F1">
      <w:pPr>
        <w:pStyle w:val="Kommentartext"/>
        <w:rPr>
          <w:i/>
        </w:rPr>
      </w:pPr>
      <w:r w:rsidRPr="00C52C29">
        <w:rPr>
          <w:i/>
        </w:rPr>
        <w:t>•</w:t>
      </w:r>
      <w:r w:rsidRPr="00C52C29">
        <w:rPr>
          <w:i/>
        </w:rPr>
        <w:tab/>
        <w:t>[Innerhalb der entstehenden Ordnung jeweils strikt [fächerbezogen/unterperioden-bezogen/übergreifend chronologisch sortiert und [nummeriert]] [mit folgenden Besonderheiten]:</w:t>
      </w:r>
    </w:p>
    <w:p w14:paraId="324CC32D" w14:textId="77777777" w:rsidR="009652F1" w:rsidRPr="00C52C29" w:rsidRDefault="009652F1" w:rsidP="009652F1">
      <w:pPr>
        <w:pStyle w:val="Kommentartext"/>
        <w:rPr>
          <w:i/>
        </w:rPr>
      </w:pPr>
      <w:r w:rsidRPr="00C52C29">
        <w:rPr>
          <w:i/>
        </w:rPr>
        <w:t>o</w:t>
      </w:r>
      <w:r w:rsidRPr="00C52C29">
        <w:rPr>
          <w:i/>
        </w:rPr>
        <w:tab/>
        <w:t>[Alphabetische Sortierung der Kunden und Lieferanten vor der chronologischen Sortierung [und Nummerierung] innerhalb der einzelnen Kunden und Lieferanten]</w:t>
      </w:r>
    </w:p>
    <w:p w14:paraId="45E857BC" w14:textId="77777777" w:rsidR="009652F1" w:rsidRPr="00C52C29" w:rsidRDefault="009652F1" w:rsidP="009652F1">
      <w:pPr>
        <w:pStyle w:val="Kommentartext"/>
        <w:rPr>
          <w:i/>
        </w:rPr>
      </w:pPr>
      <w:r w:rsidRPr="00C52C29">
        <w:rPr>
          <w:i/>
        </w:rPr>
        <w:t>o</w:t>
      </w:r>
      <w:r w:rsidRPr="00C52C29">
        <w:rPr>
          <w:i/>
        </w:rPr>
        <w:tab/>
        <w:t>[…]</w:t>
      </w:r>
    </w:p>
    <w:p w14:paraId="7D7A9E96" w14:textId="77777777" w:rsidR="009652F1" w:rsidRPr="00C52C29" w:rsidRDefault="009652F1" w:rsidP="009652F1">
      <w:pPr>
        <w:pStyle w:val="Kommentartext"/>
        <w:rPr>
          <w:i/>
        </w:rPr>
      </w:pPr>
    </w:p>
    <w:p w14:paraId="553F728E" w14:textId="1B2C1264" w:rsidR="009652F1" w:rsidRPr="00C52C29" w:rsidRDefault="009652F1">
      <w:pPr>
        <w:pStyle w:val="Kommentartext"/>
        <w:rPr>
          <w:i/>
        </w:rPr>
      </w:pPr>
      <w:r w:rsidRPr="00C52C29">
        <w:rPr>
          <w:i/>
        </w:rPr>
        <w:t>Es sollte aber in jedem Fall das tatsächlich Vorgehen beschrieben werden, ungeachtet der hier bereitgestellten Variationen.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12DDB7" w15:done="0"/>
  <w15:commentEx w15:paraId="4AF32FC4" w15:done="0"/>
  <w15:commentEx w15:paraId="6EECFD1F" w15:done="0"/>
  <w15:commentEx w15:paraId="4CF843E8" w15:done="0"/>
  <w15:commentEx w15:paraId="2BDD4FF8" w15:done="0"/>
  <w15:commentEx w15:paraId="3B270443" w15:done="0"/>
  <w15:commentEx w15:paraId="7F641E19" w15:done="0"/>
  <w15:commentEx w15:paraId="3EE3A49C" w15:done="0"/>
  <w15:commentEx w15:paraId="3E2ED481" w15:done="0"/>
  <w15:commentEx w15:paraId="003FAC62" w15:done="0"/>
  <w15:commentEx w15:paraId="0E5840CD" w15:done="0"/>
  <w15:commentEx w15:paraId="2B406D13" w15:done="0"/>
  <w15:commentEx w15:paraId="2DBF6009" w15:done="0"/>
  <w15:commentEx w15:paraId="4FA344FE" w15:done="0"/>
  <w15:commentEx w15:paraId="224D5490" w15:done="0"/>
  <w15:commentEx w15:paraId="2673B496" w15:done="0"/>
  <w15:commentEx w15:paraId="123099BF" w15:done="0"/>
  <w15:commentEx w15:paraId="3F1672B3" w15:done="0"/>
  <w15:commentEx w15:paraId="02F4EAD4" w15:done="0"/>
  <w15:commentEx w15:paraId="08E16E35" w15:done="0"/>
  <w15:commentEx w15:paraId="4B4D9AA8" w15:done="0"/>
  <w15:commentEx w15:paraId="78DD3198" w15:done="0"/>
  <w15:commentEx w15:paraId="58C48CC7" w15:done="0"/>
  <w15:commentEx w15:paraId="0759922D" w15:done="0"/>
  <w15:commentEx w15:paraId="28DAF6EB" w15:done="0"/>
  <w15:commentEx w15:paraId="50C5C3C8" w15:done="0"/>
  <w15:commentEx w15:paraId="75E5EFE1" w15:done="0"/>
  <w15:commentEx w15:paraId="149B2236" w15:done="0"/>
  <w15:commentEx w15:paraId="67FA1B5C" w15:done="0"/>
  <w15:commentEx w15:paraId="7FD0A9E0" w15:done="0"/>
  <w15:commentEx w15:paraId="49183538" w15:done="0"/>
  <w15:commentEx w15:paraId="2F517B7D" w15:done="0"/>
  <w15:commentEx w15:paraId="0845DAE2" w15:done="0"/>
  <w15:commentEx w15:paraId="13AFE073" w15:done="0"/>
  <w15:commentEx w15:paraId="5254D464" w15:done="0"/>
  <w15:commentEx w15:paraId="73C8EB3E" w15:done="0"/>
  <w15:commentEx w15:paraId="7DF59C63" w15:done="0"/>
  <w15:commentEx w15:paraId="527D6D56" w15:done="0"/>
  <w15:commentEx w15:paraId="30D86152" w15:done="0"/>
  <w15:commentEx w15:paraId="32F61A10" w15:done="0"/>
  <w15:commentEx w15:paraId="553F72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E07FD" w16cex:dateUtc="2021-11-16T09:35:00Z"/>
  <w16cex:commentExtensible w16cex:durableId="2338488B" w16cex:dateUtc="2020-09-04T06:09:00Z"/>
  <w16cex:commentExtensible w16cex:durableId="253E5BD1" w16cex:dateUtc="2021-11-16T15:33:00Z"/>
  <w16cex:commentExtensible w16cex:durableId="253E5B0F" w16cex:dateUtc="2021-11-16T15:30:00Z"/>
  <w16cex:commentExtensible w16cex:durableId="253F485D" w16cex:dateUtc="2021-11-17T08:22:00Z"/>
  <w16cex:commentExtensible w16cex:durableId="2338488E" w16cex:dateUtc="2020-09-07T06:46:00Z"/>
  <w16cex:commentExtensible w16cex:durableId="2338488F" w16cex:dateUtc="2020-09-04T05:37:00Z"/>
  <w16cex:commentExtensible w16cex:durableId="23384890" w16cex:dateUtc="2020-09-07T06:51:00Z"/>
  <w16cex:commentExtensible w16cex:durableId="23384891" w16cex:dateUtc="2020-09-04T05:38:00Z"/>
  <w16cex:commentExtensible w16cex:durableId="23384894" w16cex:dateUtc="2020-08-26T11:59:00Z"/>
  <w16cex:commentExtensible w16cex:durableId="23384895" w16cex:dateUtc="2020-09-04T05:47:00Z"/>
  <w16cex:commentExtensible w16cex:durableId="2540CEB3" w16cex:dateUtc="2021-11-16T15:33:00Z"/>
  <w16cex:commentExtensible w16cex:durableId="23384899" w16cex:dateUtc="2020-08-26T12:04:00Z"/>
  <w16cex:commentExtensible w16cex:durableId="25422F03" w16cex:dateUtc="2021-11-19T13:11:00Z"/>
  <w16cex:commentExtensible w16cex:durableId="25461AD1" w16cex:dateUtc="2021-11-22T12:34:00Z"/>
  <w16cex:commentExtensible w16cex:durableId="25472F43" w16cex:dateUtc="2021-11-23T08:13:00Z"/>
  <w16cex:commentExtensible w16cex:durableId="25472F66" w16cex:dateUtc="2021-11-23T08:14:00Z"/>
  <w16cex:commentExtensible w16cex:durableId="2338489F" w16cex:dateUtc="2020-09-04T05:49:00Z"/>
  <w16cex:commentExtensible w16cex:durableId="233848A0" w16cex:dateUtc="2020-09-04T12:37:00Z"/>
  <w16cex:commentExtensible w16cex:durableId="233848A1" w16cex:dateUtc="2020-09-07T07:26:00Z"/>
  <w16cex:commentExtensible w16cex:durableId="233848A2" w16cex:dateUtc="2020-09-07T07:29:00Z"/>
  <w16cex:commentExtensible w16cex:durableId="233848A3" w16cex:dateUtc="2020-09-04T12:40:00Z"/>
  <w16cex:commentExtensible w16cex:durableId="233848A4" w16cex:dateUtc="2020-09-07T07:30:00Z"/>
  <w16cex:commentExtensible w16cex:durableId="233848A5" w16cex:dateUtc="2020-08-27T06:55:00Z"/>
  <w16cex:commentExtensible w16cex:durableId="233848A7" w16cex:dateUtc="2020-08-27T06:56:00Z"/>
  <w16cex:commentExtensible w16cex:durableId="233848A8" w16cex:dateUtc="2020-08-27T06:56:00Z"/>
  <w16cex:commentExtensible w16cex:durableId="2549F34A" w16cex:dateUtc="2021-11-25T10:34:00Z"/>
  <w16cex:commentExtensible w16cex:durableId="2549F35B" w16cex:dateUtc="2021-11-25T10:34:00Z"/>
  <w16cex:commentExtensible w16cex:durableId="233848AE" w16cex:dateUtc="2020-08-27T07:03:00Z"/>
  <w16cex:commentExtensible w16cex:durableId="25422EB7" w16cex:dateUtc="2021-11-19T13:09:00Z"/>
  <w16cex:commentExtensible w16cex:durableId="254754E0" w16cex:dateUtc="2021-11-23T10:54:00Z"/>
  <w16cex:commentExtensible w16cex:durableId="25475510" w16cex:dateUtc="2021-11-23T10:54:00Z"/>
  <w16cex:commentExtensible w16cex:durableId="25475529" w16cex:dateUtc="2021-11-23T10:55:00Z"/>
  <w16cex:commentExtensible w16cex:durableId="233848B2" w16cex:dateUtc="2020-09-03T08:20:00Z"/>
  <w16cex:commentExtensible w16cex:durableId="233848B3" w16cex:dateUtc="2020-09-07T08:30:00Z"/>
  <w16cex:commentExtensible w16cex:durableId="233848B4" w16cex:dateUtc="2020-09-03T08:26:00Z"/>
  <w16cex:commentExtensible w16cex:durableId="233848B5" w16cex:dateUtc="2020-09-07T08:30:00Z"/>
  <w16cex:commentExtensible w16cex:durableId="233848B6" w16cex:dateUtc="2020-08-27T08:12:00Z"/>
  <w16cex:commentExtensible w16cex:durableId="233848B7" w16cex:dateUtc="2020-08-27T08:13:00Z"/>
  <w16cex:commentExtensible w16cex:durableId="233848B8" w16cex:dateUtc="2020-08-27T08:14:00Z"/>
  <w16cex:commentExtensible w16cex:durableId="2549F378" w16cex:dateUtc="2021-11-25T1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12DDB7" w16cid:durableId="253E07FD"/>
  <w16cid:commentId w16cid:paraId="4AF32FC4" w16cid:durableId="2338488B"/>
  <w16cid:commentId w16cid:paraId="6EECFD1F" w16cid:durableId="253E5BD1"/>
  <w16cid:commentId w16cid:paraId="4CF843E8" w16cid:durableId="253E5B0F"/>
  <w16cid:commentId w16cid:paraId="2BDD4FF8" w16cid:durableId="253F485D"/>
  <w16cid:commentId w16cid:paraId="3B270443" w16cid:durableId="2338488E"/>
  <w16cid:commentId w16cid:paraId="7F641E19" w16cid:durableId="2338488F"/>
  <w16cid:commentId w16cid:paraId="3EE3A49C" w16cid:durableId="23384890"/>
  <w16cid:commentId w16cid:paraId="3E2ED481" w16cid:durableId="23384891"/>
  <w16cid:commentId w16cid:paraId="003FAC62" w16cid:durableId="23384894"/>
  <w16cid:commentId w16cid:paraId="0E5840CD" w16cid:durableId="23384895"/>
  <w16cid:commentId w16cid:paraId="2B406D13" w16cid:durableId="2540CEB3"/>
  <w16cid:commentId w16cid:paraId="2DBF6009" w16cid:durableId="23384899"/>
  <w16cid:commentId w16cid:paraId="4FA344FE" w16cid:durableId="25422F03"/>
  <w16cid:commentId w16cid:paraId="224D5490" w16cid:durableId="25461AD1"/>
  <w16cid:commentId w16cid:paraId="2673B496" w16cid:durableId="25472F43"/>
  <w16cid:commentId w16cid:paraId="123099BF" w16cid:durableId="25472F66"/>
  <w16cid:commentId w16cid:paraId="3F1672B3" w16cid:durableId="2338489F"/>
  <w16cid:commentId w16cid:paraId="02F4EAD4" w16cid:durableId="233848A0"/>
  <w16cid:commentId w16cid:paraId="08E16E35" w16cid:durableId="233848A1"/>
  <w16cid:commentId w16cid:paraId="4B4D9AA8" w16cid:durableId="233848A2"/>
  <w16cid:commentId w16cid:paraId="78DD3198" w16cid:durableId="233848A3"/>
  <w16cid:commentId w16cid:paraId="58C48CC7" w16cid:durableId="233848A4"/>
  <w16cid:commentId w16cid:paraId="0759922D" w16cid:durableId="233848A5"/>
  <w16cid:commentId w16cid:paraId="28DAF6EB" w16cid:durableId="233848A7"/>
  <w16cid:commentId w16cid:paraId="50C5C3C8" w16cid:durableId="233848A8"/>
  <w16cid:commentId w16cid:paraId="75E5EFE1" w16cid:durableId="2549F34A"/>
  <w16cid:commentId w16cid:paraId="149B2236" w16cid:durableId="2549F35B"/>
  <w16cid:commentId w16cid:paraId="67FA1B5C" w16cid:durableId="233848AE"/>
  <w16cid:commentId w16cid:paraId="7FD0A9E0" w16cid:durableId="25422EB7"/>
  <w16cid:commentId w16cid:paraId="49183538" w16cid:durableId="254754E0"/>
  <w16cid:commentId w16cid:paraId="2F517B7D" w16cid:durableId="25475510"/>
  <w16cid:commentId w16cid:paraId="0845DAE2" w16cid:durableId="25475529"/>
  <w16cid:commentId w16cid:paraId="13AFE073" w16cid:durableId="233848B2"/>
  <w16cid:commentId w16cid:paraId="5254D464" w16cid:durableId="233848B3"/>
  <w16cid:commentId w16cid:paraId="73C8EB3E" w16cid:durableId="233848B4"/>
  <w16cid:commentId w16cid:paraId="7DF59C63" w16cid:durableId="233848B5"/>
  <w16cid:commentId w16cid:paraId="527D6D56" w16cid:durableId="233848B6"/>
  <w16cid:commentId w16cid:paraId="30D86152" w16cid:durableId="233848B7"/>
  <w16cid:commentId w16cid:paraId="32F61A10" w16cid:durableId="233848B8"/>
  <w16cid:commentId w16cid:paraId="553F728E" w16cid:durableId="2549F3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77D42" w14:textId="77777777" w:rsidR="002306F9" w:rsidRDefault="002306F9">
      <w:r>
        <w:separator/>
      </w:r>
    </w:p>
  </w:endnote>
  <w:endnote w:type="continuationSeparator" w:id="0">
    <w:p w14:paraId="3869C0EA" w14:textId="77777777" w:rsidR="002306F9" w:rsidRDefault="00230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limbachItcT">
    <w:altName w:val="SlimbachItc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DBC0B" w14:textId="77777777" w:rsidR="00A970BA" w:rsidRDefault="00A970BA">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F57B2" w14:textId="5CB9970A" w:rsidR="00A970BA" w:rsidRDefault="00A970BA">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7CD7D" w14:textId="77777777" w:rsidR="002D4CD8" w:rsidRDefault="00BE2D49">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3312A" w14:textId="77777777" w:rsidR="002306F9" w:rsidRDefault="002306F9">
      <w:r>
        <w:separator/>
      </w:r>
    </w:p>
  </w:footnote>
  <w:footnote w:type="continuationSeparator" w:id="0">
    <w:p w14:paraId="4162E57D" w14:textId="77777777" w:rsidR="002306F9" w:rsidRDefault="00230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6" w:space="0" w:color="auto"/>
      </w:tblBorders>
      <w:tblCellMar>
        <w:left w:w="71" w:type="dxa"/>
        <w:right w:w="71" w:type="dxa"/>
      </w:tblCellMar>
      <w:tblLook w:val="0000" w:firstRow="0" w:lastRow="0" w:firstColumn="0" w:lastColumn="0" w:noHBand="0" w:noVBand="0"/>
    </w:tblPr>
    <w:tblGrid>
      <w:gridCol w:w="9071"/>
    </w:tblGrid>
    <w:tr w:rsidR="002D4CD8" w14:paraId="68626465" w14:textId="77777777">
      <w:tc>
        <w:tcPr>
          <w:tcW w:w="14388" w:type="dxa"/>
          <w:tcBorders>
            <w:top w:val="nil"/>
            <w:left w:val="nil"/>
            <w:bottom w:val="nil"/>
            <w:right w:val="nil"/>
          </w:tcBorders>
        </w:tcPr>
        <w:p w14:paraId="35DC8837" w14:textId="77777777" w:rsidR="002D4CD8" w:rsidRDefault="0037035D" w:rsidP="002D4CD8">
          <w:pPr>
            <w:pStyle w:val="Kopfzeile"/>
            <w:rPr>
              <w:rStyle w:val="Feldsteuerung"/>
              <w:vanish w:val="0"/>
            </w:rPr>
          </w:pPr>
          <w:r>
            <w:t xml:space="preserve">Verfahrensdokumentation zur geordneten Belegablage </w:t>
          </w:r>
        </w:p>
      </w:tc>
    </w:tr>
    <w:tr w:rsidR="002D4CD8" w14:paraId="13783E18" w14:textId="77777777">
      <w:trPr>
        <w:hidden/>
      </w:trPr>
      <w:tc>
        <w:tcPr>
          <w:tcW w:w="14388" w:type="dxa"/>
          <w:tcBorders>
            <w:top w:val="nil"/>
            <w:left w:val="nil"/>
            <w:bottom w:val="single" w:sz="6" w:space="0" w:color="auto"/>
            <w:right w:val="nil"/>
          </w:tcBorders>
        </w:tcPr>
        <w:p w14:paraId="21B25C4C" w14:textId="77777777" w:rsidR="002D4CD8" w:rsidRDefault="0037035D">
          <w:pPr>
            <w:pStyle w:val="Kopfzeile"/>
            <w:rPr>
              <w:sz w:val="18"/>
              <w:szCs w:val="18"/>
            </w:rPr>
          </w:pPr>
          <w:r>
            <w:rPr>
              <w:rStyle w:val="Feldsteuerung"/>
              <w:b w:val="0"/>
              <w:bCs/>
              <w:sz w:val="18"/>
              <w:szCs w:val="18"/>
            </w:rPr>
            <w:t>[</w:t>
          </w:r>
          <w:proofErr w:type="spellStart"/>
          <w:r>
            <w:rPr>
              <w:rStyle w:val="Feldsteuerung"/>
              <w:b w:val="0"/>
              <w:bCs/>
              <w:sz w:val="18"/>
              <w:szCs w:val="18"/>
            </w:rPr>
            <w:t>Firmenbezeichnung.:</w:t>
          </w:r>
          <w:r>
            <w:rPr>
              <w:sz w:val="18"/>
              <w:szCs w:val="18"/>
            </w:rPr>
            <w:t>Name</w:t>
          </w:r>
          <w:proofErr w:type="spellEnd"/>
          <w:r>
            <w:rPr>
              <w:rStyle w:val="Feldsteuerung"/>
              <w:b w:val="0"/>
              <w:bCs/>
              <w:sz w:val="18"/>
              <w:szCs w:val="18"/>
            </w:rPr>
            <w:t>]</w:t>
          </w:r>
          <w:r>
            <w:rPr>
              <w:sz w:val="18"/>
              <w:szCs w:val="18"/>
            </w:rPr>
            <w:t xml:space="preserve">   </w:t>
          </w:r>
          <w:r>
            <w:rPr>
              <w:rStyle w:val="Feldsteuerung"/>
              <w:b w:val="0"/>
              <w:bCs/>
              <w:sz w:val="18"/>
              <w:szCs w:val="18"/>
            </w:rPr>
            <w:t>[Firmenbezeichnung2.:</w:t>
          </w:r>
          <w:r>
            <w:rPr>
              <w:sz w:val="18"/>
              <w:szCs w:val="18"/>
            </w:rPr>
            <w:t xml:space="preserve">  </w:t>
          </w:r>
          <w:r>
            <w:rPr>
              <w:rStyle w:val="Feldsteuerung"/>
              <w:b w:val="0"/>
              <w:bCs/>
              <w:sz w:val="18"/>
              <w:szCs w:val="18"/>
            </w:rPr>
            <w:t>]</w:t>
          </w:r>
          <w:r>
            <w:rPr>
              <w:sz w:val="18"/>
              <w:szCs w:val="18"/>
            </w:rPr>
            <w:t xml:space="preserve"> </w:t>
          </w:r>
        </w:p>
        <w:p w14:paraId="528B8EC6" w14:textId="77777777" w:rsidR="002D4CD8" w:rsidRDefault="0037035D">
          <w:pPr>
            <w:pStyle w:val="Kopfzeile"/>
            <w:rPr>
              <w:sz w:val="18"/>
              <w:szCs w:val="18"/>
            </w:rPr>
          </w:pPr>
          <w:r>
            <w:rPr>
              <w:rStyle w:val="Feldsteuerung"/>
              <w:b w:val="0"/>
              <w:bCs/>
              <w:sz w:val="18"/>
              <w:szCs w:val="18"/>
            </w:rPr>
            <w:t>[</w:t>
          </w:r>
          <w:proofErr w:type="spellStart"/>
          <w:r>
            <w:rPr>
              <w:rStyle w:val="Feldsteuerung"/>
              <w:b w:val="0"/>
              <w:bCs/>
              <w:sz w:val="18"/>
              <w:szCs w:val="18"/>
            </w:rPr>
            <w:t>Firma_Land_PLZ.:</w:t>
          </w:r>
          <w:r>
            <w:rPr>
              <w:sz w:val="18"/>
              <w:szCs w:val="18"/>
            </w:rPr>
            <w:t>PLZ</w:t>
          </w:r>
          <w:proofErr w:type="spellEnd"/>
          <w:r>
            <w:rPr>
              <w:rStyle w:val="Feldsteuerung"/>
              <w:b w:val="0"/>
              <w:bCs/>
              <w:sz w:val="18"/>
              <w:szCs w:val="18"/>
            </w:rPr>
            <w:t>]</w:t>
          </w:r>
          <w:r>
            <w:rPr>
              <w:rStyle w:val="Feldsteuerung"/>
              <w:b w:val="0"/>
              <w:bCs/>
              <w:vanish w:val="0"/>
              <w:sz w:val="18"/>
              <w:szCs w:val="18"/>
            </w:rPr>
            <w:t xml:space="preserve"> </w:t>
          </w:r>
          <w:r>
            <w:rPr>
              <w:rStyle w:val="Feldsteuerung"/>
              <w:b w:val="0"/>
              <w:bCs/>
              <w:sz w:val="18"/>
              <w:szCs w:val="18"/>
            </w:rPr>
            <w:t>[</w:t>
          </w:r>
          <w:proofErr w:type="spellStart"/>
          <w:r>
            <w:rPr>
              <w:rStyle w:val="Feldsteuerung"/>
              <w:b w:val="0"/>
              <w:bCs/>
              <w:sz w:val="18"/>
              <w:szCs w:val="18"/>
            </w:rPr>
            <w:t>Firma_Ort.:</w:t>
          </w:r>
          <w:r>
            <w:rPr>
              <w:sz w:val="18"/>
              <w:szCs w:val="18"/>
            </w:rPr>
            <w:t>Ort</w:t>
          </w:r>
          <w:proofErr w:type="spellEnd"/>
          <w:r>
            <w:rPr>
              <w:rStyle w:val="Feldsteuerung"/>
              <w:b w:val="0"/>
              <w:bCs/>
              <w:sz w:val="18"/>
              <w:szCs w:val="18"/>
            </w:rPr>
            <w:t>]</w:t>
          </w:r>
          <w:r>
            <w:rPr>
              <w:sz w:val="18"/>
              <w:szCs w:val="18"/>
            </w:rPr>
            <w:t xml:space="preserve"> </w:t>
          </w:r>
        </w:p>
        <w:p w14:paraId="4EF1207D" w14:textId="77777777" w:rsidR="002D4CD8" w:rsidRDefault="00BE2D49">
          <w:pPr>
            <w:pStyle w:val="Kopfzeile"/>
            <w:rPr>
              <w:sz w:val="18"/>
              <w:szCs w:val="18"/>
            </w:rPr>
          </w:pPr>
        </w:p>
      </w:tc>
    </w:tr>
  </w:tbl>
  <w:p w14:paraId="06F2DAAA" w14:textId="77777777" w:rsidR="002D4CD8" w:rsidRDefault="00BE2D49">
    <w:pPr>
      <w:pStyle w:val="Kopfzeile"/>
      <w:rPr>
        <w:sz w:val="18"/>
        <w:szCs w:val="18"/>
      </w:rPr>
    </w:pPr>
  </w:p>
  <w:p w14:paraId="2DBB6B39" w14:textId="77777777" w:rsidR="002D4CD8" w:rsidRPr="00F1597D" w:rsidRDefault="00BE2D49" w:rsidP="00F1597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6" w:space="0" w:color="auto"/>
      </w:tblBorders>
      <w:tblCellMar>
        <w:left w:w="71" w:type="dxa"/>
        <w:right w:w="71" w:type="dxa"/>
      </w:tblCellMar>
      <w:tblLook w:val="0000" w:firstRow="0" w:lastRow="0" w:firstColumn="0" w:lastColumn="0" w:noHBand="0" w:noVBand="0"/>
    </w:tblPr>
    <w:tblGrid>
      <w:gridCol w:w="9071"/>
    </w:tblGrid>
    <w:tr w:rsidR="002D4CD8" w14:paraId="047500A9" w14:textId="77777777">
      <w:tc>
        <w:tcPr>
          <w:tcW w:w="14388" w:type="dxa"/>
          <w:tcBorders>
            <w:top w:val="nil"/>
            <w:left w:val="nil"/>
            <w:bottom w:val="nil"/>
            <w:right w:val="nil"/>
          </w:tcBorders>
        </w:tcPr>
        <w:p w14:paraId="23A4CDB9" w14:textId="77777777" w:rsidR="002D4CD8" w:rsidRDefault="0037035D" w:rsidP="002D4CD8">
          <w:pPr>
            <w:pStyle w:val="Kopfzeile"/>
            <w:rPr>
              <w:rStyle w:val="Feldsteuerung"/>
              <w:vanish w:val="0"/>
            </w:rPr>
          </w:pPr>
          <w:r>
            <w:t xml:space="preserve">Verfahrensdokumentation zur geordneten Belegablage </w:t>
          </w:r>
        </w:p>
      </w:tc>
    </w:tr>
    <w:tr w:rsidR="002D4CD8" w14:paraId="13BC1869" w14:textId="77777777">
      <w:trPr>
        <w:hidden/>
      </w:trPr>
      <w:tc>
        <w:tcPr>
          <w:tcW w:w="14388" w:type="dxa"/>
          <w:tcBorders>
            <w:top w:val="nil"/>
            <w:left w:val="nil"/>
            <w:bottom w:val="single" w:sz="6" w:space="0" w:color="auto"/>
            <w:right w:val="nil"/>
          </w:tcBorders>
        </w:tcPr>
        <w:p w14:paraId="17A70DB1" w14:textId="77777777" w:rsidR="002D4CD8" w:rsidRDefault="0037035D">
          <w:pPr>
            <w:pStyle w:val="Kopfzeile"/>
            <w:rPr>
              <w:sz w:val="18"/>
              <w:szCs w:val="18"/>
            </w:rPr>
          </w:pPr>
          <w:r>
            <w:rPr>
              <w:rStyle w:val="Feldsteuerung"/>
              <w:b w:val="0"/>
              <w:bCs/>
              <w:sz w:val="18"/>
              <w:szCs w:val="18"/>
            </w:rPr>
            <w:t>[</w:t>
          </w:r>
          <w:proofErr w:type="spellStart"/>
          <w:r>
            <w:rPr>
              <w:rStyle w:val="Feldsteuerung"/>
              <w:b w:val="0"/>
              <w:bCs/>
              <w:sz w:val="18"/>
              <w:szCs w:val="18"/>
            </w:rPr>
            <w:t>Firmenbezeichnung.:</w:t>
          </w:r>
          <w:r>
            <w:rPr>
              <w:sz w:val="18"/>
              <w:szCs w:val="18"/>
            </w:rPr>
            <w:t>Name</w:t>
          </w:r>
          <w:proofErr w:type="spellEnd"/>
          <w:r>
            <w:rPr>
              <w:rStyle w:val="Feldsteuerung"/>
              <w:b w:val="0"/>
              <w:bCs/>
              <w:sz w:val="18"/>
              <w:szCs w:val="18"/>
            </w:rPr>
            <w:t>]</w:t>
          </w:r>
          <w:r>
            <w:rPr>
              <w:sz w:val="18"/>
              <w:szCs w:val="18"/>
            </w:rPr>
            <w:t xml:space="preserve">   </w:t>
          </w:r>
          <w:r>
            <w:rPr>
              <w:rStyle w:val="Feldsteuerung"/>
              <w:b w:val="0"/>
              <w:bCs/>
              <w:sz w:val="18"/>
              <w:szCs w:val="18"/>
            </w:rPr>
            <w:t>[Firmenbezeichnung2.:</w:t>
          </w:r>
          <w:r>
            <w:rPr>
              <w:sz w:val="18"/>
              <w:szCs w:val="18"/>
            </w:rPr>
            <w:t xml:space="preserve">  </w:t>
          </w:r>
          <w:r>
            <w:rPr>
              <w:rStyle w:val="Feldsteuerung"/>
              <w:b w:val="0"/>
              <w:bCs/>
              <w:sz w:val="18"/>
              <w:szCs w:val="18"/>
            </w:rPr>
            <w:t>]</w:t>
          </w:r>
          <w:r>
            <w:rPr>
              <w:sz w:val="18"/>
              <w:szCs w:val="18"/>
            </w:rPr>
            <w:t xml:space="preserve"> </w:t>
          </w:r>
        </w:p>
        <w:p w14:paraId="7EC4FEE9" w14:textId="77777777" w:rsidR="002D4CD8" w:rsidRDefault="0037035D">
          <w:pPr>
            <w:pStyle w:val="Kopfzeile"/>
            <w:rPr>
              <w:sz w:val="18"/>
              <w:szCs w:val="18"/>
            </w:rPr>
          </w:pPr>
          <w:r>
            <w:rPr>
              <w:rStyle w:val="Feldsteuerung"/>
              <w:b w:val="0"/>
              <w:bCs/>
              <w:sz w:val="18"/>
              <w:szCs w:val="18"/>
            </w:rPr>
            <w:t>[</w:t>
          </w:r>
          <w:proofErr w:type="spellStart"/>
          <w:r>
            <w:rPr>
              <w:rStyle w:val="Feldsteuerung"/>
              <w:b w:val="0"/>
              <w:bCs/>
              <w:sz w:val="18"/>
              <w:szCs w:val="18"/>
            </w:rPr>
            <w:t>Firma_Land_PLZ.:</w:t>
          </w:r>
          <w:r>
            <w:rPr>
              <w:sz w:val="18"/>
              <w:szCs w:val="18"/>
            </w:rPr>
            <w:t>PLZ</w:t>
          </w:r>
          <w:proofErr w:type="spellEnd"/>
          <w:r>
            <w:rPr>
              <w:rStyle w:val="Feldsteuerung"/>
              <w:b w:val="0"/>
              <w:bCs/>
              <w:sz w:val="18"/>
              <w:szCs w:val="18"/>
            </w:rPr>
            <w:t>]</w:t>
          </w:r>
          <w:r>
            <w:rPr>
              <w:rStyle w:val="Feldsteuerung"/>
              <w:b w:val="0"/>
              <w:bCs/>
              <w:vanish w:val="0"/>
              <w:sz w:val="18"/>
              <w:szCs w:val="18"/>
            </w:rPr>
            <w:t xml:space="preserve"> </w:t>
          </w:r>
          <w:r>
            <w:rPr>
              <w:rStyle w:val="Feldsteuerung"/>
              <w:b w:val="0"/>
              <w:bCs/>
              <w:sz w:val="18"/>
              <w:szCs w:val="18"/>
            </w:rPr>
            <w:t>[</w:t>
          </w:r>
          <w:proofErr w:type="spellStart"/>
          <w:r>
            <w:rPr>
              <w:rStyle w:val="Feldsteuerung"/>
              <w:b w:val="0"/>
              <w:bCs/>
              <w:sz w:val="18"/>
              <w:szCs w:val="18"/>
            </w:rPr>
            <w:t>Firma_Ort.:</w:t>
          </w:r>
          <w:r>
            <w:rPr>
              <w:sz w:val="18"/>
              <w:szCs w:val="18"/>
            </w:rPr>
            <w:t>Ort</w:t>
          </w:r>
          <w:proofErr w:type="spellEnd"/>
          <w:r>
            <w:rPr>
              <w:rStyle w:val="Feldsteuerung"/>
              <w:b w:val="0"/>
              <w:bCs/>
              <w:sz w:val="18"/>
              <w:szCs w:val="18"/>
            </w:rPr>
            <w:t>]</w:t>
          </w:r>
          <w:r>
            <w:rPr>
              <w:sz w:val="18"/>
              <w:szCs w:val="18"/>
            </w:rPr>
            <w:t xml:space="preserve"> </w:t>
          </w:r>
        </w:p>
        <w:p w14:paraId="66743903" w14:textId="77777777" w:rsidR="002D4CD8" w:rsidRDefault="00BE2D49">
          <w:pPr>
            <w:pStyle w:val="Kopfzeile"/>
            <w:rPr>
              <w:sz w:val="18"/>
              <w:szCs w:val="18"/>
            </w:rPr>
          </w:pPr>
        </w:p>
      </w:tc>
    </w:tr>
  </w:tbl>
  <w:p w14:paraId="32013256" w14:textId="77777777" w:rsidR="002D4CD8" w:rsidRDefault="00BE2D49">
    <w:pPr>
      <w:pStyle w:val="Kopfzeile"/>
      <w:rPr>
        <w:sz w:val="18"/>
        <w:szCs w:val="18"/>
      </w:rPr>
    </w:pPr>
  </w:p>
  <w:p w14:paraId="72F4DDF0" w14:textId="77777777" w:rsidR="002D4CD8" w:rsidRPr="00F1597D" w:rsidRDefault="00BE2D49" w:rsidP="00F1597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3"/>
    <w:multiLevelType w:val="singleLevel"/>
    <w:tmpl w:val="00000013"/>
    <w:name w:val="WW8Num19"/>
    <w:lvl w:ilvl="0">
      <w:start w:val="1"/>
      <w:numFmt w:val="bullet"/>
      <w:lvlText w:val=""/>
      <w:lvlJc w:val="left"/>
      <w:pPr>
        <w:tabs>
          <w:tab w:val="num" w:pos="0"/>
        </w:tabs>
        <w:ind w:left="720" w:hanging="360"/>
      </w:pPr>
      <w:rPr>
        <w:rFonts w:ascii="Symbol" w:hAnsi="Symbol"/>
        <w:color w:val="000000"/>
        <w:sz w:val="22"/>
      </w:rPr>
    </w:lvl>
  </w:abstractNum>
  <w:abstractNum w:abstractNumId="1" w15:restartNumberingAfterBreak="0">
    <w:nsid w:val="05EE33CD"/>
    <w:multiLevelType w:val="hybridMultilevel"/>
    <w:tmpl w:val="20863B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48022B"/>
    <w:multiLevelType w:val="hybridMultilevel"/>
    <w:tmpl w:val="40405D9C"/>
    <w:lvl w:ilvl="0" w:tplc="FFFFFFF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2C5DC8"/>
    <w:multiLevelType w:val="multilevel"/>
    <w:tmpl w:val="2280F2CE"/>
    <w:lvl w:ilvl="0">
      <w:start w:val="1"/>
      <w:numFmt w:val="upperLetter"/>
      <w:pStyle w:val="berschrift1PrB"/>
      <w:lvlText w:val="%1."/>
      <w:lvlJc w:val="left"/>
      <w:pPr>
        <w:tabs>
          <w:tab w:val="num" w:pos="284"/>
        </w:tabs>
        <w:ind w:left="0" w:firstLine="0"/>
      </w:pPr>
      <w:rPr>
        <w:rFonts w:hint="default"/>
      </w:rPr>
    </w:lvl>
    <w:lvl w:ilvl="1">
      <w:start w:val="1"/>
      <w:numFmt w:val="upperRoman"/>
      <w:pStyle w:val="berschrift2PrB"/>
      <w:lvlText w:val="%2."/>
      <w:lvlJc w:val="left"/>
      <w:pPr>
        <w:ind w:left="1571" w:hanging="358"/>
      </w:pPr>
      <w:rPr>
        <w:rFonts w:hint="default"/>
      </w:rPr>
    </w:lvl>
    <w:lvl w:ilvl="2">
      <w:start w:val="1"/>
      <w:numFmt w:val="decimal"/>
      <w:pStyle w:val="berschrift3PrB"/>
      <w:lvlText w:val="%3."/>
      <w:lvlJc w:val="left"/>
      <w:pPr>
        <w:ind w:left="1571" w:hanging="358"/>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4" w15:restartNumberingAfterBreak="0">
    <w:nsid w:val="0B9053F8"/>
    <w:multiLevelType w:val="hybridMultilevel"/>
    <w:tmpl w:val="95C089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976A39"/>
    <w:multiLevelType w:val="hybridMultilevel"/>
    <w:tmpl w:val="3B7A26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B353F7"/>
    <w:multiLevelType w:val="hybridMultilevel"/>
    <w:tmpl w:val="06B6CDF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1A05404"/>
    <w:multiLevelType w:val="hybridMultilevel"/>
    <w:tmpl w:val="4E1CF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EC4414"/>
    <w:multiLevelType w:val="hybridMultilevel"/>
    <w:tmpl w:val="D67CF1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EA48A9"/>
    <w:multiLevelType w:val="hybridMultilevel"/>
    <w:tmpl w:val="235C0B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F11240"/>
    <w:multiLevelType w:val="hybridMultilevel"/>
    <w:tmpl w:val="CF1A962E"/>
    <w:lvl w:ilvl="0" w:tplc="FFFFFFF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0551D1E"/>
    <w:multiLevelType w:val="hybridMultilevel"/>
    <w:tmpl w:val="B0901FD6"/>
    <w:lvl w:ilvl="0" w:tplc="FFFFFFF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752C28"/>
    <w:multiLevelType w:val="hybridMultilevel"/>
    <w:tmpl w:val="30D236A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2555293"/>
    <w:multiLevelType w:val="hybridMultilevel"/>
    <w:tmpl w:val="5C92E060"/>
    <w:lvl w:ilvl="0" w:tplc="FFFFFFF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74255E5"/>
    <w:multiLevelType w:val="hybridMultilevel"/>
    <w:tmpl w:val="3A0AF468"/>
    <w:lvl w:ilvl="0" w:tplc="FFFFFFF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B174720"/>
    <w:multiLevelType w:val="hybridMultilevel"/>
    <w:tmpl w:val="D3F8725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2C73728F"/>
    <w:multiLevelType w:val="hybridMultilevel"/>
    <w:tmpl w:val="30D236A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0240554"/>
    <w:multiLevelType w:val="hybridMultilevel"/>
    <w:tmpl w:val="1D6AEB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0850CA5"/>
    <w:multiLevelType w:val="hybridMultilevel"/>
    <w:tmpl w:val="56427EAE"/>
    <w:lvl w:ilvl="0" w:tplc="8F949FD6">
      <w:start w:val="6"/>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942713"/>
    <w:multiLevelType w:val="hybridMultilevel"/>
    <w:tmpl w:val="63ECBC4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21" w15:restartNumberingAfterBreak="0">
    <w:nsid w:val="34EE52FA"/>
    <w:multiLevelType w:val="hybridMultilevel"/>
    <w:tmpl w:val="7FA687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6BB657E"/>
    <w:multiLevelType w:val="hybridMultilevel"/>
    <w:tmpl w:val="FDA67A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6FA55CA"/>
    <w:multiLevelType w:val="hybridMultilevel"/>
    <w:tmpl w:val="431E3C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25" w15:restartNumberingAfterBreak="0">
    <w:nsid w:val="39EA0355"/>
    <w:multiLevelType w:val="multilevel"/>
    <w:tmpl w:val="1DC0AE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A5106D9"/>
    <w:multiLevelType w:val="hybridMultilevel"/>
    <w:tmpl w:val="35486116"/>
    <w:lvl w:ilvl="0" w:tplc="FFFFFFF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CBD6874"/>
    <w:multiLevelType w:val="hybridMultilevel"/>
    <w:tmpl w:val="BF548B00"/>
    <w:lvl w:ilvl="0" w:tplc="FFFFFFF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0537322"/>
    <w:multiLevelType w:val="hybridMultilevel"/>
    <w:tmpl w:val="E4FC2CA4"/>
    <w:lvl w:ilvl="0" w:tplc="FFFFFFF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2A31DE1"/>
    <w:multiLevelType w:val="hybridMultilevel"/>
    <w:tmpl w:val="8F841D7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56B55E3"/>
    <w:multiLevelType w:val="hybridMultilevel"/>
    <w:tmpl w:val="559A8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6741FF3"/>
    <w:multiLevelType w:val="hybridMultilevel"/>
    <w:tmpl w:val="384E6F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48CF6F18"/>
    <w:multiLevelType w:val="hybridMultilevel"/>
    <w:tmpl w:val="05CCC6A6"/>
    <w:lvl w:ilvl="0" w:tplc="8F949FD6">
      <w:start w:val="6"/>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A8641D5"/>
    <w:multiLevelType w:val="hybridMultilevel"/>
    <w:tmpl w:val="4C6C47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06C11B3"/>
    <w:multiLevelType w:val="hybridMultilevel"/>
    <w:tmpl w:val="E57689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2AA1D3D"/>
    <w:multiLevelType w:val="multilevel"/>
    <w:tmpl w:val="21287132"/>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5265266"/>
    <w:multiLevelType w:val="hybridMultilevel"/>
    <w:tmpl w:val="E1E0E1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6AB19AD"/>
    <w:multiLevelType w:val="hybridMultilevel"/>
    <w:tmpl w:val="59523672"/>
    <w:lvl w:ilvl="0" w:tplc="E4204AE2">
      <w:start w:val="1"/>
      <w:numFmt w:val="bullet"/>
      <w:lvlRestart w:val="0"/>
      <w:lvlText w:val=""/>
      <w:lvlJc w:val="left"/>
      <w:pPr>
        <w:ind w:left="720" w:hanging="36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75769FB"/>
    <w:multiLevelType w:val="hybridMultilevel"/>
    <w:tmpl w:val="B6A21D0E"/>
    <w:lvl w:ilvl="0" w:tplc="FFFFFFF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59B66C03"/>
    <w:multiLevelType w:val="hybridMultilevel"/>
    <w:tmpl w:val="CDFA6496"/>
    <w:lvl w:ilvl="0" w:tplc="C91253C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5CE74D62"/>
    <w:multiLevelType w:val="hybridMultilevel"/>
    <w:tmpl w:val="2D96615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D071122"/>
    <w:multiLevelType w:val="hybridMultilevel"/>
    <w:tmpl w:val="E45ADAD0"/>
    <w:lvl w:ilvl="0" w:tplc="FFFFFFF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0D212CC"/>
    <w:multiLevelType w:val="hybridMultilevel"/>
    <w:tmpl w:val="384E6F44"/>
    <w:lvl w:ilvl="0" w:tplc="FFFFFFF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45" w15:restartNumberingAfterBreak="0">
    <w:nsid w:val="70B0521B"/>
    <w:multiLevelType w:val="hybridMultilevel"/>
    <w:tmpl w:val="ED4067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20F05C8"/>
    <w:multiLevelType w:val="hybridMultilevel"/>
    <w:tmpl w:val="32F2F766"/>
    <w:lvl w:ilvl="0" w:tplc="FFFFFFF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752F68F7"/>
    <w:multiLevelType w:val="hybridMultilevel"/>
    <w:tmpl w:val="D188D17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75312F21"/>
    <w:multiLevelType w:val="hybridMultilevel"/>
    <w:tmpl w:val="33246A80"/>
    <w:lvl w:ilvl="0" w:tplc="FFFFFFF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15:restartNumberingAfterBreak="0">
    <w:nsid w:val="78EF2F23"/>
    <w:multiLevelType w:val="hybridMultilevel"/>
    <w:tmpl w:val="A5426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B0D7FCD"/>
    <w:multiLevelType w:val="hybridMultilevel"/>
    <w:tmpl w:val="8E2EFD5A"/>
    <w:lvl w:ilvl="0" w:tplc="FFFFFFF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7F1D5397"/>
    <w:multiLevelType w:val="hybridMultilevel"/>
    <w:tmpl w:val="17EE81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4"/>
  </w:num>
  <w:num w:numId="2">
    <w:abstractNumId w:val="24"/>
  </w:num>
  <w:num w:numId="3">
    <w:abstractNumId w:val="20"/>
  </w:num>
  <w:num w:numId="4">
    <w:abstractNumId w:val="32"/>
  </w:num>
  <w:num w:numId="5">
    <w:abstractNumId w:val="41"/>
  </w:num>
  <w:num w:numId="6">
    <w:abstractNumId w:val="3"/>
  </w:num>
  <w:num w:numId="7">
    <w:abstractNumId w:val="25"/>
  </w:num>
  <w:num w:numId="8">
    <w:abstractNumId w:val="0"/>
  </w:num>
  <w:num w:numId="9">
    <w:abstractNumId w:val="17"/>
  </w:num>
  <w:num w:numId="10">
    <w:abstractNumId w:val="15"/>
  </w:num>
  <w:num w:numId="11">
    <w:abstractNumId w:val="36"/>
    <w:lvlOverride w:ilvl="0">
      <w:lvl w:ilvl="0">
        <w:start w:val="1"/>
        <w:numFmt w:val="decimal"/>
        <w:lvlText w:val="%1."/>
        <w:lvlJc w:val="left"/>
        <w:pPr>
          <w:ind w:left="567" w:hanging="567"/>
        </w:pPr>
        <w:rPr>
          <w:rFonts w:hint="default"/>
        </w:rPr>
      </w:lvl>
    </w:lvlOverride>
    <w:lvlOverride w:ilvl="1">
      <w:lvl w:ilvl="1">
        <w:start w:val="1"/>
        <w:numFmt w:val="decimal"/>
        <w:lvlText w:val="%1.%2."/>
        <w:lvlJc w:val="left"/>
        <w:pPr>
          <w:ind w:left="567" w:hanging="567"/>
        </w:pPr>
        <w:rPr>
          <w:rFonts w:hint="default"/>
        </w:rPr>
      </w:lvl>
    </w:lvlOverride>
    <w:lvlOverride w:ilvl="2">
      <w:lvl w:ilvl="2">
        <w:start w:val="1"/>
        <w:numFmt w:val="decimal"/>
        <w:lvlText w:val="%1.%2.%3."/>
        <w:lvlJc w:val="left"/>
        <w:pPr>
          <w:ind w:left="567" w:hanging="567"/>
        </w:pPr>
        <w:rPr>
          <w:rFonts w:hint="default"/>
        </w:rPr>
      </w:lvl>
    </w:lvlOverride>
    <w:lvlOverride w:ilvl="3">
      <w:lvl w:ilvl="3">
        <w:start w:val="1"/>
        <w:numFmt w:val="decimal"/>
        <w:lvlText w:val="%1.%2.%3.%4."/>
        <w:lvlJc w:val="left"/>
        <w:pPr>
          <w:ind w:left="567" w:hanging="567"/>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40"/>
  </w:num>
  <w:num w:numId="13">
    <w:abstractNumId w:val="38"/>
  </w:num>
  <w:num w:numId="14">
    <w:abstractNumId w:val="1"/>
  </w:num>
  <w:num w:numId="15">
    <w:abstractNumId w:val="16"/>
  </w:num>
  <w:num w:numId="16">
    <w:abstractNumId w:val="19"/>
  </w:num>
  <w:num w:numId="17">
    <w:abstractNumId w:val="30"/>
  </w:num>
  <w:num w:numId="18">
    <w:abstractNumId w:val="23"/>
  </w:num>
  <w:num w:numId="19">
    <w:abstractNumId w:val="34"/>
  </w:num>
  <w:num w:numId="20">
    <w:abstractNumId w:val="9"/>
  </w:num>
  <w:num w:numId="21">
    <w:abstractNumId w:val="48"/>
  </w:num>
  <w:num w:numId="22">
    <w:abstractNumId w:val="8"/>
  </w:num>
  <w:num w:numId="23">
    <w:abstractNumId w:val="51"/>
  </w:num>
  <w:num w:numId="24">
    <w:abstractNumId w:val="43"/>
  </w:num>
  <w:num w:numId="25">
    <w:abstractNumId w:val="31"/>
  </w:num>
  <w:num w:numId="26">
    <w:abstractNumId w:val="11"/>
  </w:num>
  <w:num w:numId="27">
    <w:abstractNumId w:val="26"/>
  </w:num>
  <w:num w:numId="28">
    <w:abstractNumId w:val="13"/>
  </w:num>
  <w:num w:numId="29">
    <w:abstractNumId w:val="22"/>
  </w:num>
  <w:num w:numId="30">
    <w:abstractNumId w:val="49"/>
  </w:num>
  <w:num w:numId="31">
    <w:abstractNumId w:val="50"/>
  </w:num>
  <w:num w:numId="32">
    <w:abstractNumId w:val="14"/>
  </w:num>
  <w:num w:numId="33">
    <w:abstractNumId w:val="5"/>
  </w:num>
  <w:num w:numId="34">
    <w:abstractNumId w:val="42"/>
  </w:num>
  <w:num w:numId="35">
    <w:abstractNumId w:val="28"/>
  </w:num>
  <w:num w:numId="36">
    <w:abstractNumId w:val="35"/>
  </w:num>
  <w:num w:numId="37">
    <w:abstractNumId w:val="2"/>
  </w:num>
  <w:num w:numId="38">
    <w:abstractNumId w:val="27"/>
  </w:num>
  <w:num w:numId="39">
    <w:abstractNumId w:val="7"/>
  </w:num>
  <w:num w:numId="40">
    <w:abstractNumId w:val="4"/>
  </w:num>
  <w:num w:numId="41">
    <w:abstractNumId w:val="37"/>
  </w:num>
  <w:num w:numId="42">
    <w:abstractNumId w:val="46"/>
  </w:num>
  <w:num w:numId="43">
    <w:abstractNumId w:val="39"/>
  </w:num>
  <w:num w:numId="44">
    <w:abstractNumId w:val="10"/>
  </w:num>
  <w:num w:numId="45">
    <w:abstractNumId w:val="12"/>
  </w:num>
  <w:num w:numId="46">
    <w:abstractNumId w:val="6"/>
  </w:num>
  <w:num w:numId="47">
    <w:abstractNumId w:val="47"/>
  </w:num>
  <w:num w:numId="48">
    <w:abstractNumId w:val="21"/>
  </w:num>
  <w:num w:numId="49">
    <w:abstractNumId w:val="45"/>
  </w:num>
  <w:num w:numId="50">
    <w:abstractNumId w:val="29"/>
  </w:num>
  <w:num w:numId="51">
    <w:abstractNumId w:val="18"/>
  </w:num>
  <w:num w:numId="52">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nzahlDezimalStellen" w:val="2"/>
    <w:docVar w:name="auflistSummierung" w:val="0"/>
    <w:docVar w:name="BetragFett" w:val="0"/>
    <w:docVar w:name="BetragSmall" w:val="0"/>
    <w:docVar w:name="breiteHauptPos" w:val="-0,5"/>
    <w:docVar w:name="breiteHauptPosVgl" w:val="-0,5"/>
    <w:docVar w:name="breiteNormalPos" w:val="-0,5"/>
    <w:docVar w:name="breiteNormalPosVgl" w:val="-0,5"/>
    <w:docVar w:name="breiteSummePos" w:val="-0,5"/>
    <w:docVar w:name="breiteSummePosVgl" w:val="-0,5"/>
    <w:docVar w:name="breiteTeilPos" w:val="-0,5"/>
    <w:docVar w:name="breiteTeilPosVgl" w:val="-0,5"/>
    <w:docVar w:name="breiteUnterPos" w:val="-0,5"/>
    <w:docVar w:name="breiteUnterPosVgl" w:val="-0,5"/>
    <w:docVar w:name="DokumentVersion" w:val="1"/>
    <w:docVar w:name="einzugHauptPos" w:val="0,5"/>
    <w:docVar w:name="einzugHauptPosVgl" w:val="0,5"/>
    <w:docVar w:name="einzugNormalPos" w:val="1,5"/>
    <w:docVar w:name="einzugNormalPosVgl" w:val="1,5"/>
    <w:docVar w:name="einzugSummePos" w:val="1"/>
    <w:docVar w:name="einzugSummePosVgl" w:val="1"/>
    <w:docVar w:name="einzugTeilPos" w:val="2"/>
    <w:docVar w:name="einzugTeilPosVgl" w:val="2"/>
    <w:docVar w:name="einzugUnterPos" w:val="1"/>
    <w:docVar w:name="einzugUnterPosVgl" w:val="1"/>
    <w:docVar w:name="Eurozeichen" w:val="0"/>
    <w:docVar w:name="fuehrendeNull" w:val="1"/>
    <w:docVar w:name="GuVAbwBeideJahre" w:val="0"/>
    <w:docVar w:name="infoDialog" w:val="1"/>
    <w:docVar w:name="JahrInVorspalte" w:val="0"/>
    <w:docVar w:name="KompaktBilanz" w:val="0"/>
    <w:docVar w:name="KontenEinzelnErlaeutern" w:val="0"/>
    <w:docVar w:name="KontoNummerKontonachweis" w:val="Falsch"/>
    <w:docVar w:name="kontoNummernPostenaufgliederung" w:val="0"/>
    <w:docVar w:name="NumerierungNeu" w:val="1"/>
    <w:docVar w:name="NurJahrInGuV" w:val="1"/>
    <w:docVar w:name="ohneBilPosKontennachweis" w:val="Falsch"/>
    <w:docVar w:name="ohneListKopfAufgliederung" w:val="Falsch"/>
    <w:docVar w:name="sterneUnterdrueckenKontennachweis" w:val="Falsch"/>
    <w:docVar w:name="TDMAktivaPassiva" w:val="Falsch"/>
    <w:docVar w:name="TDMDezimalstellen" w:val="0"/>
    <w:docVar w:name="TDMErgebnis" w:val="Falsch"/>
    <w:docVar w:name="TDMGuV" w:val="Falsch"/>
    <w:docVar w:name="TDMNurVorjahr" w:val="0"/>
    <w:docVar w:name="TDMVergleich" w:val="Falsch"/>
    <w:docVar w:name="TDMVergleich5Jahre" w:val="Falsch"/>
    <w:docVar w:name="VerfDokuLastSelectedDoc" w:val="C:\Program Files (x86)\ADDISON\Software\CMS\berichte\1720000\1-2021\b14\steuer.docx"/>
    <w:docVar w:name="wordHide" w:val="0"/>
    <w:docVar w:name="wordMinimize" w:val="1"/>
  </w:docVars>
  <w:rsids>
    <w:rsidRoot w:val="007250F3"/>
    <w:rsid w:val="0000156B"/>
    <w:rsid w:val="00007D0A"/>
    <w:rsid w:val="00011E0C"/>
    <w:rsid w:val="00012750"/>
    <w:rsid w:val="0001737E"/>
    <w:rsid w:val="00036B2B"/>
    <w:rsid w:val="00037A2C"/>
    <w:rsid w:val="00042F1B"/>
    <w:rsid w:val="00043B3C"/>
    <w:rsid w:val="00053748"/>
    <w:rsid w:val="00063FD7"/>
    <w:rsid w:val="00064D62"/>
    <w:rsid w:val="00067550"/>
    <w:rsid w:val="00087C2F"/>
    <w:rsid w:val="00090D3F"/>
    <w:rsid w:val="000A45CA"/>
    <w:rsid w:val="000A750C"/>
    <w:rsid w:val="000B3D1A"/>
    <w:rsid w:val="000C118E"/>
    <w:rsid w:val="000D662E"/>
    <w:rsid w:val="0010013C"/>
    <w:rsid w:val="0011074A"/>
    <w:rsid w:val="0011174C"/>
    <w:rsid w:val="00113634"/>
    <w:rsid w:val="00114677"/>
    <w:rsid w:val="00120E7B"/>
    <w:rsid w:val="001262DF"/>
    <w:rsid w:val="00127A82"/>
    <w:rsid w:val="00131701"/>
    <w:rsid w:val="00131C2F"/>
    <w:rsid w:val="001368A5"/>
    <w:rsid w:val="001370E9"/>
    <w:rsid w:val="001531FC"/>
    <w:rsid w:val="00163A4E"/>
    <w:rsid w:val="00167086"/>
    <w:rsid w:val="001729A8"/>
    <w:rsid w:val="00175A43"/>
    <w:rsid w:val="0018327B"/>
    <w:rsid w:val="001873DB"/>
    <w:rsid w:val="0019594B"/>
    <w:rsid w:val="001A039D"/>
    <w:rsid w:val="001A6322"/>
    <w:rsid w:val="001A6DE6"/>
    <w:rsid w:val="001C39DA"/>
    <w:rsid w:val="001C45DB"/>
    <w:rsid w:val="001D1686"/>
    <w:rsid w:val="001E40AC"/>
    <w:rsid w:val="001E670A"/>
    <w:rsid w:val="001F0C19"/>
    <w:rsid w:val="001F7479"/>
    <w:rsid w:val="00206F90"/>
    <w:rsid w:val="00213513"/>
    <w:rsid w:val="0021643A"/>
    <w:rsid w:val="00217292"/>
    <w:rsid w:val="002172E7"/>
    <w:rsid w:val="00220C78"/>
    <w:rsid w:val="002306F9"/>
    <w:rsid w:val="00247441"/>
    <w:rsid w:val="002556E7"/>
    <w:rsid w:val="00274BCA"/>
    <w:rsid w:val="0028022A"/>
    <w:rsid w:val="002802DA"/>
    <w:rsid w:val="0029393E"/>
    <w:rsid w:val="0029395F"/>
    <w:rsid w:val="002C43F4"/>
    <w:rsid w:val="002C567F"/>
    <w:rsid w:val="002D01C1"/>
    <w:rsid w:val="002E6FC9"/>
    <w:rsid w:val="002E73AB"/>
    <w:rsid w:val="002F2517"/>
    <w:rsid w:val="00311090"/>
    <w:rsid w:val="0031337B"/>
    <w:rsid w:val="003200AF"/>
    <w:rsid w:val="003202B9"/>
    <w:rsid w:val="003274F3"/>
    <w:rsid w:val="00335838"/>
    <w:rsid w:val="003410DB"/>
    <w:rsid w:val="00351241"/>
    <w:rsid w:val="00352EE9"/>
    <w:rsid w:val="00355E83"/>
    <w:rsid w:val="00357D39"/>
    <w:rsid w:val="003630A5"/>
    <w:rsid w:val="0037035D"/>
    <w:rsid w:val="00372B3C"/>
    <w:rsid w:val="00373759"/>
    <w:rsid w:val="0039756B"/>
    <w:rsid w:val="003B5F65"/>
    <w:rsid w:val="003B69EA"/>
    <w:rsid w:val="003C243B"/>
    <w:rsid w:val="003C67CA"/>
    <w:rsid w:val="003D418C"/>
    <w:rsid w:val="003E38D5"/>
    <w:rsid w:val="00407BC0"/>
    <w:rsid w:val="004125BF"/>
    <w:rsid w:val="004167A9"/>
    <w:rsid w:val="00421D29"/>
    <w:rsid w:val="00445600"/>
    <w:rsid w:val="004469E4"/>
    <w:rsid w:val="00466BB7"/>
    <w:rsid w:val="00490F29"/>
    <w:rsid w:val="00495077"/>
    <w:rsid w:val="004A4B8E"/>
    <w:rsid w:val="004A7FBC"/>
    <w:rsid w:val="004B5E5D"/>
    <w:rsid w:val="004C03A9"/>
    <w:rsid w:val="004D1A48"/>
    <w:rsid w:val="004E35EB"/>
    <w:rsid w:val="00512C10"/>
    <w:rsid w:val="00515691"/>
    <w:rsid w:val="00517283"/>
    <w:rsid w:val="00517F5A"/>
    <w:rsid w:val="00525787"/>
    <w:rsid w:val="00536689"/>
    <w:rsid w:val="00542CDE"/>
    <w:rsid w:val="00554CD7"/>
    <w:rsid w:val="00562B25"/>
    <w:rsid w:val="00562C54"/>
    <w:rsid w:val="00587F67"/>
    <w:rsid w:val="00592295"/>
    <w:rsid w:val="005939D4"/>
    <w:rsid w:val="005940F5"/>
    <w:rsid w:val="005A5578"/>
    <w:rsid w:val="005B4232"/>
    <w:rsid w:val="005D2491"/>
    <w:rsid w:val="005D6986"/>
    <w:rsid w:val="005E31A3"/>
    <w:rsid w:val="005E7280"/>
    <w:rsid w:val="005F5BE0"/>
    <w:rsid w:val="00601DFD"/>
    <w:rsid w:val="0063113A"/>
    <w:rsid w:val="0063571B"/>
    <w:rsid w:val="00650509"/>
    <w:rsid w:val="0066673B"/>
    <w:rsid w:val="006720F9"/>
    <w:rsid w:val="00681EB9"/>
    <w:rsid w:val="00683CD2"/>
    <w:rsid w:val="006845C0"/>
    <w:rsid w:val="00684C0A"/>
    <w:rsid w:val="00691612"/>
    <w:rsid w:val="006B0569"/>
    <w:rsid w:val="006B50E3"/>
    <w:rsid w:val="006B6A60"/>
    <w:rsid w:val="006B7CE1"/>
    <w:rsid w:val="006E671D"/>
    <w:rsid w:val="006F44E5"/>
    <w:rsid w:val="006F6958"/>
    <w:rsid w:val="007022DC"/>
    <w:rsid w:val="00707FE9"/>
    <w:rsid w:val="00710C2A"/>
    <w:rsid w:val="007250F3"/>
    <w:rsid w:val="007378BE"/>
    <w:rsid w:val="00740DCA"/>
    <w:rsid w:val="007410CB"/>
    <w:rsid w:val="007557E6"/>
    <w:rsid w:val="00756FA8"/>
    <w:rsid w:val="00766C6E"/>
    <w:rsid w:val="00770EA7"/>
    <w:rsid w:val="00791710"/>
    <w:rsid w:val="00794E39"/>
    <w:rsid w:val="00795814"/>
    <w:rsid w:val="007975F7"/>
    <w:rsid w:val="007A45A2"/>
    <w:rsid w:val="007D5CF4"/>
    <w:rsid w:val="007E0774"/>
    <w:rsid w:val="007E4052"/>
    <w:rsid w:val="007E4FB1"/>
    <w:rsid w:val="007E77C6"/>
    <w:rsid w:val="007F1049"/>
    <w:rsid w:val="007F40DB"/>
    <w:rsid w:val="007F5214"/>
    <w:rsid w:val="007F71A0"/>
    <w:rsid w:val="00840C34"/>
    <w:rsid w:val="00852608"/>
    <w:rsid w:val="00864929"/>
    <w:rsid w:val="00867D0E"/>
    <w:rsid w:val="0087533B"/>
    <w:rsid w:val="008850BF"/>
    <w:rsid w:val="00886132"/>
    <w:rsid w:val="008902E0"/>
    <w:rsid w:val="00890369"/>
    <w:rsid w:val="008A68E6"/>
    <w:rsid w:val="008A7578"/>
    <w:rsid w:val="008C64B6"/>
    <w:rsid w:val="008D3888"/>
    <w:rsid w:val="008E3359"/>
    <w:rsid w:val="00906E02"/>
    <w:rsid w:val="00913D13"/>
    <w:rsid w:val="00914CE3"/>
    <w:rsid w:val="00920AD3"/>
    <w:rsid w:val="00921ACB"/>
    <w:rsid w:val="00926ABD"/>
    <w:rsid w:val="0093531C"/>
    <w:rsid w:val="009550A6"/>
    <w:rsid w:val="00964892"/>
    <w:rsid w:val="009649B7"/>
    <w:rsid w:val="009652F1"/>
    <w:rsid w:val="009749ED"/>
    <w:rsid w:val="009B3E82"/>
    <w:rsid w:val="009C5695"/>
    <w:rsid w:val="009C66B0"/>
    <w:rsid w:val="009C7476"/>
    <w:rsid w:val="009D7143"/>
    <w:rsid w:val="00A00878"/>
    <w:rsid w:val="00A0253C"/>
    <w:rsid w:val="00A13F90"/>
    <w:rsid w:val="00A21489"/>
    <w:rsid w:val="00A53EA3"/>
    <w:rsid w:val="00A72E2E"/>
    <w:rsid w:val="00A94EB6"/>
    <w:rsid w:val="00A970BA"/>
    <w:rsid w:val="00A9714E"/>
    <w:rsid w:val="00AB026F"/>
    <w:rsid w:val="00AB150D"/>
    <w:rsid w:val="00AD4E97"/>
    <w:rsid w:val="00AD5D05"/>
    <w:rsid w:val="00AD6F1F"/>
    <w:rsid w:val="00AE600A"/>
    <w:rsid w:val="00AF0593"/>
    <w:rsid w:val="00AF736E"/>
    <w:rsid w:val="00B14127"/>
    <w:rsid w:val="00B21267"/>
    <w:rsid w:val="00B27DEF"/>
    <w:rsid w:val="00B30BAB"/>
    <w:rsid w:val="00B315F2"/>
    <w:rsid w:val="00B351CD"/>
    <w:rsid w:val="00B500B9"/>
    <w:rsid w:val="00B5131C"/>
    <w:rsid w:val="00B55DD7"/>
    <w:rsid w:val="00B56A8B"/>
    <w:rsid w:val="00B60EFF"/>
    <w:rsid w:val="00B668A5"/>
    <w:rsid w:val="00B70756"/>
    <w:rsid w:val="00B726BD"/>
    <w:rsid w:val="00B8241D"/>
    <w:rsid w:val="00B82989"/>
    <w:rsid w:val="00B85644"/>
    <w:rsid w:val="00B86410"/>
    <w:rsid w:val="00B9566A"/>
    <w:rsid w:val="00BA58ED"/>
    <w:rsid w:val="00BC186A"/>
    <w:rsid w:val="00BC7C43"/>
    <w:rsid w:val="00BD18C4"/>
    <w:rsid w:val="00BE0FC7"/>
    <w:rsid w:val="00BE2D49"/>
    <w:rsid w:val="00BE61EA"/>
    <w:rsid w:val="00BF3C5C"/>
    <w:rsid w:val="00C00B06"/>
    <w:rsid w:val="00C12CEF"/>
    <w:rsid w:val="00C3624C"/>
    <w:rsid w:val="00C369B1"/>
    <w:rsid w:val="00C418A9"/>
    <w:rsid w:val="00C4491E"/>
    <w:rsid w:val="00C47FB4"/>
    <w:rsid w:val="00C506F8"/>
    <w:rsid w:val="00C52C29"/>
    <w:rsid w:val="00C55560"/>
    <w:rsid w:val="00C6169A"/>
    <w:rsid w:val="00C635ED"/>
    <w:rsid w:val="00C716AD"/>
    <w:rsid w:val="00C72F76"/>
    <w:rsid w:val="00C735C3"/>
    <w:rsid w:val="00C774A6"/>
    <w:rsid w:val="00C8244E"/>
    <w:rsid w:val="00CC1673"/>
    <w:rsid w:val="00CC631B"/>
    <w:rsid w:val="00CD1375"/>
    <w:rsid w:val="00CE38AD"/>
    <w:rsid w:val="00CE74C1"/>
    <w:rsid w:val="00CE7D53"/>
    <w:rsid w:val="00CF17F1"/>
    <w:rsid w:val="00D056F3"/>
    <w:rsid w:val="00D13304"/>
    <w:rsid w:val="00D245D6"/>
    <w:rsid w:val="00D301D9"/>
    <w:rsid w:val="00D61DB4"/>
    <w:rsid w:val="00D67CDB"/>
    <w:rsid w:val="00D74DBC"/>
    <w:rsid w:val="00D760C4"/>
    <w:rsid w:val="00D83B00"/>
    <w:rsid w:val="00D90229"/>
    <w:rsid w:val="00D9777D"/>
    <w:rsid w:val="00DA0D93"/>
    <w:rsid w:val="00DA0F7E"/>
    <w:rsid w:val="00DA3BB4"/>
    <w:rsid w:val="00DB7856"/>
    <w:rsid w:val="00DC3EE2"/>
    <w:rsid w:val="00DD0B6A"/>
    <w:rsid w:val="00DE2046"/>
    <w:rsid w:val="00DE2794"/>
    <w:rsid w:val="00DE38B6"/>
    <w:rsid w:val="00DF0A52"/>
    <w:rsid w:val="00DF4E28"/>
    <w:rsid w:val="00DF6BC2"/>
    <w:rsid w:val="00E00AD1"/>
    <w:rsid w:val="00E06D20"/>
    <w:rsid w:val="00E12809"/>
    <w:rsid w:val="00E20038"/>
    <w:rsid w:val="00E25D33"/>
    <w:rsid w:val="00E27565"/>
    <w:rsid w:val="00E33318"/>
    <w:rsid w:val="00E373EC"/>
    <w:rsid w:val="00E42569"/>
    <w:rsid w:val="00E5141A"/>
    <w:rsid w:val="00E57238"/>
    <w:rsid w:val="00E61000"/>
    <w:rsid w:val="00E869E8"/>
    <w:rsid w:val="00E92701"/>
    <w:rsid w:val="00E94F41"/>
    <w:rsid w:val="00EA3277"/>
    <w:rsid w:val="00EA4974"/>
    <w:rsid w:val="00EB6003"/>
    <w:rsid w:val="00ED08FC"/>
    <w:rsid w:val="00ED3197"/>
    <w:rsid w:val="00ED3684"/>
    <w:rsid w:val="00EE61B8"/>
    <w:rsid w:val="00EE7BA1"/>
    <w:rsid w:val="00EF4F5D"/>
    <w:rsid w:val="00EF7C9A"/>
    <w:rsid w:val="00F0110E"/>
    <w:rsid w:val="00F064A8"/>
    <w:rsid w:val="00F07BA0"/>
    <w:rsid w:val="00F141F1"/>
    <w:rsid w:val="00F20922"/>
    <w:rsid w:val="00F2590C"/>
    <w:rsid w:val="00F34F20"/>
    <w:rsid w:val="00F530C1"/>
    <w:rsid w:val="00F531B9"/>
    <w:rsid w:val="00F64E24"/>
    <w:rsid w:val="00F667E6"/>
    <w:rsid w:val="00F703DF"/>
    <w:rsid w:val="00FA7CCA"/>
    <w:rsid w:val="00FC355A"/>
    <w:rsid w:val="00FE3918"/>
    <w:rsid w:val="00FE5B6B"/>
    <w:rsid w:val="00FF4BA9"/>
    <w:rsid w:val="00FF7E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124AC"/>
  <w15:chartTrackingRefBased/>
  <w15:docId w15:val="{0ACCDF52-958D-41C2-99B7-C166C464C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F44E5"/>
    <w:rPr>
      <w:rFonts w:ascii="Arial" w:hAnsi="Arial"/>
    </w:rPr>
  </w:style>
  <w:style w:type="paragraph" w:styleId="berschrift1">
    <w:name w:val="heading 1"/>
    <w:basedOn w:val="Standard"/>
    <w:next w:val="Standard"/>
    <w:link w:val="berschrift1Zchn"/>
    <w:qFormat/>
    <w:rsid w:val="006F44E5"/>
    <w:pPr>
      <w:keepNext/>
      <w:spacing w:before="240" w:after="60"/>
      <w:outlineLvl w:val="0"/>
    </w:pPr>
    <w:rPr>
      <w:b/>
      <w:kern w:val="28"/>
      <w:sz w:val="24"/>
      <w:szCs w:val="24"/>
    </w:rPr>
  </w:style>
  <w:style w:type="paragraph" w:styleId="berschrift2">
    <w:name w:val="heading 2"/>
    <w:basedOn w:val="berschrift1"/>
    <w:next w:val="Standard"/>
    <w:link w:val="berschrift2Zchn"/>
    <w:qFormat/>
    <w:rsid w:val="006F44E5"/>
    <w:pPr>
      <w:outlineLvl w:val="1"/>
    </w:pPr>
  </w:style>
  <w:style w:type="paragraph" w:styleId="berschrift3">
    <w:name w:val="heading 3"/>
    <w:basedOn w:val="berschrift1"/>
    <w:next w:val="Standard"/>
    <w:link w:val="berschrift3Zchn"/>
    <w:qFormat/>
    <w:rsid w:val="006F44E5"/>
    <w:pPr>
      <w:outlineLvl w:val="2"/>
    </w:pPr>
    <w:rPr>
      <w:sz w:val="22"/>
    </w:rPr>
  </w:style>
  <w:style w:type="paragraph" w:styleId="berschrift4">
    <w:name w:val="heading 4"/>
    <w:basedOn w:val="berschrift1"/>
    <w:next w:val="Standard"/>
    <w:qFormat/>
    <w:rsid w:val="006F44E5"/>
    <w:pPr>
      <w:numPr>
        <w:ilvl w:val="3"/>
        <w:numId w:val="3"/>
      </w:numPr>
      <w:outlineLvl w:val="3"/>
    </w:pPr>
    <w:rPr>
      <w:sz w:val="22"/>
    </w:rPr>
  </w:style>
  <w:style w:type="paragraph" w:styleId="berschrift5">
    <w:name w:val="heading 5"/>
    <w:basedOn w:val="berschrift1"/>
    <w:next w:val="Standard"/>
    <w:qFormat/>
    <w:rsid w:val="006F44E5"/>
    <w:pPr>
      <w:numPr>
        <w:ilvl w:val="4"/>
        <w:numId w:val="3"/>
      </w:numPr>
      <w:outlineLvl w:val="4"/>
    </w:pPr>
    <w:rPr>
      <w:sz w:val="22"/>
    </w:rPr>
  </w:style>
  <w:style w:type="paragraph" w:styleId="berschrift6">
    <w:name w:val="heading 6"/>
    <w:basedOn w:val="berschrift1"/>
    <w:next w:val="Standard"/>
    <w:qFormat/>
    <w:rsid w:val="006F44E5"/>
    <w:pPr>
      <w:numPr>
        <w:ilvl w:val="5"/>
        <w:numId w:val="3"/>
      </w:numPr>
      <w:outlineLvl w:val="5"/>
    </w:pPr>
    <w:rPr>
      <w:rFonts w:ascii="Times New Roman" w:hAnsi="Times New Roman"/>
      <w:i/>
      <w:sz w:val="22"/>
    </w:rPr>
  </w:style>
  <w:style w:type="paragraph" w:styleId="berschrift7">
    <w:name w:val="heading 7"/>
    <w:basedOn w:val="berschrift1"/>
    <w:next w:val="Standard"/>
    <w:qFormat/>
    <w:rsid w:val="006F44E5"/>
    <w:pPr>
      <w:numPr>
        <w:ilvl w:val="6"/>
        <w:numId w:val="3"/>
      </w:numPr>
      <w:outlineLvl w:val="6"/>
    </w:pPr>
    <w:rPr>
      <w:sz w:val="20"/>
    </w:rPr>
  </w:style>
  <w:style w:type="paragraph" w:styleId="berschrift8">
    <w:name w:val="heading 8"/>
    <w:basedOn w:val="berschrift1"/>
    <w:next w:val="Standard"/>
    <w:qFormat/>
    <w:rsid w:val="006F44E5"/>
    <w:pPr>
      <w:numPr>
        <w:ilvl w:val="7"/>
        <w:numId w:val="3"/>
      </w:numPr>
      <w:outlineLvl w:val="7"/>
    </w:pPr>
    <w:rPr>
      <w:i/>
      <w:sz w:val="20"/>
    </w:rPr>
  </w:style>
  <w:style w:type="paragraph" w:styleId="berschrift9">
    <w:name w:val="heading 9"/>
    <w:basedOn w:val="berschrift1"/>
    <w:next w:val="Standard"/>
    <w:qFormat/>
    <w:rsid w:val="006F44E5"/>
    <w:pPr>
      <w:numPr>
        <w:ilvl w:val="8"/>
        <w:numId w:val="3"/>
      </w:numPr>
      <w:outlineLvl w:val="8"/>
    </w:pPr>
    <w:rPr>
      <w:b w:val="0"/>
      <w:i/>
      <w:sz w:val="18"/>
    </w:rPr>
  </w:style>
  <w:style w:type="character" w:default="1" w:styleId="Absatz-Standardschriftart">
    <w:name w:val="Default Paragraph Font"/>
    <w:semiHidden/>
    <w:rsid w:val="006F44E5"/>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semiHidden/>
    <w:rsid w:val="006F44E5"/>
  </w:style>
  <w:style w:type="paragraph" w:customStyle="1" w:styleId="berschriftTabelle">
    <w:name w:val="Überschrift Tabelle"/>
    <w:basedOn w:val="Standard"/>
    <w:rsid w:val="006F44E5"/>
    <w:rPr>
      <w:vanish/>
    </w:rPr>
  </w:style>
  <w:style w:type="paragraph" w:customStyle="1" w:styleId="HVariante1">
    <w:name w:val="H Variante 1"/>
    <w:basedOn w:val="Standard"/>
    <w:rsid w:val="006F44E5"/>
    <w:pPr>
      <w:spacing w:before="120" w:after="120"/>
    </w:pPr>
    <w:rPr>
      <w:b/>
      <w:sz w:val="18"/>
    </w:rPr>
  </w:style>
  <w:style w:type="paragraph" w:customStyle="1" w:styleId="HVariante2">
    <w:name w:val="H Variante 2"/>
    <w:basedOn w:val="Standard"/>
    <w:rsid w:val="006F44E5"/>
    <w:pPr>
      <w:spacing w:before="240" w:after="240"/>
    </w:pPr>
    <w:rPr>
      <w:b/>
      <w:sz w:val="18"/>
    </w:rPr>
  </w:style>
  <w:style w:type="paragraph" w:customStyle="1" w:styleId="HVariante3">
    <w:name w:val="H Variante 3"/>
    <w:basedOn w:val="Standard"/>
    <w:rsid w:val="006F44E5"/>
    <w:pPr>
      <w:spacing w:before="240" w:after="240"/>
    </w:pPr>
    <w:rPr>
      <w:b/>
      <w:sz w:val="18"/>
    </w:rPr>
  </w:style>
  <w:style w:type="paragraph" w:customStyle="1" w:styleId="HVariante4">
    <w:name w:val="H Variante 4"/>
    <w:basedOn w:val="Standard"/>
    <w:rsid w:val="006F44E5"/>
    <w:pPr>
      <w:spacing w:before="240" w:after="240"/>
    </w:pPr>
    <w:rPr>
      <w:b/>
      <w:sz w:val="18"/>
    </w:rPr>
  </w:style>
  <w:style w:type="paragraph" w:customStyle="1" w:styleId="Steuerung">
    <w:name w:val="Steuerung"/>
    <w:basedOn w:val="Standard"/>
    <w:rsid w:val="006F44E5"/>
    <w:rPr>
      <w:b/>
      <w:vanish/>
    </w:rPr>
  </w:style>
  <w:style w:type="paragraph" w:customStyle="1" w:styleId="PVariante1">
    <w:name w:val="P Variante 1"/>
    <w:basedOn w:val="Standard"/>
    <w:rsid w:val="006F44E5"/>
    <w:rPr>
      <w:sz w:val="18"/>
    </w:rPr>
  </w:style>
  <w:style w:type="paragraph" w:customStyle="1" w:styleId="PVariante2">
    <w:name w:val="P Variante 2"/>
    <w:basedOn w:val="Standard"/>
    <w:rsid w:val="006F44E5"/>
    <w:rPr>
      <w:sz w:val="18"/>
    </w:rPr>
  </w:style>
  <w:style w:type="paragraph" w:customStyle="1" w:styleId="PVariante3">
    <w:name w:val="P Variante 3"/>
    <w:basedOn w:val="Standard"/>
    <w:rsid w:val="006F44E5"/>
    <w:rPr>
      <w:sz w:val="18"/>
    </w:rPr>
  </w:style>
  <w:style w:type="paragraph" w:customStyle="1" w:styleId="PVariante4">
    <w:name w:val="P Variante 4"/>
    <w:basedOn w:val="Standard"/>
    <w:rsid w:val="006F44E5"/>
    <w:rPr>
      <w:b/>
      <w:sz w:val="18"/>
    </w:rPr>
  </w:style>
  <w:style w:type="paragraph" w:customStyle="1" w:styleId="UVariante1">
    <w:name w:val="U Variante 1"/>
    <w:basedOn w:val="Standard"/>
    <w:rsid w:val="006F44E5"/>
    <w:rPr>
      <w:b/>
      <w:sz w:val="18"/>
    </w:rPr>
  </w:style>
  <w:style w:type="paragraph" w:customStyle="1" w:styleId="UVariante2">
    <w:name w:val="U Variante 2"/>
    <w:basedOn w:val="Standard"/>
    <w:rsid w:val="006F44E5"/>
    <w:pPr>
      <w:spacing w:before="120" w:after="120"/>
    </w:pPr>
    <w:rPr>
      <w:b/>
      <w:sz w:val="18"/>
    </w:rPr>
  </w:style>
  <w:style w:type="paragraph" w:customStyle="1" w:styleId="UVariante3">
    <w:name w:val="U Variante 3"/>
    <w:basedOn w:val="Standard"/>
    <w:rsid w:val="006F44E5"/>
    <w:pPr>
      <w:spacing w:before="120" w:after="120"/>
    </w:pPr>
    <w:rPr>
      <w:b/>
      <w:sz w:val="18"/>
    </w:rPr>
  </w:style>
  <w:style w:type="paragraph" w:customStyle="1" w:styleId="UVariante4">
    <w:name w:val="U Variante 4"/>
    <w:basedOn w:val="Standard"/>
    <w:rsid w:val="006F44E5"/>
    <w:pPr>
      <w:spacing w:before="120" w:after="120"/>
    </w:pPr>
    <w:rPr>
      <w:b/>
      <w:sz w:val="18"/>
    </w:rPr>
  </w:style>
  <w:style w:type="character" w:customStyle="1" w:styleId="Feldsteuerung">
    <w:name w:val="Feldsteuerung"/>
    <w:rsid w:val="006F44E5"/>
    <w:rPr>
      <w:vanish/>
    </w:rPr>
  </w:style>
  <w:style w:type="paragraph" w:customStyle="1" w:styleId="SVariante1">
    <w:name w:val="S Variante 1"/>
    <w:basedOn w:val="Standard"/>
    <w:rsid w:val="006F44E5"/>
    <w:pPr>
      <w:spacing w:before="60" w:after="60"/>
    </w:pPr>
    <w:rPr>
      <w:b/>
      <w:sz w:val="18"/>
    </w:rPr>
  </w:style>
  <w:style w:type="paragraph" w:customStyle="1" w:styleId="SVariante2">
    <w:name w:val="S Variante 2"/>
    <w:basedOn w:val="Standard"/>
    <w:rsid w:val="006F44E5"/>
    <w:pPr>
      <w:spacing w:before="120" w:after="120"/>
    </w:pPr>
    <w:rPr>
      <w:b/>
      <w:sz w:val="18"/>
    </w:rPr>
  </w:style>
  <w:style w:type="paragraph" w:customStyle="1" w:styleId="SVariante3">
    <w:name w:val="S Variante 3"/>
    <w:basedOn w:val="Standard"/>
    <w:rsid w:val="006F44E5"/>
    <w:pPr>
      <w:spacing w:before="120" w:after="120"/>
    </w:pPr>
    <w:rPr>
      <w:b/>
      <w:sz w:val="18"/>
    </w:rPr>
  </w:style>
  <w:style w:type="paragraph" w:customStyle="1" w:styleId="SVariante4">
    <w:name w:val="S Variante 4"/>
    <w:basedOn w:val="Standard"/>
    <w:rsid w:val="006F44E5"/>
    <w:pPr>
      <w:spacing w:before="120" w:after="120"/>
    </w:pPr>
    <w:rPr>
      <w:b/>
      <w:sz w:val="18"/>
    </w:rPr>
  </w:style>
  <w:style w:type="paragraph" w:customStyle="1" w:styleId="HDVariante1">
    <w:name w:val="HD Variante 1"/>
    <w:basedOn w:val="HVariante1"/>
    <w:next w:val="HVariante1"/>
    <w:rsid w:val="006F44E5"/>
  </w:style>
  <w:style w:type="paragraph" w:customStyle="1" w:styleId="HDVariante2">
    <w:name w:val="HD Variante 2"/>
    <w:basedOn w:val="HVariante2"/>
    <w:next w:val="HVariante2"/>
    <w:rsid w:val="006F44E5"/>
  </w:style>
  <w:style w:type="paragraph" w:customStyle="1" w:styleId="HDVariante3">
    <w:name w:val="HD Variante 3"/>
    <w:basedOn w:val="HVariante3"/>
    <w:next w:val="HVariante3"/>
    <w:rsid w:val="006F44E5"/>
  </w:style>
  <w:style w:type="paragraph" w:customStyle="1" w:styleId="HDVariante4">
    <w:name w:val="HD Variante 4"/>
    <w:basedOn w:val="HVariante4"/>
    <w:next w:val="HVariante4"/>
    <w:rsid w:val="006F44E5"/>
  </w:style>
  <w:style w:type="paragraph" w:customStyle="1" w:styleId="HUVariante1">
    <w:name w:val="HU Variante 1"/>
    <w:basedOn w:val="HVariante1"/>
    <w:next w:val="HVariante1"/>
    <w:rsid w:val="006F44E5"/>
  </w:style>
  <w:style w:type="paragraph" w:customStyle="1" w:styleId="HUVariante3">
    <w:name w:val="HU Variante 3"/>
    <w:basedOn w:val="HVariante3"/>
    <w:next w:val="HVariante3"/>
    <w:rsid w:val="006F44E5"/>
  </w:style>
  <w:style w:type="paragraph" w:customStyle="1" w:styleId="HUVariante2">
    <w:name w:val="HU Variante 2"/>
    <w:basedOn w:val="HVariante2"/>
    <w:next w:val="HVariante2"/>
    <w:rsid w:val="006F44E5"/>
  </w:style>
  <w:style w:type="paragraph" w:customStyle="1" w:styleId="HUVariante4">
    <w:name w:val="HU Variante 4"/>
    <w:basedOn w:val="HVariante4"/>
    <w:next w:val="HVariante4"/>
    <w:rsid w:val="006F44E5"/>
  </w:style>
  <w:style w:type="paragraph" w:customStyle="1" w:styleId="PDVariante1">
    <w:name w:val="PD Variante 1"/>
    <w:basedOn w:val="PVariante1"/>
    <w:next w:val="PVariante1"/>
    <w:rsid w:val="006F44E5"/>
  </w:style>
  <w:style w:type="paragraph" w:customStyle="1" w:styleId="PDVariante2">
    <w:name w:val="PD Variante 2"/>
    <w:basedOn w:val="PVariante2"/>
    <w:next w:val="PVariante2"/>
    <w:rsid w:val="006F44E5"/>
  </w:style>
  <w:style w:type="paragraph" w:customStyle="1" w:styleId="PDVariante3">
    <w:name w:val="PD Variante 3"/>
    <w:basedOn w:val="PVariante3"/>
    <w:next w:val="PVariante3"/>
    <w:rsid w:val="006F44E5"/>
  </w:style>
  <w:style w:type="paragraph" w:customStyle="1" w:styleId="PDVariante4">
    <w:name w:val="PD Variante 4"/>
    <w:basedOn w:val="PVariante4"/>
    <w:next w:val="PVariante4"/>
    <w:rsid w:val="006F44E5"/>
  </w:style>
  <w:style w:type="paragraph" w:customStyle="1" w:styleId="PUVariante1">
    <w:name w:val="PU Variante 1"/>
    <w:basedOn w:val="PVariante1"/>
    <w:next w:val="PVariante1"/>
    <w:rsid w:val="006F44E5"/>
  </w:style>
  <w:style w:type="paragraph" w:customStyle="1" w:styleId="PUVariante3">
    <w:name w:val="PU Variante 3"/>
    <w:basedOn w:val="PVariante3"/>
    <w:next w:val="PVariante3"/>
    <w:rsid w:val="006F44E5"/>
  </w:style>
  <w:style w:type="paragraph" w:customStyle="1" w:styleId="PUVariante2">
    <w:name w:val="PU Variante 2"/>
    <w:basedOn w:val="PVariante2"/>
    <w:next w:val="PVariante2"/>
    <w:rsid w:val="006F44E5"/>
  </w:style>
  <w:style w:type="paragraph" w:customStyle="1" w:styleId="PUVariante4">
    <w:name w:val="PU Variante 4"/>
    <w:basedOn w:val="PVariante4"/>
    <w:next w:val="PVariante4"/>
    <w:rsid w:val="006F44E5"/>
  </w:style>
  <w:style w:type="paragraph" w:customStyle="1" w:styleId="SUVariante1">
    <w:name w:val="SU Variante 1"/>
    <w:basedOn w:val="SVariante1"/>
    <w:next w:val="SVariante1"/>
    <w:rsid w:val="006F44E5"/>
  </w:style>
  <w:style w:type="paragraph" w:customStyle="1" w:styleId="SUVariante2">
    <w:name w:val="SU Variante 2"/>
    <w:basedOn w:val="SVariante2"/>
    <w:next w:val="SVariante2"/>
    <w:rsid w:val="006F44E5"/>
  </w:style>
  <w:style w:type="paragraph" w:customStyle="1" w:styleId="SUVariante3">
    <w:name w:val="SU Variante 3"/>
    <w:basedOn w:val="SVariante3"/>
    <w:next w:val="SVariante3"/>
    <w:rsid w:val="006F44E5"/>
  </w:style>
  <w:style w:type="paragraph" w:customStyle="1" w:styleId="SUVariante4">
    <w:name w:val="SU Variante 4"/>
    <w:basedOn w:val="SVariante4"/>
    <w:next w:val="SVariante4"/>
    <w:rsid w:val="006F44E5"/>
  </w:style>
  <w:style w:type="paragraph" w:customStyle="1" w:styleId="SDVariante1">
    <w:name w:val="SD Variante 1"/>
    <w:basedOn w:val="SVariante1"/>
    <w:next w:val="SVariante1"/>
    <w:rsid w:val="006F44E5"/>
  </w:style>
  <w:style w:type="paragraph" w:customStyle="1" w:styleId="SDVariante3">
    <w:name w:val="SD Variante 3"/>
    <w:basedOn w:val="SVariante3"/>
    <w:next w:val="SVariante3"/>
    <w:rsid w:val="006F44E5"/>
  </w:style>
  <w:style w:type="paragraph" w:customStyle="1" w:styleId="SDVariante2">
    <w:name w:val="SD Variante 2"/>
    <w:basedOn w:val="SVariante2"/>
    <w:next w:val="SVariante2"/>
    <w:rsid w:val="006F44E5"/>
  </w:style>
  <w:style w:type="paragraph" w:customStyle="1" w:styleId="SDVariante4">
    <w:name w:val="SD Variante 4"/>
    <w:basedOn w:val="SVariante4"/>
    <w:next w:val="SVariante4"/>
    <w:rsid w:val="006F44E5"/>
  </w:style>
  <w:style w:type="paragraph" w:customStyle="1" w:styleId="UUVariante1">
    <w:name w:val="UU Variante 1"/>
    <w:basedOn w:val="UVariante1"/>
    <w:next w:val="UVariante1"/>
    <w:rsid w:val="006F44E5"/>
  </w:style>
  <w:style w:type="paragraph" w:customStyle="1" w:styleId="UUVariante3">
    <w:name w:val="UU Variante 3"/>
    <w:basedOn w:val="UVariante3"/>
    <w:next w:val="UVariante3"/>
    <w:rsid w:val="006F44E5"/>
  </w:style>
  <w:style w:type="paragraph" w:customStyle="1" w:styleId="UUVariante2">
    <w:name w:val="UU Variante 2"/>
    <w:basedOn w:val="UVariante2"/>
    <w:next w:val="UVariante2"/>
    <w:rsid w:val="006F44E5"/>
  </w:style>
  <w:style w:type="paragraph" w:customStyle="1" w:styleId="UUVariante4">
    <w:name w:val="UU Variante 4"/>
    <w:basedOn w:val="UVariante4"/>
    <w:next w:val="UVariante4"/>
    <w:rsid w:val="006F44E5"/>
  </w:style>
  <w:style w:type="paragraph" w:customStyle="1" w:styleId="UDVariante1">
    <w:name w:val="UD Variante 1"/>
    <w:basedOn w:val="UVariante1"/>
    <w:next w:val="UVariante1"/>
    <w:rsid w:val="006F44E5"/>
  </w:style>
  <w:style w:type="paragraph" w:customStyle="1" w:styleId="UDVariante2">
    <w:name w:val="UD Variante 2"/>
    <w:basedOn w:val="UVariante2"/>
    <w:next w:val="UVariante2"/>
    <w:rsid w:val="006F44E5"/>
  </w:style>
  <w:style w:type="paragraph" w:customStyle="1" w:styleId="UDVariante3">
    <w:name w:val="UD Variante 3"/>
    <w:basedOn w:val="UVariante3"/>
    <w:next w:val="UVariante3"/>
    <w:rsid w:val="006F44E5"/>
  </w:style>
  <w:style w:type="paragraph" w:customStyle="1" w:styleId="UDVariante4">
    <w:name w:val="UD Variante 4"/>
    <w:basedOn w:val="UVariante4"/>
    <w:next w:val="UVariante4"/>
    <w:rsid w:val="006F44E5"/>
  </w:style>
  <w:style w:type="character" w:customStyle="1" w:styleId="Nachweis">
    <w:name w:val="Nachweis"/>
    <w:rsid w:val="006F44E5"/>
    <w:rPr>
      <w:sz w:val="18"/>
    </w:rPr>
  </w:style>
  <w:style w:type="paragraph" w:customStyle="1" w:styleId="NachweisEndsumme">
    <w:name w:val="NachweisEndsumme"/>
    <w:basedOn w:val="NachweisPos"/>
    <w:rsid w:val="006F44E5"/>
    <w:rPr>
      <w:b/>
    </w:rPr>
  </w:style>
  <w:style w:type="paragraph" w:customStyle="1" w:styleId="NachweisPos">
    <w:name w:val="NachweisPos"/>
    <w:basedOn w:val="Standard"/>
    <w:rsid w:val="006F44E5"/>
    <w:rPr>
      <w:sz w:val="18"/>
    </w:rPr>
  </w:style>
  <w:style w:type="paragraph" w:customStyle="1" w:styleId="NachweisSumme">
    <w:name w:val="NachweisSumme"/>
    <w:basedOn w:val="NachweisPos"/>
    <w:rsid w:val="006F44E5"/>
    <w:rPr>
      <w:b/>
    </w:rPr>
  </w:style>
  <w:style w:type="paragraph" w:styleId="Kopfzeile">
    <w:name w:val="header"/>
    <w:basedOn w:val="Standard"/>
    <w:link w:val="KopfzeileZchn"/>
    <w:rsid w:val="006F44E5"/>
    <w:pPr>
      <w:tabs>
        <w:tab w:val="center" w:pos="4536"/>
        <w:tab w:val="right" w:pos="9072"/>
      </w:tabs>
    </w:pPr>
    <w:rPr>
      <w:b/>
    </w:rPr>
  </w:style>
  <w:style w:type="paragraph" w:styleId="Fuzeile">
    <w:name w:val="footer"/>
    <w:basedOn w:val="Standard"/>
    <w:rsid w:val="006F44E5"/>
    <w:pPr>
      <w:jc w:val="center"/>
    </w:pPr>
  </w:style>
  <w:style w:type="paragraph" w:styleId="Verzeichnis1">
    <w:name w:val="toc 1"/>
    <w:basedOn w:val="Standard"/>
    <w:next w:val="Standard"/>
    <w:autoRedefine/>
    <w:semiHidden/>
    <w:rsid w:val="006F44E5"/>
    <w:pPr>
      <w:tabs>
        <w:tab w:val="left" w:pos="602"/>
        <w:tab w:val="right" w:leader="dot" w:pos="9071"/>
      </w:tabs>
      <w:ind w:right="851"/>
    </w:pPr>
  </w:style>
  <w:style w:type="paragraph" w:styleId="Verzeichnis2">
    <w:name w:val="toc 2"/>
    <w:basedOn w:val="Standard"/>
    <w:next w:val="Standard"/>
    <w:autoRedefine/>
    <w:semiHidden/>
    <w:rsid w:val="006F44E5"/>
    <w:pPr>
      <w:tabs>
        <w:tab w:val="left" w:pos="640"/>
        <w:tab w:val="right" w:leader="dot" w:pos="9071"/>
      </w:tabs>
      <w:ind w:left="657" w:right="851" w:hanging="459"/>
    </w:pPr>
  </w:style>
  <w:style w:type="paragraph" w:styleId="Verzeichnis3">
    <w:name w:val="toc 3"/>
    <w:basedOn w:val="Standard"/>
    <w:next w:val="Standard"/>
    <w:autoRedefine/>
    <w:semiHidden/>
    <w:rsid w:val="006F44E5"/>
    <w:pPr>
      <w:tabs>
        <w:tab w:val="right" w:leader="dot" w:pos="9071"/>
      </w:tabs>
      <w:ind w:left="567" w:right="851"/>
    </w:pPr>
  </w:style>
  <w:style w:type="paragraph" w:styleId="Verzeichnis4">
    <w:name w:val="toc 4"/>
    <w:basedOn w:val="Standard"/>
    <w:next w:val="Standard"/>
    <w:autoRedefine/>
    <w:semiHidden/>
    <w:rsid w:val="006F44E5"/>
    <w:pPr>
      <w:tabs>
        <w:tab w:val="right" w:leader="dot" w:pos="9071"/>
      </w:tabs>
      <w:ind w:left="600"/>
    </w:pPr>
  </w:style>
  <w:style w:type="paragraph" w:styleId="Verzeichnis5">
    <w:name w:val="toc 5"/>
    <w:basedOn w:val="Standard"/>
    <w:next w:val="Standard"/>
    <w:semiHidden/>
    <w:rsid w:val="006F44E5"/>
    <w:pPr>
      <w:tabs>
        <w:tab w:val="left" w:pos="1021"/>
        <w:tab w:val="right" w:pos="9071"/>
      </w:tabs>
      <w:spacing w:line="360" w:lineRule="auto"/>
      <w:ind w:left="482"/>
    </w:pPr>
  </w:style>
  <w:style w:type="paragraph" w:styleId="Verzeichnis6">
    <w:name w:val="toc 6"/>
    <w:basedOn w:val="Standard"/>
    <w:next w:val="Standard"/>
    <w:semiHidden/>
    <w:rsid w:val="006F44E5"/>
    <w:pPr>
      <w:tabs>
        <w:tab w:val="left" w:pos="1021"/>
        <w:tab w:val="right" w:pos="9071"/>
      </w:tabs>
      <w:spacing w:line="360" w:lineRule="auto"/>
      <w:ind w:left="641"/>
    </w:pPr>
  </w:style>
  <w:style w:type="paragraph" w:styleId="Verzeichnis7">
    <w:name w:val="toc 7"/>
    <w:basedOn w:val="Standard"/>
    <w:next w:val="Standard"/>
    <w:semiHidden/>
    <w:rsid w:val="006F44E5"/>
    <w:pPr>
      <w:tabs>
        <w:tab w:val="left" w:pos="1361"/>
        <w:tab w:val="right" w:pos="9071"/>
      </w:tabs>
      <w:spacing w:line="360" w:lineRule="auto"/>
      <w:ind w:left="1360" w:right="851" w:hanging="561"/>
    </w:pPr>
  </w:style>
  <w:style w:type="paragraph" w:styleId="Verzeichnis8">
    <w:name w:val="toc 8"/>
    <w:basedOn w:val="Standard"/>
    <w:next w:val="Standard"/>
    <w:semiHidden/>
    <w:rsid w:val="006F44E5"/>
    <w:pPr>
      <w:tabs>
        <w:tab w:val="right" w:pos="9071"/>
      </w:tabs>
      <w:ind w:left="960"/>
    </w:pPr>
  </w:style>
  <w:style w:type="paragraph" w:styleId="Verzeichnis9">
    <w:name w:val="toc 9"/>
    <w:basedOn w:val="Standard"/>
    <w:next w:val="Standard"/>
    <w:semiHidden/>
    <w:rsid w:val="006F44E5"/>
    <w:pPr>
      <w:tabs>
        <w:tab w:val="right" w:pos="9071"/>
      </w:tabs>
      <w:ind w:left="1120"/>
    </w:pPr>
  </w:style>
  <w:style w:type="character" w:styleId="Seitenzahl">
    <w:name w:val="page number"/>
    <w:rsid w:val="006F44E5"/>
  </w:style>
  <w:style w:type="paragraph" w:customStyle="1" w:styleId="AnlListen">
    <w:name w:val="AnlListen"/>
    <w:basedOn w:val="Standard"/>
    <w:next w:val="Standard"/>
    <w:rsid w:val="006F44E5"/>
    <w:pPr>
      <w:jc w:val="right"/>
    </w:pPr>
    <w:rPr>
      <w:sz w:val="16"/>
    </w:rPr>
  </w:style>
  <w:style w:type="paragraph" w:customStyle="1" w:styleId="TextEinzug">
    <w:name w:val="TextEinzug"/>
    <w:basedOn w:val="Standard"/>
    <w:rsid w:val="006F44E5"/>
    <w:pPr>
      <w:spacing w:after="120"/>
      <w:ind w:left="709"/>
    </w:pPr>
  </w:style>
  <w:style w:type="paragraph" w:customStyle="1" w:styleId="AuflistTE">
    <w:name w:val="AuflistTE"/>
    <w:basedOn w:val="TextEinzug"/>
    <w:rsid w:val="006F44E5"/>
    <w:pPr>
      <w:numPr>
        <w:numId w:val="1"/>
      </w:numPr>
    </w:pPr>
  </w:style>
  <w:style w:type="paragraph" w:styleId="Aufzhlungszeichen">
    <w:name w:val="List Bullet"/>
    <w:basedOn w:val="Standard"/>
    <w:autoRedefine/>
    <w:rsid w:val="006F44E5"/>
    <w:pPr>
      <w:ind w:left="283" w:hanging="283"/>
    </w:pPr>
  </w:style>
  <w:style w:type="paragraph" w:styleId="Beschriftung">
    <w:name w:val="caption"/>
    <w:basedOn w:val="Standard"/>
    <w:next w:val="Standard"/>
    <w:qFormat/>
    <w:rsid w:val="006F44E5"/>
    <w:pPr>
      <w:spacing w:before="120" w:after="120"/>
    </w:pPr>
    <w:rPr>
      <w:b/>
    </w:rPr>
  </w:style>
  <w:style w:type="paragraph" w:styleId="Dokumentstruktur">
    <w:name w:val="Document Map"/>
    <w:basedOn w:val="Standard"/>
    <w:semiHidden/>
    <w:rsid w:val="006F44E5"/>
    <w:pPr>
      <w:shd w:val="clear" w:color="auto" w:fill="000080"/>
    </w:pPr>
    <w:rPr>
      <w:rFonts w:ascii="Tahoma" w:hAnsi="Tahoma"/>
    </w:rPr>
  </w:style>
  <w:style w:type="paragraph" w:customStyle="1" w:styleId="EAnl">
    <w:name w:val="EAnl"/>
    <w:basedOn w:val="Standard"/>
    <w:rsid w:val="006F44E5"/>
  </w:style>
  <w:style w:type="paragraph" w:customStyle="1" w:styleId="EAnlkopf">
    <w:name w:val="EAnl kopf"/>
    <w:basedOn w:val="Standard"/>
    <w:rsid w:val="006F44E5"/>
    <w:rPr>
      <w:b/>
    </w:rPr>
  </w:style>
  <w:style w:type="paragraph" w:customStyle="1" w:styleId="EGesamtSumme">
    <w:name w:val="EGesamtSumme"/>
    <w:basedOn w:val="Standard"/>
    <w:rsid w:val="006F44E5"/>
    <w:rPr>
      <w:b/>
    </w:rPr>
  </w:style>
  <w:style w:type="paragraph" w:customStyle="1" w:styleId="EPoskopf">
    <w:name w:val="EPos kopf"/>
    <w:basedOn w:val="Standard"/>
    <w:rsid w:val="006F44E5"/>
    <w:rPr>
      <w:b/>
    </w:rPr>
  </w:style>
  <w:style w:type="paragraph" w:customStyle="1" w:styleId="EHPoskopf">
    <w:name w:val="EHPos kopf"/>
    <w:basedOn w:val="EPoskopf"/>
    <w:uiPriority w:val="99"/>
    <w:rsid w:val="006F44E5"/>
    <w:rPr>
      <w:sz w:val="22"/>
    </w:rPr>
  </w:style>
  <w:style w:type="paragraph" w:customStyle="1" w:styleId="EKopf">
    <w:name w:val="EKopf"/>
    <w:basedOn w:val="Standard"/>
    <w:rsid w:val="006F44E5"/>
  </w:style>
  <w:style w:type="paragraph" w:styleId="E-Mail-Signatur">
    <w:name w:val="E-mail Signature"/>
    <w:basedOn w:val="Standard"/>
    <w:rsid w:val="006F44E5"/>
  </w:style>
  <w:style w:type="character" w:styleId="Endnotenzeichen">
    <w:name w:val="endnote reference"/>
    <w:semiHidden/>
    <w:rsid w:val="006F44E5"/>
    <w:rPr>
      <w:rFonts w:ascii="Arial" w:hAnsi="Arial"/>
      <w:vertAlign w:val="superscript"/>
    </w:rPr>
  </w:style>
  <w:style w:type="paragraph" w:customStyle="1" w:styleId="EPosFuss">
    <w:name w:val="EPos Fuss"/>
    <w:basedOn w:val="Standard"/>
    <w:rsid w:val="006F44E5"/>
  </w:style>
  <w:style w:type="paragraph" w:customStyle="1" w:styleId="ERstfuss">
    <w:name w:val="ERst fuss"/>
    <w:basedOn w:val="Standard"/>
    <w:rsid w:val="006F44E5"/>
    <w:rPr>
      <w:b/>
      <w:sz w:val="18"/>
    </w:rPr>
  </w:style>
  <w:style w:type="paragraph" w:customStyle="1" w:styleId="ERstkopf">
    <w:name w:val="ERst kopf"/>
    <w:basedOn w:val="EAnl"/>
    <w:rsid w:val="006F44E5"/>
    <w:rPr>
      <w:b/>
      <w:sz w:val="18"/>
    </w:rPr>
  </w:style>
  <w:style w:type="paragraph" w:customStyle="1" w:styleId="ERstrumpf">
    <w:name w:val="ERst rumpf"/>
    <w:basedOn w:val="Standard"/>
    <w:rsid w:val="006F44E5"/>
    <w:rPr>
      <w:sz w:val="18"/>
    </w:rPr>
  </w:style>
  <w:style w:type="paragraph" w:customStyle="1" w:styleId="ERumpf">
    <w:name w:val="ERumpf"/>
    <w:basedOn w:val="Standard"/>
    <w:rsid w:val="006F44E5"/>
  </w:style>
  <w:style w:type="paragraph" w:customStyle="1" w:styleId="ESumme">
    <w:name w:val="ESumme"/>
    <w:basedOn w:val="Standard"/>
    <w:rsid w:val="006F44E5"/>
  </w:style>
  <w:style w:type="paragraph" w:customStyle="1" w:styleId="ETexte">
    <w:name w:val="ETexte"/>
    <w:basedOn w:val="Standard"/>
    <w:rsid w:val="006F44E5"/>
  </w:style>
  <w:style w:type="paragraph" w:customStyle="1" w:styleId="ETPoskopf">
    <w:name w:val="ETPos kopf"/>
    <w:basedOn w:val="Standard"/>
    <w:rsid w:val="006F44E5"/>
    <w:rPr>
      <w:b/>
    </w:rPr>
  </w:style>
  <w:style w:type="paragraph" w:customStyle="1" w:styleId="EUPoskopf">
    <w:name w:val="EUPos kopf"/>
    <w:basedOn w:val="Standard"/>
    <w:rsid w:val="006F44E5"/>
    <w:rPr>
      <w:b/>
    </w:rPr>
  </w:style>
  <w:style w:type="paragraph" w:customStyle="1" w:styleId="EVspiegelkopf">
    <w:name w:val="EVspiegel kopf"/>
    <w:basedOn w:val="Standard"/>
    <w:rsid w:val="006F44E5"/>
    <w:rPr>
      <w:b/>
      <w:sz w:val="18"/>
    </w:rPr>
  </w:style>
  <w:style w:type="paragraph" w:customStyle="1" w:styleId="EVspiegelfuss">
    <w:name w:val="EVspiegel fuss"/>
    <w:basedOn w:val="EVspiegelkopf"/>
    <w:rsid w:val="006F44E5"/>
  </w:style>
  <w:style w:type="paragraph" w:customStyle="1" w:styleId="EVspiegelrumpf">
    <w:name w:val="EVspiegel rumpf"/>
    <w:basedOn w:val="Standard"/>
    <w:rsid w:val="006F44E5"/>
    <w:rPr>
      <w:sz w:val="18"/>
    </w:rPr>
  </w:style>
  <w:style w:type="paragraph" w:customStyle="1" w:styleId="EZus">
    <w:name w:val="EZus"/>
    <w:basedOn w:val="ESumme"/>
    <w:next w:val="Standard"/>
    <w:rsid w:val="006F44E5"/>
    <w:rPr>
      <w:u w:val="single"/>
    </w:rPr>
  </w:style>
  <w:style w:type="character" w:styleId="Funotenzeichen">
    <w:name w:val="footnote reference"/>
    <w:semiHidden/>
    <w:rsid w:val="006F44E5"/>
    <w:rPr>
      <w:rFonts w:ascii="Arial" w:hAnsi="Arial"/>
      <w:vertAlign w:val="superscript"/>
    </w:rPr>
  </w:style>
  <w:style w:type="paragraph" w:customStyle="1" w:styleId="GesellschKapEntw">
    <w:name w:val="GesellschKapEntw"/>
    <w:basedOn w:val="Standard"/>
    <w:rsid w:val="006F44E5"/>
    <w:pPr>
      <w:tabs>
        <w:tab w:val="left" w:pos="214"/>
        <w:tab w:val="left" w:pos="497"/>
      </w:tabs>
      <w:spacing w:before="240" w:after="120"/>
    </w:pPr>
    <w:rPr>
      <w:b/>
      <w:sz w:val="18"/>
    </w:rPr>
  </w:style>
  <w:style w:type="paragraph" w:customStyle="1" w:styleId="HauptpunktKapEntw">
    <w:name w:val="HauptpunktKapEntw"/>
    <w:basedOn w:val="Standard"/>
    <w:rsid w:val="006F44E5"/>
    <w:pPr>
      <w:tabs>
        <w:tab w:val="left" w:pos="214"/>
        <w:tab w:val="left" w:pos="497"/>
      </w:tabs>
      <w:spacing w:before="120" w:after="120"/>
    </w:pPr>
    <w:rPr>
      <w:b/>
      <w:sz w:val="18"/>
    </w:rPr>
  </w:style>
  <w:style w:type="paragraph" w:styleId="Index9">
    <w:name w:val="index 9"/>
    <w:basedOn w:val="Standard"/>
    <w:next w:val="Standard"/>
    <w:autoRedefine/>
    <w:semiHidden/>
    <w:rsid w:val="006F44E5"/>
    <w:pPr>
      <w:ind w:left="1800" w:hanging="200"/>
    </w:pPr>
  </w:style>
  <w:style w:type="paragraph" w:customStyle="1" w:styleId="Inhaltsverz">
    <w:name w:val="Inhaltsverz"/>
    <w:basedOn w:val="Standard"/>
    <w:rsid w:val="006F44E5"/>
    <w:rPr>
      <w:b/>
      <w:sz w:val="28"/>
    </w:rPr>
  </w:style>
  <w:style w:type="paragraph" w:customStyle="1" w:styleId="Kennzahl1">
    <w:name w:val="Kennzahl1"/>
    <w:basedOn w:val="Standard"/>
    <w:rsid w:val="006F44E5"/>
    <w:pPr>
      <w:spacing w:before="60" w:after="120"/>
    </w:pPr>
    <w:rPr>
      <w:b/>
      <w:sz w:val="16"/>
    </w:rPr>
  </w:style>
  <w:style w:type="paragraph" w:customStyle="1" w:styleId="Kennzahl2">
    <w:name w:val="Kennzahl2"/>
    <w:basedOn w:val="Standard"/>
    <w:rsid w:val="006F44E5"/>
    <w:pPr>
      <w:jc w:val="center"/>
    </w:pPr>
    <w:rPr>
      <w:sz w:val="16"/>
      <w:u w:val="single"/>
    </w:rPr>
  </w:style>
  <w:style w:type="paragraph" w:customStyle="1" w:styleId="Kennzahl3">
    <w:name w:val="Kennzahl3"/>
    <w:basedOn w:val="Standard"/>
    <w:rsid w:val="006F44E5"/>
    <w:pPr>
      <w:jc w:val="center"/>
    </w:pPr>
    <w:rPr>
      <w:sz w:val="16"/>
    </w:rPr>
  </w:style>
  <w:style w:type="paragraph" w:customStyle="1" w:styleId="KennzahlBez">
    <w:name w:val="KennzahlBez"/>
    <w:basedOn w:val="Standard"/>
    <w:rsid w:val="006F44E5"/>
    <w:rPr>
      <w:rFonts w:cs="Arial"/>
      <w:b/>
      <w:bCs/>
    </w:rPr>
  </w:style>
  <w:style w:type="paragraph" w:customStyle="1" w:styleId="KennzahlenText">
    <w:name w:val="KennzahlenText"/>
    <w:basedOn w:val="Standard"/>
    <w:rsid w:val="006F44E5"/>
    <w:rPr>
      <w:rFonts w:cs="Arial"/>
      <w:sz w:val="16"/>
      <w:szCs w:val="16"/>
    </w:rPr>
  </w:style>
  <w:style w:type="paragraph" w:customStyle="1" w:styleId="KennzahlFormel">
    <w:name w:val="KennzahlFormel"/>
    <w:basedOn w:val="Standard"/>
    <w:rsid w:val="006F44E5"/>
    <w:pPr>
      <w:jc w:val="center"/>
    </w:pPr>
    <w:rPr>
      <w:rFonts w:cs="Arial"/>
      <w:sz w:val="14"/>
      <w:szCs w:val="14"/>
    </w:rPr>
  </w:style>
  <w:style w:type="paragraph" w:customStyle="1" w:styleId="KennzahlFormelU">
    <w:name w:val="KennzahlFormelU"/>
    <w:basedOn w:val="KennzahlFormel"/>
    <w:rsid w:val="006F44E5"/>
    <w:rPr>
      <w:u w:val="single"/>
    </w:rPr>
  </w:style>
  <w:style w:type="paragraph" w:customStyle="1" w:styleId="KennzahlWert">
    <w:name w:val="KennzahlWert"/>
    <w:basedOn w:val="Standard"/>
    <w:rsid w:val="006F44E5"/>
    <w:pPr>
      <w:widowControl w:val="0"/>
      <w:autoSpaceDE w:val="0"/>
      <w:autoSpaceDN w:val="0"/>
      <w:adjustRightInd w:val="0"/>
      <w:jc w:val="right"/>
    </w:pPr>
    <w:rPr>
      <w:rFonts w:cs="Arial"/>
      <w:b/>
      <w:bCs/>
    </w:rPr>
  </w:style>
  <w:style w:type="paragraph" w:styleId="Kommentartext">
    <w:name w:val="annotation text"/>
    <w:basedOn w:val="Standard"/>
    <w:link w:val="KommentartextZchn1"/>
    <w:rsid w:val="006F44E5"/>
  </w:style>
  <w:style w:type="character" w:styleId="Kommentarzeichen">
    <w:name w:val="annotation reference"/>
    <w:rsid w:val="006F44E5"/>
    <w:rPr>
      <w:rFonts w:ascii="Arial" w:hAnsi="Arial"/>
      <w:sz w:val="16"/>
    </w:rPr>
  </w:style>
  <w:style w:type="paragraph" w:customStyle="1" w:styleId="Liste1">
    <w:name w:val="Liste1"/>
    <w:basedOn w:val="Standard"/>
    <w:rsid w:val="006F44E5"/>
    <w:pPr>
      <w:spacing w:before="120" w:after="120"/>
    </w:pPr>
  </w:style>
  <w:style w:type="paragraph" w:customStyle="1" w:styleId="Liste2">
    <w:name w:val="Liste2"/>
    <w:basedOn w:val="Standard"/>
    <w:rsid w:val="006F44E5"/>
  </w:style>
  <w:style w:type="paragraph" w:customStyle="1" w:styleId="Liste3">
    <w:name w:val="Liste3"/>
    <w:basedOn w:val="Standard"/>
    <w:rsid w:val="006F44E5"/>
  </w:style>
  <w:style w:type="paragraph" w:customStyle="1" w:styleId="Liste4">
    <w:name w:val="Liste4"/>
    <w:basedOn w:val="Standard"/>
    <w:rsid w:val="006F44E5"/>
  </w:style>
  <w:style w:type="paragraph" w:customStyle="1" w:styleId="Liste5">
    <w:name w:val="Liste5"/>
    <w:basedOn w:val="Standard"/>
    <w:rsid w:val="006F44E5"/>
  </w:style>
  <w:style w:type="paragraph" w:styleId="Nachrichtenkopf">
    <w:name w:val="Message Header"/>
    <w:basedOn w:val="Standard"/>
    <w:rsid w:val="006F44E5"/>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6F44E5"/>
    <w:pPr>
      <w:tabs>
        <w:tab w:val="left" w:pos="214"/>
        <w:tab w:val="left" w:pos="497"/>
      </w:tabs>
      <w:spacing w:before="480" w:after="60"/>
    </w:pPr>
    <w:rPr>
      <w:b/>
    </w:rPr>
  </w:style>
  <w:style w:type="paragraph" w:customStyle="1" w:styleId="Organigramm">
    <w:name w:val="Organigramm"/>
    <w:basedOn w:val="Standard"/>
    <w:rsid w:val="006F44E5"/>
    <w:pPr>
      <w:jc w:val="center"/>
    </w:pPr>
    <w:rPr>
      <w:b/>
      <w:sz w:val="22"/>
    </w:rPr>
  </w:style>
  <w:style w:type="paragraph" w:customStyle="1" w:styleId="Rahmen">
    <w:name w:val="Rahmen"/>
    <w:basedOn w:val="Standard"/>
    <w:rsid w:val="006F44E5"/>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6F44E5"/>
    <w:pPr>
      <w:ind w:left="160" w:hanging="160"/>
    </w:pPr>
  </w:style>
  <w:style w:type="paragraph" w:styleId="RGV-berschrift">
    <w:name w:val="toa heading"/>
    <w:basedOn w:val="Standard"/>
    <w:next w:val="Standard"/>
    <w:semiHidden/>
    <w:rsid w:val="006F44E5"/>
    <w:pPr>
      <w:spacing w:before="120"/>
    </w:pPr>
    <w:rPr>
      <w:b/>
      <w:sz w:val="24"/>
    </w:rPr>
  </w:style>
  <w:style w:type="paragraph" w:customStyle="1" w:styleId="StandardCode">
    <w:name w:val="Standard Code"/>
    <w:basedOn w:val="Standard"/>
    <w:rsid w:val="006F44E5"/>
    <w:pPr>
      <w:ind w:left="284"/>
    </w:pPr>
    <w:rPr>
      <w:rFonts w:ascii="Courier New" w:hAnsi="Courier New"/>
      <w:sz w:val="18"/>
    </w:rPr>
  </w:style>
  <w:style w:type="paragraph" w:customStyle="1" w:styleId="StandardErl">
    <w:name w:val="StandardErl"/>
    <w:basedOn w:val="Standard"/>
    <w:rsid w:val="006F44E5"/>
  </w:style>
  <w:style w:type="paragraph" w:customStyle="1" w:styleId="Standarderl1">
    <w:name w:val="Standarderl1"/>
    <w:basedOn w:val="StandardErl"/>
    <w:rsid w:val="006F44E5"/>
    <w:pPr>
      <w:ind w:left="1588"/>
    </w:pPr>
    <w:rPr>
      <w:color w:val="0000FF"/>
    </w:rPr>
  </w:style>
  <w:style w:type="paragraph" w:customStyle="1" w:styleId="StandardME">
    <w:name w:val="StandardME"/>
    <w:basedOn w:val="Standard"/>
    <w:rsid w:val="006F44E5"/>
    <w:pPr>
      <w:ind w:left="851"/>
      <w:jc w:val="both"/>
    </w:pPr>
  </w:style>
  <w:style w:type="paragraph" w:customStyle="1" w:styleId="StandardOE">
    <w:name w:val="StandardOE"/>
    <w:basedOn w:val="Standard"/>
    <w:next w:val="Standard"/>
    <w:rsid w:val="006F44E5"/>
    <w:pPr>
      <w:jc w:val="both"/>
    </w:pPr>
  </w:style>
  <w:style w:type="paragraph" w:customStyle="1" w:styleId="SubDesc">
    <w:name w:val="SubDesc"/>
    <w:basedOn w:val="Standard"/>
    <w:rsid w:val="006F44E5"/>
    <w:rPr>
      <w:b/>
    </w:rPr>
  </w:style>
  <w:style w:type="paragraph" w:customStyle="1" w:styleId="SummeKapEntw">
    <w:name w:val="SummeKapEntw"/>
    <w:basedOn w:val="Standard"/>
    <w:rsid w:val="006F44E5"/>
    <w:pPr>
      <w:tabs>
        <w:tab w:val="left" w:pos="214"/>
        <w:tab w:val="left" w:pos="497"/>
      </w:tabs>
      <w:spacing w:before="240"/>
    </w:pPr>
    <w:rPr>
      <w:b/>
      <w:sz w:val="18"/>
    </w:rPr>
  </w:style>
  <w:style w:type="paragraph" w:customStyle="1" w:styleId="TextEinzugFett">
    <w:name w:val="TextEinzug Fett"/>
    <w:basedOn w:val="TextEinzug"/>
    <w:rsid w:val="006F44E5"/>
    <w:pPr>
      <w:ind w:left="0"/>
    </w:pPr>
    <w:rPr>
      <w:b/>
    </w:rPr>
  </w:style>
  <w:style w:type="paragraph" w:customStyle="1" w:styleId="TextEinzugAufz">
    <w:name w:val="TextEinzugAufz"/>
    <w:basedOn w:val="Standard"/>
    <w:rsid w:val="006F44E5"/>
    <w:pPr>
      <w:numPr>
        <w:numId w:val="2"/>
      </w:numPr>
    </w:pPr>
  </w:style>
  <w:style w:type="paragraph" w:styleId="Textkrper-Zeileneinzug">
    <w:name w:val="Body Text Indent"/>
    <w:basedOn w:val="Standard"/>
    <w:rsid w:val="006F44E5"/>
    <w:pPr>
      <w:ind w:left="567"/>
      <w:jc w:val="both"/>
    </w:pPr>
  </w:style>
  <w:style w:type="paragraph" w:customStyle="1" w:styleId="TitelDok">
    <w:name w:val="TitelDok"/>
    <w:basedOn w:val="Standard"/>
    <w:rsid w:val="006F44E5"/>
    <w:rPr>
      <w:b/>
      <w:sz w:val="96"/>
    </w:rPr>
  </w:style>
  <w:style w:type="paragraph" w:customStyle="1" w:styleId="VHVariante1">
    <w:name w:val="VH Variante 1"/>
    <w:basedOn w:val="HVariante1"/>
    <w:rsid w:val="006F44E5"/>
  </w:style>
  <w:style w:type="paragraph" w:customStyle="1" w:styleId="VHUVariante1">
    <w:name w:val="VHU Variante 1"/>
    <w:basedOn w:val="HUVariante1"/>
    <w:rsid w:val="006F44E5"/>
  </w:style>
  <w:style w:type="paragraph" w:customStyle="1" w:styleId="VPVariante1">
    <w:name w:val="VP Variante 1"/>
    <w:basedOn w:val="PVariante1"/>
    <w:rsid w:val="006F44E5"/>
    <w:pPr>
      <w:tabs>
        <w:tab w:val="left" w:pos="851"/>
      </w:tabs>
    </w:pPr>
  </w:style>
  <w:style w:type="paragraph" w:customStyle="1" w:styleId="VSVariante1">
    <w:name w:val="VS Variante 1"/>
    <w:basedOn w:val="SVariante1"/>
    <w:rsid w:val="006F44E5"/>
    <w:pPr>
      <w:tabs>
        <w:tab w:val="left" w:pos="567"/>
        <w:tab w:val="left" w:pos="1134"/>
      </w:tabs>
      <w:spacing w:before="120" w:after="120"/>
    </w:pPr>
  </w:style>
  <w:style w:type="paragraph" w:customStyle="1" w:styleId="VSDVariante1">
    <w:name w:val="VSD Variante 1"/>
    <w:basedOn w:val="SDVariante1"/>
    <w:rsid w:val="006F44E5"/>
  </w:style>
  <w:style w:type="paragraph" w:customStyle="1" w:styleId="VSUVariante1">
    <w:name w:val="VSU Variante 1"/>
    <w:basedOn w:val="SUVariante1"/>
    <w:rsid w:val="006F44E5"/>
    <w:pPr>
      <w:tabs>
        <w:tab w:val="left" w:pos="851"/>
      </w:tabs>
    </w:pPr>
  </w:style>
  <w:style w:type="paragraph" w:customStyle="1" w:styleId="VUVariante1">
    <w:name w:val="VU Variante 1"/>
    <w:basedOn w:val="UVariante1"/>
    <w:rsid w:val="006F44E5"/>
    <w:pPr>
      <w:tabs>
        <w:tab w:val="left" w:pos="567"/>
      </w:tabs>
    </w:pPr>
  </w:style>
  <w:style w:type="paragraph" w:customStyle="1" w:styleId="ZeileHKapEntw">
    <w:name w:val="ZeileHKapEntw"/>
    <w:basedOn w:val="Standard"/>
    <w:rsid w:val="006F44E5"/>
    <w:pPr>
      <w:tabs>
        <w:tab w:val="left" w:pos="214"/>
        <w:tab w:val="left" w:pos="497"/>
      </w:tabs>
      <w:spacing w:before="60"/>
    </w:pPr>
    <w:rPr>
      <w:sz w:val="18"/>
    </w:rPr>
  </w:style>
  <w:style w:type="paragraph" w:customStyle="1" w:styleId="ZeileHKapVerw">
    <w:name w:val="ZeileHKapVerw"/>
    <w:basedOn w:val="Standard"/>
    <w:rsid w:val="006F44E5"/>
    <w:pPr>
      <w:tabs>
        <w:tab w:val="left" w:pos="214"/>
        <w:tab w:val="left" w:pos="497"/>
      </w:tabs>
      <w:spacing w:before="240" w:after="60"/>
    </w:pPr>
    <w:rPr>
      <w:sz w:val="18"/>
    </w:rPr>
  </w:style>
  <w:style w:type="character" w:styleId="Zeilennummer">
    <w:name w:val="line number"/>
    <w:rsid w:val="006F44E5"/>
    <w:rPr>
      <w:rFonts w:ascii="Arial" w:hAnsi="Arial"/>
    </w:rPr>
  </w:style>
  <w:style w:type="paragraph" w:customStyle="1" w:styleId="ZeileUVKapEntw">
    <w:name w:val="ZeileUVKapEntw"/>
    <w:basedOn w:val="Standard"/>
    <w:rsid w:val="006F44E5"/>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6F44E5"/>
    <w:pPr>
      <w:tabs>
        <w:tab w:val="left" w:pos="214"/>
        <w:tab w:val="left" w:pos="497"/>
      </w:tabs>
      <w:ind w:left="567"/>
    </w:pPr>
    <w:rPr>
      <w:sz w:val="18"/>
    </w:rPr>
  </w:style>
  <w:style w:type="paragraph" w:customStyle="1" w:styleId="DWKonto">
    <w:name w:val="DW_Konto"/>
    <w:basedOn w:val="Standard"/>
    <w:rsid w:val="006F44E5"/>
    <w:rPr>
      <w:sz w:val="16"/>
    </w:rPr>
  </w:style>
  <w:style w:type="paragraph" w:customStyle="1" w:styleId="DWKopf">
    <w:name w:val="DW_Kopf"/>
    <w:basedOn w:val="Standard"/>
    <w:rsid w:val="006F44E5"/>
    <w:rPr>
      <w:b/>
      <w:sz w:val="16"/>
    </w:rPr>
  </w:style>
  <w:style w:type="paragraph" w:customStyle="1" w:styleId="ErlTexte">
    <w:name w:val="ErlTexte"/>
    <w:basedOn w:val="Standard"/>
    <w:rsid w:val="006F44E5"/>
    <w:pPr>
      <w:widowControl w:val="0"/>
      <w:autoSpaceDE w:val="0"/>
      <w:autoSpaceDN w:val="0"/>
      <w:adjustRightInd w:val="0"/>
      <w:ind w:left="1503"/>
    </w:pPr>
    <w:rPr>
      <w:rFonts w:cs="Arial"/>
    </w:rPr>
  </w:style>
  <w:style w:type="paragraph" w:customStyle="1" w:styleId="DWSumme">
    <w:name w:val="DW_Summe"/>
    <w:basedOn w:val="Standard"/>
    <w:rsid w:val="006F44E5"/>
    <w:rPr>
      <w:b/>
      <w:sz w:val="16"/>
    </w:rPr>
  </w:style>
  <w:style w:type="paragraph" w:customStyle="1" w:styleId="DWEndsumme">
    <w:name w:val="DW_Endsumme"/>
    <w:basedOn w:val="DWSumme"/>
    <w:rsid w:val="006F44E5"/>
    <w:pPr>
      <w:spacing w:after="120"/>
    </w:pPr>
  </w:style>
  <w:style w:type="paragraph" w:customStyle="1" w:styleId="StbUPunkt1">
    <w:name w:val="Stb_UPunkt1"/>
    <w:basedOn w:val="Standard"/>
    <w:rsid w:val="006F44E5"/>
    <w:pPr>
      <w:ind w:left="511" w:hanging="227"/>
    </w:pPr>
    <w:rPr>
      <w:rFonts w:ascii="Times New Roman" w:hAnsi="Times New Roman"/>
      <w:sz w:val="16"/>
    </w:rPr>
  </w:style>
  <w:style w:type="paragraph" w:customStyle="1" w:styleId="StbHPunkt">
    <w:name w:val="Stb_HPunkt"/>
    <w:basedOn w:val="Standard"/>
    <w:next w:val="Standard"/>
    <w:rsid w:val="006F44E5"/>
    <w:pPr>
      <w:tabs>
        <w:tab w:val="left" w:pos="284"/>
      </w:tabs>
    </w:pPr>
    <w:rPr>
      <w:rFonts w:ascii="Times New Roman" w:hAnsi="Times New Roman"/>
      <w:b/>
      <w:sz w:val="16"/>
    </w:rPr>
  </w:style>
  <w:style w:type="paragraph" w:customStyle="1" w:styleId="AGBTitel">
    <w:name w:val="AGBTitel"/>
    <w:basedOn w:val="Standard"/>
    <w:rsid w:val="006F44E5"/>
    <w:pPr>
      <w:tabs>
        <w:tab w:val="right" w:pos="6760"/>
      </w:tabs>
      <w:jc w:val="center"/>
    </w:pPr>
    <w:rPr>
      <w:b/>
      <w:sz w:val="22"/>
    </w:rPr>
  </w:style>
  <w:style w:type="paragraph" w:customStyle="1" w:styleId="AGBWPber1">
    <w:name w:val="AGBWP_Über1"/>
    <w:basedOn w:val="Standard"/>
    <w:rsid w:val="006F44E5"/>
    <w:rPr>
      <w:b/>
      <w:sz w:val="14"/>
    </w:rPr>
  </w:style>
  <w:style w:type="paragraph" w:customStyle="1" w:styleId="AGBWPText">
    <w:name w:val="AGBWP_Text"/>
    <w:basedOn w:val="Standard"/>
    <w:rsid w:val="006F44E5"/>
    <w:pPr>
      <w:jc w:val="both"/>
    </w:pPr>
    <w:rPr>
      <w:sz w:val="14"/>
    </w:rPr>
  </w:style>
  <w:style w:type="paragraph" w:customStyle="1" w:styleId="AGBWPGL1">
    <w:name w:val="AGB_WP_GL1"/>
    <w:basedOn w:val="AGBWPText"/>
    <w:rsid w:val="006F44E5"/>
    <w:pPr>
      <w:tabs>
        <w:tab w:val="left" w:pos="284"/>
      </w:tabs>
      <w:ind w:left="284" w:hanging="284"/>
    </w:pPr>
  </w:style>
  <w:style w:type="paragraph" w:customStyle="1" w:styleId="AGBSTBText">
    <w:name w:val="AGB_STB_Text"/>
    <w:basedOn w:val="Standard"/>
    <w:rsid w:val="006F44E5"/>
    <w:pPr>
      <w:jc w:val="both"/>
    </w:pPr>
    <w:rPr>
      <w:rFonts w:eastAsia="Arial Unicode MS"/>
      <w:sz w:val="14"/>
      <w:szCs w:val="14"/>
    </w:rPr>
  </w:style>
  <w:style w:type="paragraph" w:customStyle="1" w:styleId="AGBSTBGL1">
    <w:name w:val="AGB_STB_GL1"/>
    <w:basedOn w:val="Standard"/>
    <w:rsid w:val="006F44E5"/>
    <w:pPr>
      <w:spacing w:after="60"/>
      <w:ind w:left="357" w:hanging="357"/>
      <w:jc w:val="both"/>
    </w:pPr>
    <w:rPr>
      <w:rFonts w:eastAsia="Arial Unicode MS" w:cs="Arial"/>
      <w:b/>
      <w:bCs/>
      <w:sz w:val="14"/>
      <w:szCs w:val="14"/>
    </w:rPr>
  </w:style>
  <w:style w:type="paragraph" w:customStyle="1" w:styleId="AGBSTBGL2">
    <w:name w:val="AGB_STB_GL2"/>
    <w:basedOn w:val="Standard"/>
    <w:rsid w:val="006F44E5"/>
    <w:pPr>
      <w:numPr>
        <w:numId w:val="4"/>
      </w:numPr>
      <w:spacing w:after="60"/>
      <w:jc w:val="both"/>
    </w:pPr>
    <w:rPr>
      <w:rFonts w:eastAsia="Arial Unicode MS" w:cs="Arial"/>
      <w:sz w:val="14"/>
      <w:szCs w:val="14"/>
    </w:rPr>
  </w:style>
  <w:style w:type="paragraph" w:customStyle="1" w:styleId="AGBStBGl3">
    <w:name w:val="AGB_StB_Gl3"/>
    <w:basedOn w:val="Textkrper-Einzug2"/>
    <w:rsid w:val="006F44E5"/>
    <w:pPr>
      <w:spacing w:line="240" w:lineRule="auto"/>
      <w:ind w:left="357" w:hanging="357"/>
      <w:jc w:val="both"/>
    </w:pPr>
    <w:rPr>
      <w:rFonts w:eastAsia="Arial Unicode MS" w:cs="Arial"/>
      <w:sz w:val="14"/>
      <w:szCs w:val="14"/>
    </w:rPr>
  </w:style>
  <w:style w:type="paragraph" w:styleId="Textkrper-Einzug2">
    <w:name w:val="Body Text Indent 2"/>
    <w:basedOn w:val="Standard"/>
    <w:rsid w:val="006F44E5"/>
    <w:pPr>
      <w:spacing w:after="120" w:line="480" w:lineRule="auto"/>
      <w:ind w:left="283"/>
    </w:pPr>
  </w:style>
  <w:style w:type="paragraph" w:customStyle="1" w:styleId="Formatvorlage1">
    <w:name w:val="Formatvorlage1"/>
    <w:basedOn w:val="berschrift3"/>
    <w:rsid w:val="006F44E5"/>
  </w:style>
  <w:style w:type="paragraph" w:customStyle="1" w:styleId="DWEndsummeGross">
    <w:name w:val="DW_Endsumme_Gross"/>
    <w:basedOn w:val="Standard"/>
    <w:rsid w:val="006F44E5"/>
    <w:pPr>
      <w:spacing w:after="120"/>
    </w:pPr>
    <w:rPr>
      <w:b/>
      <w:sz w:val="24"/>
    </w:rPr>
  </w:style>
  <w:style w:type="paragraph" w:customStyle="1" w:styleId="DWSummegross">
    <w:name w:val="DW_Summe_gross"/>
    <w:basedOn w:val="Standard"/>
    <w:rsid w:val="006F44E5"/>
    <w:rPr>
      <w:b/>
      <w:sz w:val="24"/>
    </w:rPr>
  </w:style>
  <w:style w:type="paragraph" w:customStyle="1" w:styleId="DWEndsummegross0">
    <w:name w:val="DW_Endsumme_gross"/>
    <w:basedOn w:val="DWSummegross"/>
    <w:rsid w:val="006F44E5"/>
    <w:pPr>
      <w:spacing w:after="120"/>
    </w:pPr>
  </w:style>
  <w:style w:type="paragraph" w:customStyle="1" w:styleId="DWSummeMittel">
    <w:name w:val="DW_Summe_Mittel"/>
    <w:basedOn w:val="Standard"/>
    <w:rsid w:val="006F44E5"/>
    <w:rPr>
      <w:b/>
    </w:rPr>
  </w:style>
  <w:style w:type="paragraph" w:customStyle="1" w:styleId="DWEndsummeMittel">
    <w:name w:val="DW_Endsumme_Mittel"/>
    <w:basedOn w:val="DWSummeMittel"/>
    <w:rsid w:val="006F44E5"/>
    <w:pPr>
      <w:spacing w:after="120"/>
    </w:pPr>
  </w:style>
  <w:style w:type="paragraph" w:customStyle="1" w:styleId="DWSummemittel0">
    <w:name w:val="DW_Summe_mittel"/>
    <w:basedOn w:val="Standard"/>
    <w:rsid w:val="006F44E5"/>
    <w:rPr>
      <w:b/>
    </w:rPr>
  </w:style>
  <w:style w:type="paragraph" w:customStyle="1" w:styleId="DWEndsummemittel0">
    <w:name w:val="DW_Endsumme_mittel"/>
    <w:basedOn w:val="DWSummemittel0"/>
    <w:rsid w:val="006F44E5"/>
    <w:pPr>
      <w:spacing w:after="120"/>
    </w:pPr>
  </w:style>
  <w:style w:type="paragraph" w:customStyle="1" w:styleId="DWHauptpunkt">
    <w:name w:val="DW_Hauptpunkt"/>
    <w:basedOn w:val="Standard"/>
    <w:rsid w:val="006F44E5"/>
    <w:rPr>
      <w:b/>
      <w:sz w:val="16"/>
    </w:rPr>
  </w:style>
  <w:style w:type="paragraph" w:customStyle="1" w:styleId="DWHauptpunktgross">
    <w:name w:val="DW_Hauptpunkt_gross"/>
    <w:basedOn w:val="Standard"/>
    <w:rsid w:val="006F44E5"/>
    <w:rPr>
      <w:b/>
      <w:sz w:val="24"/>
    </w:rPr>
  </w:style>
  <w:style w:type="paragraph" w:customStyle="1" w:styleId="DWHauptpunktmittel">
    <w:name w:val="DW_Hauptpunkt_mittel"/>
    <w:basedOn w:val="Standard"/>
    <w:rsid w:val="006F44E5"/>
    <w:rPr>
      <w:b/>
    </w:rPr>
  </w:style>
  <w:style w:type="paragraph" w:customStyle="1" w:styleId="DWKontoGross">
    <w:name w:val="DW_Konto_Gross"/>
    <w:basedOn w:val="Standard"/>
    <w:rsid w:val="006F44E5"/>
    <w:rPr>
      <w:sz w:val="24"/>
    </w:rPr>
  </w:style>
  <w:style w:type="paragraph" w:customStyle="1" w:styleId="DWKontogross0">
    <w:name w:val="DW_Konto_gross"/>
    <w:basedOn w:val="Standard"/>
    <w:rsid w:val="006F44E5"/>
    <w:rPr>
      <w:sz w:val="24"/>
    </w:rPr>
  </w:style>
  <w:style w:type="paragraph" w:customStyle="1" w:styleId="DWKontomittel">
    <w:name w:val="DW_Konto_mittel"/>
    <w:basedOn w:val="Standard"/>
    <w:rsid w:val="006F44E5"/>
  </w:style>
  <w:style w:type="paragraph" w:customStyle="1" w:styleId="DWKopfGross">
    <w:name w:val="DW_Kopf_Gross"/>
    <w:basedOn w:val="Standard"/>
    <w:rsid w:val="006F44E5"/>
    <w:rPr>
      <w:b/>
      <w:sz w:val="24"/>
    </w:rPr>
  </w:style>
  <w:style w:type="paragraph" w:customStyle="1" w:styleId="DWKopfgross0">
    <w:name w:val="DW_Kopf_gross"/>
    <w:basedOn w:val="Standard"/>
    <w:rsid w:val="006F44E5"/>
    <w:rPr>
      <w:b/>
      <w:sz w:val="24"/>
    </w:rPr>
  </w:style>
  <w:style w:type="paragraph" w:customStyle="1" w:styleId="DWKopfMittel">
    <w:name w:val="DW_Kopf_Mittel"/>
    <w:basedOn w:val="Standard"/>
    <w:rsid w:val="006F44E5"/>
    <w:rPr>
      <w:b/>
    </w:rPr>
  </w:style>
  <w:style w:type="paragraph" w:customStyle="1" w:styleId="DWKopfmittel0">
    <w:name w:val="DW_Kopf_mittel"/>
    <w:basedOn w:val="Standard"/>
    <w:rsid w:val="006F44E5"/>
    <w:rPr>
      <w:b/>
    </w:rPr>
  </w:style>
  <w:style w:type="paragraph" w:customStyle="1" w:styleId="DWPosition">
    <w:name w:val="DW_Position"/>
    <w:basedOn w:val="Standard"/>
    <w:rsid w:val="006F44E5"/>
    <w:rPr>
      <w:sz w:val="16"/>
    </w:rPr>
  </w:style>
  <w:style w:type="paragraph" w:customStyle="1" w:styleId="DWPositiongross">
    <w:name w:val="DW_Position_gross"/>
    <w:basedOn w:val="Standard"/>
    <w:rsid w:val="006F44E5"/>
    <w:rPr>
      <w:sz w:val="24"/>
    </w:rPr>
  </w:style>
  <w:style w:type="paragraph" w:customStyle="1" w:styleId="DWPositionmittel">
    <w:name w:val="DW_Position_mittel"/>
    <w:basedOn w:val="DWPosition"/>
    <w:rsid w:val="006F44E5"/>
    <w:rPr>
      <w:sz w:val="20"/>
    </w:rPr>
  </w:style>
  <w:style w:type="paragraph" w:customStyle="1" w:styleId="DWSummeGross0">
    <w:name w:val="DW_Summe_Gross"/>
    <w:basedOn w:val="Standard"/>
    <w:rsid w:val="006F44E5"/>
    <w:rPr>
      <w:b/>
      <w:sz w:val="24"/>
    </w:rPr>
  </w:style>
  <w:style w:type="paragraph" w:customStyle="1" w:styleId="DWUnterpunkt">
    <w:name w:val="DW_Unterpunkt"/>
    <w:basedOn w:val="Standard"/>
    <w:rsid w:val="006F44E5"/>
    <w:rPr>
      <w:b/>
      <w:sz w:val="16"/>
    </w:rPr>
  </w:style>
  <w:style w:type="paragraph" w:customStyle="1" w:styleId="DWUnterpunktgross">
    <w:name w:val="DW_Unterpunkt_gross"/>
    <w:basedOn w:val="Standard"/>
    <w:rsid w:val="006F44E5"/>
    <w:rPr>
      <w:b/>
      <w:sz w:val="24"/>
    </w:rPr>
  </w:style>
  <w:style w:type="paragraph" w:customStyle="1" w:styleId="DWUnterpunktmittel">
    <w:name w:val="DW_Unterpunkt_mittel"/>
    <w:basedOn w:val="Standard"/>
    <w:rsid w:val="006F44E5"/>
    <w:rPr>
      <w:b/>
    </w:rPr>
  </w:style>
  <w:style w:type="paragraph" w:customStyle="1" w:styleId="ErlTexte1">
    <w:name w:val="ErlTexte1"/>
    <w:basedOn w:val="Standard"/>
    <w:rsid w:val="006F44E5"/>
    <w:pPr>
      <w:widowControl w:val="0"/>
      <w:autoSpaceDE w:val="0"/>
      <w:autoSpaceDN w:val="0"/>
      <w:adjustRightInd w:val="0"/>
      <w:ind w:left="737"/>
    </w:pPr>
    <w:rPr>
      <w:rFonts w:cs="Arial"/>
    </w:rPr>
  </w:style>
  <w:style w:type="paragraph" w:customStyle="1" w:styleId="VHVariante4">
    <w:name w:val="VH Variante 4"/>
    <w:basedOn w:val="Standard"/>
    <w:rsid w:val="006F44E5"/>
    <w:pPr>
      <w:spacing w:before="120" w:after="120"/>
    </w:pPr>
    <w:rPr>
      <w:b/>
      <w:sz w:val="18"/>
    </w:rPr>
  </w:style>
  <w:style w:type="paragraph" w:customStyle="1" w:styleId="VHUVariante4">
    <w:name w:val="VHU Variante 4"/>
    <w:basedOn w:val="Standard"/>
    <w:rsid w:val="006F44E5"/>
    <w:pPr>
      <w:spacing w:before="120" w:after="120"/>
    </w:pPr>
    <w:rPr>
      <w:b/>
      <w:sz w:val="18"/>
    </w:rPr>
  </w:style>
  <w:style w:type="paragraph" w:customStyle="1" w:styleId="VPVariante4">
    <w:name w:val="VP Variante 4"/>
    <w:basedOn w:val="Standard"/>
    <w:rsid w:val="006F44E5"/>
    <w:pPr>
      <w:tabs>
        <w:tab w:val="left" w:pos="851"/>
      </w:tabs>
    </w:pPr>
    <w:rPr>
      <w:b/>
      <w:sz w:val="18"/>
    </w:rPr>
  </w:style>
  <w:style w:type="paragraph" w:customStyle="1" w:styleId="VSVariante4">
    <w:name w:val="VS Variante 4"/>
    <w:basedOn w:val="Standard"/>
    <w:rsid w:val="006F44E5"/>
    <w:pPr>
      <w:tabs>
        <w:tab w:val="left" w:pos="567"/>
        <w:tab w:val="left" w:pos="1134"/>
      </w:tabs>
      <w:spacing w:before="120" w:after="120"/>
    </w:pPr>
    <w:rPr>
      <w:b/>
      <w:sz w:val="18"/>
    </w:rPr>
  </w:style>
  <w:style w:type="paragraph" w:customStyle="1" w:styleId="VSDVariante4">
    <w:name w:val="VSD Variante 4"/>
    <w:basedOn w:val="Standard"/>
    <w:rsid w:val="006F44E5"/>
    <w:pPr>
      <w:spacing w:before="60" w:after="60"/>
    </w:pPr>
    <w:rPr>
      <w:b/>
      <w:sz w:val="18"/>
    </w:rPr>
  </w:style>
  <w:style w:type="paragraph" w:customStyle="1" w:styleId="VSUVariante4">
    <w:name w:val="VSU Variante 4"/>
    <w:basedOn w:val="Standard"/>
    <w:rsid w:val="006F44E5"/>
    <w:pPr>
      <w:tabs>
        <w:tab w:val="left" w:pos="851"/>
      </w:tabs>
      <w:spacing w:before="60" w:after="60"/>
    </w:pPr>
    <w:rPr>
      <w:b/>
      <w:sz w:val="18"/>
    </w:rPr>
  </w:style>
  <w:style w:type="paragraph" w:customStyle="1" w:styleId="VUVariante4">
    <w:name w:val="VU Variante 4"/>
    <w:basedOn w:val="Standard"/>
    <w:rsid w:val="006F44E5"/>
    <w:pPr>
      <w:tabs>
        <w:tab w:val="left" w:pos="567"/>
      </w:tabs>
    </w:pPr>
    <w:rPr>
      <w:b/>
      <w:sz w:val="18"/>
    </w:rPr>
  </w:style>
  <w:style w:type="paragraph" w:customStyle="1" w:styleId="berschrift1PrB">
    <w:name w:val="Überschrift1_PrB"/>
    <w:basedOn w:val="Standard"/>
    <w:next w:val="Standard"/>
    <w:rsid w:val="006F44E5"/>
    <w:pPr>
      <w:numPr>
        <w:numId w:val="6"/>
      </w:numPr>
      <w:tabs>
        <w:tab w:val="center" w:pos="567"/>
      </w:tabs>
      <w:spacing w:before="240" w:after="60"/>
      <w:jc w:val="center"/>
      <w:outlineLvl w:val="0"/>
    </w:pPr>
    <w:rPr>
      <w:b/>
      <w:sz w:val="24"/>
    </w:rPr>
  </w:style>
  <w:style w:type="paragraph" w:customStyle="1" w:styleId="berschrift2PrB">
    <w:name w:val="Überschrift2_PrB"/>
    <w:basedOn w:val="Standard"/>
    <w:next w:val="Standard"/>
    <w:qFormat/>
    <w:rsid w:val="006F44E5"/>
    <w:pPr>
      <w:numPr>
        <w:ilvl w:val="1"/>
        <w:numId w:val="6"/>
      </w:numPr>
      <w:spacing w:before="240" w:after="60"/>
      <w:outlineLvl w:val="4"/>
    </w:pPr>
    <w:rPr>
      <w:b/>
      <w:sz w:val="24"/>
    </w:rPr>
  </w:style>
  <w:style w:type="paragraph" w:customStyle="1" w:styleId="berschrift3PrB">
    <w:name w:val="Überschrift3_PrB"/>
    <w:basedOn w:val="Standard"/>
    <w:next w:val="Standard"/>
    <w:qFormat/>
    <w:rsid w:val="006F44E5"/>
    <w:pPr>
      <w:numPr>
        <w:ilvl w:val="2"/>
        <w:numId w:val="6"/>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6F44E5"/>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6F44E5"/>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6F44E5"/>
    <w:pPr>
      <w:spacing w:before="80" w:after="80"/>
      <w:ind w:left="284" w:hanging="284"/>
    </w:pPr>
    <w:rPr>
      <w:b/>
      <w:bCs/>
      <w:sz w:val="14"/>
    </w:rPr>
  </w:style>
  <w:style w:type="paragraph" w:customStyle="1" w:styleId="HVariante1A4QuerLinks0cmHngend05cm2">
    <w:name w:val="H Variante 1 A4Quer + Links:  0 cm Hängend:  05 cm2"/>
    <w:basedOn w:val="Standard"/>
    <w:rsid w:val="006F44E5"/>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6F44E5"/>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6F44E5"/>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6F44E5"/>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6F44E5"/>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6F44E5"/>
    <w:pPr>
      <w:spacing w:before="60" w:after="60"/>
      <w:ind w:left="567" w:hanging="283"/>
    </w:pPr>
    <w:rPr>
      <w:b/>
      <w:bCs/>
      <w:sz w:val="14"/>
      <w:szCs w:val="14"/>
    </w:rPr>
  </w:style>
  <w:style w:type="paragraph" w:customStyle="1" w:styleId="DWKopfF">
    <w:name w:val="DW_KopfF"/>
    <w:basedOn w:val="Standard"/>
    <w:rsid w:val="006F44E5"/>
    <w:rPr>
      <w:b/>
      <w:sz w:val="18"/>
      <w:szCs w:val="18"/>
    </w:rPr>
  </w:style>
  <w:style w:type="paragraph" w:customStyle="1" w:styleId="DWKopfFmittel">
    <w:name w:val="DW_KopfF_mittel"/>
    <w:basedOn w:val="Standard"/>
    <w:rsid w:val="006F44E5"/>
    <w:rPr>
      <w:b/>
    </w:rPr>
  </w:style>
  <w:style w:type="paragraph" w:customStyle="1" w:styleId="DWKopfFgross">
    <w:name w:val="DW_KopfF_gross"/>
    <w:basedOn w:val="Standard"/>
    <w:rsid w:val="006F44E5"/>
    <w:rPr>
      <w:b/>
      <w:sz w:val="24"/>
      <w:szCs w:val="24"/>
    </w:rPr>
  </w:style>
  <w:style w:type="paragraph" w:customStyle="1" w:styleId="DWKopfk">
    <w:name w:val="DW_Kopfk"/>
    <w:basedOn w:val="Standard"/>
    <w:rsid w:val="006F44E5"/>
    <w:rPr>
      <w:b/>
    </w:rPr>
  </w:style>
  <w:style w:type="paragraph" w:customStyle="1" w:styleId="DWKopfkgross">
    <w:name w:val="DW_Kopfk_gross"/>
    <w:basedOn w:val="Standard"/>
    <w:rsid w:val="006F44E5"/>
    <w:rPr>
      <w:b/>
    </w:rPr>
  </w:style>
  <w:style w:type="paragraph" w:customStyle="1" w:styleId="DWKopfKmittel">
    <w:name w:val="DW_KopfK_mittel"/>
    <w:basedOn w:val="Standard"/>
    <w:rsid w:val="006F44E5"/>
    <w:rPr>
      <w:i/>
    </w:rPr>
  </w:style>
  <w:style w:type="paragraph" w:customStyle="1" w:styleId="DWKopfU">
    <w:name w:val="DW_KopfU"/>
    <w:basedOn w:val="Standard"/>
    <w:rsid w:val="006F44E5"/>
    <w:rPr>
      <w:sz w:val="16"/>
      <w:szCs w:val="16"/>
      <w:u w:val="single"/>
    </w:rPr>
  </w:style>
  <w:style w:type="paragraph" w:customStyle="1" w:styleId="DWKopfUgross">
    <w:name w:val="DW_KopfU_gross"/>
    <w:basedOn w:val="Standard"/>
    <w:rsid w:val="006F44E5"/>
    <w:rPr>
      <w:sz w:val="24"/>
      <w:szCs w:val="24"/>
      <w:u w:val="single"/>
    </w:rPr>
  </w:style>
  <w:style w:type="paragraph" w:customStyle="1" w:styleId="DWKopfUmittel">
    <w:name w:val="DW_KopfU_mittel"/>
    <w:basedOn w:val="Standard"/>
    <w:rsid w:val="006F44E5"/>
    <w:rPr>
      <w:u w:val="single"/>
    </w:rPr>
  </w:style>
  <w:style w:type="paragraph" w:customStyle="1" w:styleId="DWKopfA">
    <w:name w:val="DW_KopfA"/>
    <w:basedOn w:val="Standard"/>
    <w:rsid w:val="006F44E5"/>
    <w:pPr>
      <w:spacing w:after="80"/>
    </w:pPr>
    <w:rPr>
      <w:sz w:val="16"/>
      <w:szCs w:val="16"/>
    </w:rPr>
  </w:style>
  <w:style w:type="paragraph" w:customStyle="1" w:styleId="DWKopfAgross">
    <w:name w:val="DW_KopfA_gross"/>
    <w:basedOn w:val="Standard"/>
    <w:rsid w:val="006F44E5"/>
    <w:pPr>
      <w:spacing w:after="120"/>
    </w:pPr>
    <w:rPr>
      <w:sz w:val="24"/>
      <w:szCs w:val="24"/>
    </w:rPr>
  </w:style>
  <w:style w:type="paragraph" w:customStyle="1" w:styleId="DWKopfAmittel">
    <w:name w:val="DW_KopfA_mittel"/>
    <w:basedOn w:val="Standard"/>
    <w:rsid w:val="006F44E5"/>
    <w:pPr>
      <w:spacing w:after="120"/>
    </w:pPr>
  </w:style>
  <w:style w:type="paragraph" w:customStyle="1" w:styleId="DWKopfFK">
    <w:name w:val="DW_KopfFK"/>
    <w:basedOn w:val="Standard"/>
    <w:rsid w:val="006F44E5"/>
    <w:rPr>
      <w:b/>
      <w:i/>
      <w:sz w:val="16"/>
      <w:szCs w:val="16"/>
    </w:rPr>
  </w:style>
  <w:style w:type="paragraph" w:customStyle="1" w:styleId="DWKopfFKgross">
    <w:name w:val="DW_KopfFK_gross"/>
    <w:basedOn w:val="Standard"/>
    <w:rsid w:val="006F44E5"/>
    <w:rPr>
      <w:b/>
      <w:i/>
      <w:sz w:val="24"/>
      <w:szCs w:val="24"/>
    </w:rPr>
  </w:style>
  <w:style w:type="paragraph" w:customStyle="1" w:styleId="DWKopfFKmittel">
    <w:name w:val="DW_KopfFK_mittel"/>
    <w:basedOn w:val="Standard"/>
    <w:rsid w:val="006F44E5"/>
    <w:rPr>
      <w:b/>
      <w:i/>
    </w:rPr>
  </w:style>
  <w:style w:type="paragraph" w:customStyle="1" w:styleId="DWKopfK0">
    <w:name w:val="DW_KopfK"/>
    <w:basedOn w:val="Standard"/>
    <w:rsid w:val="006F44E5"/>
    <w:rPr>
      <w:i/>
      <w:sz w:val="16"/>
      <w:szCs w:val="16"/>
    </w:rPr>
  </w:style>
  <w:style w:type="paragraph" w:customStyle="1" w:styleId="DWKopfKgross0">
    <w:name w:val="DW_KopfK_gross"/>
    <w:basedOn w:val="Standard"/>
    <w:rsid w:val="006F44E5"/>
    <w:rPr>
      <w:i/>
      <w:sz w:val="24"/>
      <w:szCs w:val="24"/>
    </w:rPr>
  </w:style>
  <w:style w:type="paragraph" w:customStyle="1" w:styleId="DWKopfFU">
    <w:name w:val="DW_KopfFU"/>
    <w:basedOn w:val="Standard"/>
    <w:rsid w:val="006F44E5"/>
    <w:rPr>
      <w:b/>
      <w:sz w:val="16"/>
      <w:szCs w:val="16"/>
      <w:u w:val="single"/>
    </w:rPr>
  </w:style>
  <w:style w:type="paragraph" w:customStyle="1" w:styleId="DWKopfFUmittel">
    <w:name w:val="DW_KopfFU_mittel"/>
    <w:basedOn w:val="Standard"/>
    <w:rsid w:val="006F44E5"/>
    <w:rPr>
      <w:b/>
      <w:u w:val="single"/>
    </w:rPr>
  </w:style>
  <w:style w:type="paragraph" w:customStyle="1" w:styleId="DWKopfFUgross">
    <w:name w:val="DW_KopfFU_gross"/>
    <w:basedOn w:val="Standard"/>
    <w:rsid w:val="006F44E5"/>
    <w:rPr>
      <w:b/>
      <w:sz w:val="24"/>
      <w:szCs w:val="24"/>
      <w:u w:val="single"/>
    </w:rPr>
  </w:style>
  <w:style w:type="paragraph" w:customStyle="1" w:styleId="DWKopfFA">
    <w:name w:val="DW_KopfFA"/>
    <w:basedOn w:val="Standard"/>
    <w:rsid w:val="006F44E5"/>
    <w:pPr>
      <w:spacing w:after="80"/>
    </w:pPr>
    <w:rPr>
      <w:sz w:val="16"/>
      <w:szCs w:val="16"/>
    </w:rPr>
  </w:style>
  <w:style w:type="paragraph" w:customStyle="1" w:styleId="DWKopfFAmittel">
    <w:name w:val="DW_KopfFA_mittel"/>
    <w:basedOn w:val="Standard"/>
    <w:rsid w:val="006F44E5"/>
    <w:pPr>
      <w:spacing w:after="100"/>
    </w:pPr>
  </w:style>
  <w:style w:type="paragraph" w:customStyle="1" w:styleId="DWKopfFAgross">
    <w:name w:val="DW_KopfFA_gross"/>
    <w:basedOn w:val="Standard"/>
    <w:rsid w:val="006F44E5"/>
    <w:pPr>
      <w:spacing w:after="120"/>
    </w:pPr>
    <w:rPr>
      <w:sz w:val="24"/>
      <w:szCs w:val="24"/>
    </w:rPr>
  </w:style>
  <w:style w:type="paragraph" w:customStyle="1" w:styleId="DWKopfKU">
    <w:name w:val="DW_KopfKU"/>
    <w:basedOn w:val="Standard"/>
    <w:rsid w:val="006F44E5"/>
    <w:rPr>
      <w:i/>
      <w:sz w:val="16"/>
      <w:szCs w:val="16"/>
      <w:u w:val="single"/>
    </w:rPr>
  </w:style>
  <w:style w:type="paragraph" w:customStyle="1" w:styleId="DWKopfKUmittel">
    <w:name w:val="DW_KopfKU_mittel"/>
    <w:basedOn w:val="Standard"/>
    <w:rsid w:val="006F44E5"/>
    <w:rPr>
      <w:i/>
      <w:u w:val="single"/>
    </w:rPr>
  </w:style>
  <w:style w:type="paragraph" w:customStyle="1" w:styleId="DWKopfKUAgross">
    <w:name w:val="DW_KopfKUA_gross"/>
    <w:basedOn w:val="Standard"/>
    <w:rsid w:val="006F44E5"/>
    <w:rPr>
      <w:i/>
      <w:sz w:val="24"/>
      <w:szCs w:val="24"/>
      <w:u w:val="single"/>
    </w:rPr>
  </w:style>
  <w:style w:type="paragraph" w:customStyle="1" w:styleId="DWKopfKA">
    <w:name w:val="DW_KopfKA"/>
    <w:basedOn w:val="Standard"/>
    <w:rsid w:val="006F44E5"/>
    <w:pPr>
      <w:spacing w:after="80"/>
    </w:pPr>
    <w:rPr>
      <w:i/>
      <w:sz w:val="16"/>
      <w:szCs w:val="16"/>
    </w:rPr>
  </w:style>
  <w:style w:type="paragraph" w:customStyle="1" w:styleId="DWKopfKAmittel">
    <w:name w:val="DW_KopfKA_mittel"/>
    <w:basedOn w:val="Standard"/>
    <w:rsid w:val="006F44E5"/>
    <w:pPr>
      <w:spacing w:after="100"/>
    </w:pPr>
    <w:rPr>
      <w:i/>
    </w:rPr>
  </w:style>
  <w:style w:type="paragraph" w:customStyle="1" w:styleId="DWKopfKAgross">
    <w:name w:val="DW_KopfKA_gross"/>
    <w:basedOn w:val="Standard"/>
    <w:rsid w:val="006F44E5"/>
    <w:pPr>
      <w:spacing w:after="120"/>
    </w:pPr>
    <w:rPr>
      <w:i/>
      <w:sz w:val="24"/>
      <w:szCs w:val="24"/>
    </w:rPr>
  </w:style>
  <w:style w:type="paragraph" w:customStyle="1" w:styleId="DWKopfUA">
    <w:name w:val="DW_KopfUA"/>
    <w:basedOn w:val="Standard"/>
    <w:rsid w:val="006F44E5"/>
    <w:pPr>
      <w:spacing w:after="80"/>
    </w:pPr>
    <w:rPr>
      <w:sz w:val="16"/>
      <w:szCs w:val="16"/>
      <w:u w:val="single"/>
    </w:rPr>
  </w:style>
  <w:style w:type="paragraph" w:customStyle="1" w:styleId="DWKopfUAmittel">
    <w:name w:val="DW_KopfUA_mittel"/>
    <w:basedOn w:val="Standard"/>
    <w:rsid w:val="006F44E5"/>
    <w:pPr>
      <w:spacing w:after="100"/>
    </w:pPr>
    <w:rPr>
      <w:u w:val="single"/>
    </w:rPr>
  </w:style>
  <w:style w:type="paragraph" w:customStyle="1" w:styleId="DWKopfFUAgross">
    <w:name w:val="DW_KopfFUA_gross"/>
    <w:basedOn w:val="Standard"/>
    <w:rsid w:val="006F44E5"/>
    <w:pPr>
      <w:spacing w:after="120"/>
    </w:pPr>
    <w:rPr>
      <w:sz w:val="24"/>
      <w:szCs w:val="24"/>
      <w:u w:val="single"/>
    </w:rPr>
  </w:style>
  <w:style w:type="paragraph" w:customStyle="1" w:styleId="DWKopfFKU">
    <w:name w:val="DW_KopfFKU"/>
    <w:basedOn w:val="Standard"/>
    <w:rsid w:val="006F44E5"/>
    <w:rPr>
      <w:b/>
      <w:i/>
      <w:sz w:val="16"/>
      <w:szCs w:val="16"/>
      <w:u w:val="single"/>
    </w:rPr>
  </w:style>
  <w:style w:type="paragraph" w:customStyle="1" w:styleId="DWKopfFKUmittel">
    <w:name w:val="DW_KopfFKU_mittel"/>
    <w:basedOn w:val="Standard"/>
    <w:rsid w:val="006F44E5"/>
    <w:rPr>
      <w:b/>
      <w:i/>
      <w:u w:val="single"/>
    </w:rPr>
  </w:style>
  <w:style w:type="paragraph" w:customStyle="1" w:styleId="DWKopfFKUgross">
    <w:name w:val="DW_KopfFKU_gross"/>
    <w:basedOn w:val="Standard"/>
    <w:rsid w:val="006F44E5"/>
    <w:rPr>
      <w:b/>
      <w:i/>
      <w:sz w:val="24"/>
      <w:szCs w:val="24"/>
      <w:u w:val="single"/>
    </w:rPr>
  </w:style>
  <w:style w:type="paragraph" w:customStyle="1" w:styleId="DWKopfFKA">
    <w:name w:val="DW_KopfFKA"/>
    <w:basedOn w:val="Standard"/>
    <w:rsid w:val="006F44E5"/>
    <w:pPr>
      <w:spacing w:after="80"/>
    </w:pPr>
    <w:rPr>
      <w:b/>
      <w:i/>
      <w:sz w:val="16"/>
      <w:szCs w:val="16"/>
    </w:rPr>
  </w:style>
  <w:style w:type="paragraph" w:customStyle="1" w:styleId="DWKopfFKAmittel">
    <w:name w:val="DW_KopfFKA_mittel"/>
    <w:basedOn w:val="Standard"/>
    <w:rsid w:val="006F44E5"/>
    <w:pPr>
      <w:spacing w:after="100"/>
    </w:pPr>
    <w:rPr>
      <w:b/>
      <w:i/>
    </w:rPr>
  </w:style>
  <w:style w:type="paragraph" w:customStyle="1" w:styleId="DWKopfFKAgross">
    <w:name w:val="DW_KopfFKA_gross"/>
    <w:basedOn w:val="Standard"/>
    <w:rsid w:val="006F44E5"/>
    <w:pPr>
      <w:spacing w:after="120"/>
    </w:pPr>
    <w:rPr>
      <w:b/>
      <w:i/>
      <w:sz w:val="24"/>
      <w:szCs w:val="24"/>
    </w:rPr>
  </w:style>
  <w:style w:type="paragraph" w:customStyle="1" w:styleId="DWKopfKUgross">
    <w:name w:val="DW_KopfKU_gross"/>
    <w:basedOn w:val="Standard"/>
    <w:rsid w:val="006F44E5"/>
    <w:rPr>
      <w:i/>
      <w:sz w:val="24"/>
      <w:szCs w:val="24"/>
      <w:u w:val="single"/>
    </w:rPr>
  </w:style>
  <w:style w:type="paragraph" w:customStyle="1" w:styleId="DWFormatkombination">
    <w:name w:val="DW_Formatkombination"/>
    <w:basedOn w:val="Standard"/>
    <w:rsid w:val="006F44E5"/>
    <w:rPr>
      <w:sz w:val="16"/>
      <w:szCs w:val="16"/>
    </w:rPr>
  </w:style>
  <w:style w:type="paragraph" w:customStyle="1" w:styleId="DWFormatkombinationmittel">
    <w:name w:val="DW_Formatkombination_mittel"/>
    <w:basedOn w:val="Standard"/>
    <w:rsid w:val="006F44E5"/>
  </w:style>
  <w:style w:type="paragraph" w:customStyle="1" w:styleId="DWFormatkombinationgross">
    <w:name w:val="DW_Formatkombination_gross"/>
    <w:basedOn w:val="Standard"/>
    <w:rsid w:val="006F44E5"/>
    <w:rPr>
      <w:sz w:val="24"/>
      <w:szCs w:val="24"/>
    </w:rPr>
  </w:style>
  <w:style w:type="paragraph" w:customStyle="1" w:styleId="DWFormatkombinationF">
    <w:name w:val="DW_FormatkombinationF"/>
    <w:basedOn w:val="Standard"/>
    <w:rsid w:val="006F44E5"/>
    <w:rPr>
      <w:b/>
      <w:sz w:val="16"/>
      <w:szCs w:val="16"/>
    </w:rPr>
  </w:style>
  <w:style w:type="paragraph" w:customStyle="1" w:styleId="DWFormatkombinationFmittel">
    <w:name w:val="DW_FormatkombinationF_mittel"/>
    <w:basedOn w:val="Standard"/>
    <w:rsid w:val="006F44E5"/>
    <w:rPr>
      <w:b/>
    </w:rPr>
  </w:style>
  <w:style w:type="paragraph" w:customStyle="1" w:styleId="DWFormatkombinationFgross">
    <w:name w:val="DW_FormatkombinationF_gross"/>
    <w:basedOn w:val="Standard"/>
    <w:rsid w:val="006F44E5"/>
    <w:rPr>
      <w:b/>
      <w:sz w:val="24"/>
      <w:szCs w:val="24"/>
    </w:rPr>
  </w:style>
  <w:style w:type="paragraph" w:customStyle="1" w:styleId="DWFormatkombinationK">
    <w:name w:val="DW_FormatkombinationK"/>
    <w:basedOn w:val="Standard"/>
    <w:rsid w:val="006F44E5"/>
    <w:rPr>
      <w:i/>
      <w:sz w:val="16"/>
      <w:szCs w:val="16"/>
    </w:rPr>
  </w:style>
  <w:style w:type="paragraph" w:customStyle="1" w:styleId="DWFormatkombinationKmittel">
    <w:name w:val="DW_FormatkombinationK_mittel"/>
    <w:basedOn w:val="Standard"/>
    <w:rsid w:val="006F44E5"/>
    <w:rPr>
      <w:i/>
    </w:rPr>
  </w:style>
  <w:style w:type="paragraph" w:customStyle="1" w:styleId="DWFormatkombinationKgross">
    <w:name w:val="DW_FormatkombinationK_gross"/>
    <w:basedOn w:val="Standard"/>
    <w:rsid w:val="006F44E5"/>
    <w:rPr>
      <w:i/>
      <w:sz w:val="24"/>
      <w:szCs w:val="24"/>
    </w:rPr>
  </w:style>
  <w:style w:type="paragraph" w:customStyle="1" w:styleId="DWFormatkombinationU">
    <w:name w:val="DW_FormatkombinationU"/>
    <w:basedOn w:val="Standard"/>
    <w:rsid w:val="006F44E5"/>
    <w:rPr>
      <w:sz w:val="16"/>
      <w:szCs w:val="16"/>
      <w:u w:val="single"/>
    </w:rPr>
  </w:style>
  <w:style w:type="paragraph" w:customStyle="1" w:styleId="DWFormatkombinationUmittel">
    <w:name w:val="DW_FormatkombinationU_mittel"/>
    <w:basedOn w:val="Standard"/>
    <w:rsid w:val="006F44E5"/>
    <w:rPr>
      <w:u w:val="single"/>
    </w:rPr>
  </w:style>
  <w:style w:type="paragraph" w:customStyle="1" w:styleId="DWFormatkombinationUgross">
    <w:name w:val="DW_FormatkombinationU_gross"/>
    <w:basedOn w:val="Standard"/>
    <w:rsid w:val="006F44E5"/>
    <w:rPr>
      <w:sz w:val="24"/>
      <w:szCs w:val="24"/>
      <w:u w:val="single"/>
    </w:rPr>
  </w:style>
  <w:style w:type="paragraph" w:customStyle="1" w:styleId="DWFormatkombinationA">
    <w:name w:val="DW_FormatkombinationA"/>
    <w:basedOn w:val="Standard"/>
    <w:rsid w:val="006F44E5"/>
    <w:pPr>
      <w:spacing w:after="80"/>
    </w:pPr>
    <w:rPr>
      <w:sz w:val="16"/>
      <w:szCs w:val="16"/>
    </w:rPr>
  </w:style>
  <w:style w:type="paragraph" w:customStyle="1" w:styleId="DWFormatkombinationAmittel">
    <w:name w:val="DW_FormatkombinationA_mittel"/>
    <w:basedOn w:val="Standard"/>
    <w:rsid w:val="006F44E5"/>
    <w:pPr>
      <w:spacing w:after="100"/>
    </w:pPr>
  </w:style>
  <w:style w:type="paragraph" w:customStyle="1" w:styleId="DWFormatkombinationAgross">
    <w:name w:val="DW_FormatkombinationA_gross"/>
    <w:basedOn w:val="Standard"/>
    <w:rsid w:val="006F44E5"/>
    <w:pPr>
      <w:spacing w:after="120"/>
    </w:pPr>
    <w:rPr>
      <w:sz w:val="24"/>
      <w:szCs w:val="24"/>
    </w:rPr>
  </w:style>
  <w:style w:type="paragraph" w:customStyle="1" w:styleId="DWFormatkombinationFK">
    <w:name w:val="DW_FormatkombinationFK"/>
    <w:basedOn w:val="Standard"/>
    <w:rsid w:val="006F44E5"/>
    <w:rPr>
      <w:b/>
      <w:i/>
      <w:sz w:val="16"/>
      <w:szCs w:val="16"/>
    </w:rPr>
  </w:style>
  <w:style w:type="paragraph" w:customStyle="1" w:styleId="DWFormatkombinationFKmittel">
    <w:name w:val="DW_FormatkombinationFK_mittel"/>
    <w:basedOn w:val="Standard"/>
    <w:rsid w:val="006F44E5"/>
    <w:rPr>
      <w:b/>
      <w:i/>
    </w:rPr>
  </w:style>
  <w:style w:type="paragraph" w:customStyle="1" w:styleId="DWFormatkombinationFKgross">
    <w:name w:val="DW_FormatkombinationFK_gross"/>
    <w:basedOn w:val="Standard"/>
    <w:rsid w:val="006F44E5"/>
    <w:rPr>
      <w:b/>
      <w:i/>
      <w:sz w:val="24"/>
      <w:szCs w:val="24"/>
    </w:rPr>
  </w:style>
  <w:style w:type="paragraph" w:customStyle="1" w:styleId="DWFormatkombinationFU">
    <w:name w:val="DW_FormatkombinationFU"/>
    <w:basedOn w:val="Standard"/>
    <w:rsid w:val="006F44E5"/>
    <w:rPr>
      <w:b/>
      <w:sz w:val="16"/>
      <w:szCs w:val="16"/>
      <w:u w:val="single"/>
    </w:rPr>
  </w:style>
  <w:style w:type="paragraph" w:customStyle="1" w:styleId="DWFormatkombinationFUmittel">
    <w:name w:val="DW_FormatkombinationFU_mittel"/>
    <w:basedOn w:val="Standard"/>
    <w:rsid w:val="006F44E5"/>
    <w:rPr>
      <w:b/>
      <w:u w:val="single"/>
    </w:rPr>
  </w:style>
  <w:style w:type="paragraph" w:customStyle="1" w:styleId="DWFormatkombinationFUgross">
    <w:name w:val="DW_FormatkombinationFU_gross"/>
    <w:basedOn w:val="Standard"/>
    <w:rsid w:val="006F44E5"/>
    <w:rPr>
      <w:b/>
      <w:sz w:val="24"/>
      <w:szCs w:val="24"/>
      <w:u w:val="single"/>
    </w:rPr>
  </w:style>
  <w:style w:type="paragraph" w:customStyle="1" w:styleId="DWFormatkombinationFA">
    <w:name w:val="DW_FormatkombinationFA"/>
    <w:basedOn w:val="Standard"/>
    <w:rsid w:val="006F44E5"/>
    <w:pPr>
      <w:spacing w:after="80"/>
    </w:pPr>
    <w:rPr>
      <w:b/>
      <w:sz w:val="16"/>
      <w:szCs w:val="16"/>
    </w:rPr>
  </w:style>
  <w:style w:type="paragraph" w:customStyle="1" w:styleId="DWFormatkombinationFAmittel">
    <w:name w:val="DW_FormatkombinationFA_mittel"/>
    <w:basedOn w:val="Standard"/>
    <w:rsid w:val="006F44E5"/>
    <w:pPr>
      <w:spacing w:after="100"/>
    </w:pPr>
    <w:rPr>
      <w:b/>
    </w:rPr>
  </w:style>
  <w:style w:type="paragraph" w:customStyle="1" w:styleId="DWFormatkombinationFAgross">
    <w:name w:val="DW_FormatkombinationFA_gross"/>
    <w:basedOn w:val="Standard"/>
    <w:rsid w:val="006F44E5"/>
    <w:pPr>
      <w:spacing w:after="120"/>
    </w:pPr>
    <w:rPr>
      <w:b/>
      <w:sz w:val="24"/>
      <w:szCs w:val="24"/>
    </w:rPr>
  </w:style>
  <w:style w:type="paragraph" w:customStyle="1" w:styleId="DWFormatkombinationKU">
    <w:name w:val="DW_FormatkombinationKU"/>
    <w:basedOn w:val="Standard"/>
    <w:rsid w:val="006F44E5"/>
    <w:rPr>
      <w:i/>
      <w:sz w:val="16"/>
      <w:szCs w:val="16"/>
      <w:u w:val="single"/>
    </w:rPr>
  </w:style>
  <w:style w:type="paragraph" w:customStyle="1" w:styleId="DWFormatkombinationKUmittel">
    <w:name w:val="DW_FormatkombinationKU_mittel"/>
    <w:basedOn w:val="Standard"/>
    <w:rsid w:val="006F44E5"/>
    <w:rPr>
      <w:i/>
      <w:u w:val="single"/>
    </w:rPr>
  </w:style>
  <w:style w:type="paragraph" w:customStyle="1" w:styleId="DWFormatkombinationKUgross">
    <w:name w:val="DW_FormatkombinationKU_gross"/>
    <w:basedOn w:val="Standard"/>
    <w:rsid w:val="006F44E5"/>
    <w:rPr>
      <w:i/>
      <w:sz w:val="24"/>
      <w:szCs w:val="24"/>
      <w:u w:val="single"/>
    </w:rPr>
  </w:style>
  <w:style w:type="paragraph" w:customStyle="1" w:styleId="DWFormatkombinationKA">
    <w:name w:val="DW_FormatkombinationKA"/>
    <w:basedOn w:val="Standard"/>
    <w:rsid w:val="006F44E5"/>
    <w:pPr>
      <w:spacing w:after="80"/>
    </w:pPr>
    <w:rPr>
      <w:i/>
      <w:sz w:val="16"/>
      <w:szCs w:val="16"/>
    </w:rPr>
  </w:style>
  <w:style w:type="paragraph" w:customStyle="1" w:styleId="DWFormatkombinationKAmittel">
    <w:name w:val="DW_FormatkombinationKA_mittel"/>
    <w:basedOn w:val="Standard"/>
    <w:rsid w:val="006F44E5"/>
    <w:pPr>
      <w:spacing w:after="100"/>
    </w:pPr>
    <w:rPr>
      <w:i/>
    </w:rPr>
  </w:style>
  <w:style w:type="paragraph" w:customStyle="1" w:styleId="DWFormatkombinationKAgross">
    <w:name w:val="DW_FormatkombinationKA_gross"/>
    <w:basedOn w:val="Standard"/>
    <w:rsid w:val="006F44E5"/>
    <w:pPr>
      <w:spacing w:after="120"/>
    </w:pPr>
    <w:rPr>
      <w:i/>
      <w:sz w:val="24"/>
      <w:szCs w:val="24"/>
    </w:rPr>
  </w:style>
  <w:style w:type="paragraph" w:customStyle="1" w:styleId="DWFormatkombinationUA">
    <w:name w:val="DW_FormatkombinationUA"/>
    <w:basedOn w:val="Standard"/>
    <w:rsid w:val="006F44E5"/>
    <w:pPr>
      <w:spacing w:after="80"/>
    </w:pPr>
    <w:rPr>
      <w:sz w:val="16"/>
      <w:szCs w:val="16"/>
      <w:u w:val="single"/>
    </w:rPr>
  </w:style>
  <w:style w:type="paragraph" w:customStyle="1" w:styleId="DWFormatkombinationUAmittel">
    <w:name w:val="DW_FormatkombinationUA_mittel"/>
    <w:basedOn w:val="Standard"/>
    <w:rsid w:val="006F44E5"/>
    <w:pPr>
      <w:spacing w:after="100"/>
    </w:pPr>
    <w:rPr>
      <w:u w:val="single"/>
    </w:rPr>
  </w:style>
  <w:style w:type="paragraph" w:customStyle="1" w:styleId="DWFormatkombinationUAgross">
    <w:name w:val="DW_FormatkombinationUA_gross"/>
    <w:basedOn w:val="Standard"/>
    <w:rsid w:val="006F44E5"/>
    <w:pPr>
      <w:spacing w:after="120"/>
    </w:pPr>
    <w:rPr>
      <w:sz w:val="24"/>
      <w:szCs w:val="24"/>
      <w:u w:val="single"/>
    </w:rPr>
  </w:style>
  <w:style w:type="paragraph" w:customStyle="1" w:styleId="DWFormatkombinationFKU">
    <w:name w:val="DW_FormatkombinationFKU"/>
    <w:basedOn w:val="Standard"/>
    <w:rsid w:val="006F44E5"/>
    <w:rPr>
      <w:b/>
      <w:i/>
      <w:sz w:val="16"/>
      <w:szCs w:val="16"/>
      <w:u w:val="single"/>
    </w:rPr>
  </w:style>
  <w:style w:type="paragraph" w:customStyle="1" w:styleId="DWFormatkombinationFKUmittel">
    <w:name w:val="DW_FormatkombinationFKU_mittel"/>
    <w:basedOn w:val="Standard"/>
    <w:rsid w:val="006F44E5"/>
    <w:rPr>
      <w:b/>
      <w:i/>
      <w:u w:val="single"/>
    </w:rPr>
  </w:style>
  <w:style w:type="paragraph" w:customStyle="1" w:styleId="DWFormatkombinationFKUgross">
    <w:name w:val="DW_FormatkombinationFKU_gross"/>
    <w:basedOn w:val="Standard"/>
    <w:rsid w:val="006F44E5"/>
    <w:rPr>
      <w:b/>
      <w:i/>
      <w:sz w:val="24"/>
      <w:szCs w:val="24"/>
      <w:u w:val="single"/>
    </w:rPr>
  </w:style>
  <w:style w:type="paragraph" w:customStyle="1" w:styleId="DWFormatkombinationFKA">
    <w:name w:val="DW_FormatkombinationFKA"/>
    <w:basedOn w:val="Standard"/>
    <w:rsid w:val="006F44E5"/>
    <w:pPr>
      <w:spacing w:after="80"/>
    </w:pPr>
    <w:rPr>
      <w:b/>
      <w:i/>
      <w:sz w:val="16"/>
      <w:szCs w:val="16"/>
    </w:rPr>
  </w:style>
  <w:style w:type="paragraph" w:customStyle="1" w:styleId="DWFormatkombinationFKAmittel">
    <w:name w:val="DW_FormatkombinationFKA_mittel"/>
    <w:basedOn w:val="Standard"/>
    <w:rsid w:val="006F44E5"/>
    <w:pPr>
      <w:spacing w:after="100"/>
    </w:pPr>
    <w:rPr>
      <w:b/>
      <w:i/>
    </w:rPr>
  </w:style>
  <w:style w:type="paragraph" w:customStyle="1" w:styleId="DWFormatkombinationFKAgross">
    <w:name w:val="DW_FormatkombinationFKA_gross"/>
    <w:basedOn w:val="Standard"/>
    <w:rsid w:val="006F44E5"/>
    <w:pPr>
      <w:spacing w:after="120"/>
    </w:pPr>
    <w:rPr>
      <w:b/>
      <w:i/>
      <w:sz w:val="24"/>
      <w:szCs w:val="24"/>
    </w:rPr>
  </w:style>
  <w:style w:type="paragraph" w:customStyle="1" w:styleId="DWFormatkombinationFUA">
    <w:name w:val="DW_FormatkombinationFUA"/>
    <w:basedOn w:val="Standard"/>
    <w:rsid w:val="006F44E5"/>
    <w:pPr>
      <w:spacing w:after="80"/>
    </w:pPr>
    <w:rPr>
      <w:b/>
      <w:sz w:val="16"/>
      <w:szCs w:val="16"/>
      <w:u w:val="single"/>
    </w:rPr>
  </w:style>
  <w:style w:type="paragraph" w:customStyle="1" w:styleId="DWFormatkombinationFUAmittel">
    <w:name w:val="DW_FormatkombinationFUA_mittel"/>
    <w:basedOn w:val="Standard"/>
    <w:rsid w:val="006F44E5"/>
    <w:pPr>
      <w:spacing w:after="100"/>
    </w:pPr>
    <w:rPr>
      <w:b/>
      <w:u w:val="single"/>
    </w:rPr>
  </w:style>
  <w:style w:type="paragraph" w:customStyle="1" w:styleId="DWFormatkombinationFUAgross">
    <w:name w:val="DW_FormatkombinationFUA_gross"/>
    <w:basedOn w:val="Standard"/>
    <w:rsid w:val="006F44E5"/>
    <w:pPr>
      <w:spacing w:after="120"/>
    </w:pPr>
    <w:rPr>
      <w:b/>
      <w:sz w:val="24"/>
      <w:szCs w:val="24"/>
      <w:u w:val="single"/>
    </w:rPr>
  </w:style>
  <w:style w:type="paragraph" w:customStyle="1" w:styleId="DWFormatkombinationKUA">
    <w:name w:val="DW_FormatkombinationKUA"/>
    <w:basedOn w:val="Standard"/>
    <w:rsid w:val="006F44E5"/>
    <w:pPr>
      <w:spacing w:after="80"/>
    </w:pPr>
    <w:rPr>
      <w:i/>
      <w:sz w:val="16"/>
      <w:szCs w:val="16"/>
      <w:u w:val="single"/>
    </w:rPr>
  </w:style>
  <w:style w:type="paragraph" w:customStyle="1" w:styleId="DWFormatkombinationKUAmittel">
    <w:name w:val="DW_FormatkombinationKUA_mittel"/>
    <w:basedOn w:val="Standard"/>
    <w:rsid w:val="006F44E5"/>
    <w:pPr>
      <w:spacing w:after="100"/>
    </w:pPr>
    <w:rPr>
      <w:i/>
      <w:u w:val="single"/>
    </w:rPr>
  </w:style>
  <w:style w:type="paragraph" w:customStyle="1" w:styleId="DWFormatkombinationKUAgross">
    <w:name w:val="DW_FormatkombinationKUA_gross"/>
    <w:basedOn w:val="Standard"/>
    <w:rsid w:val="006F44E5"/>
    <w:pPr>
      <w:spacing w:after="120"/>
    </w:pPr>
    <w:rPr>
      <w:i/>
      <w:sz w:val="24"/>
      <w:szCs w:val="24"/>
      <w:u w:val="single"/>
    </w:rPr>
  </w:style>
  <w:style w:type="paragraph" w:customStyle="1" w:styleId="DWFormatkombinationFKUA">
    <w:name w:val="DW_FormatkombinationFKUA"/>
    <w:basedOn w:val="Standard"/>
    <w:rsid w:val="006F44E5"/>
    <w:pPr>
      <w:spacing w:after="80"/>
    </w:pPr>
    <w:rPr>
      <w:b/>
      <w:i/>
      <w:sz w:val="16"/>
      <w:szCs w:val="16"/>
      <w:u w:val="single"/>
    </w:rPr>
  </w:style>
  <w:style w:type="paragraph" w:customStyle="1" w:styleId="DWFormatkombinationFKUAmittel">
    <w:name w:val="DW_FormatkombinationFKUA_mittel"/>
    <w:basedOn w:val="Standard"/>
    <w:rsid w:val="006F44E5"/>
    <w:pPr>
      <w:spacing w:after="100"/>
    </w:pPr>
    <w:rPr>
      <w:b/>
      <w:i/>
      <w:u w:val="single"/>
    </w:rPr>
  </w:style>
  <w:style w:type="paragraph" w:customStyle="1" w:styleId="DWFormatkombinationFKUAgross">
    <w:name w:val="DW_FormatkombinationFKUA_gross"/>
    <w:basedOn w:val="Standard"/>
    <w:rsid w:val="006F44E5"/>
    <w:pPr>
      <w:spacing w:after="120"/>
    </w:pPr>
    <w:rPr>
      <w:b/>
      <w:i/>
      <w:sz w:val="24"/>
      <w:szCs w:val="24"/>
      <w:u w:val="single"/>
    </w:rPr>
  </w:style>
  <w:style w:type="paragraph" w:customStyle="1" w:styleId="Standard12ptFett">
    <w:name w:val="Standard+12pt+Fett"/>
    <w:basedOn w:val="Standard"/>
    <w:rsid w:val="006F44E5"/>
    <w:rPr>
      <w:b/>
      <w:sz w:val="24"/>
    </w:rPr>
  </w:style>
  <w:style w:type="paragraph" w:customStyle="1" w:styleId="Formatvorlageberschrift1Zentriert">
    <w:name w:val="Formatvorlage Überschrift 1 + Zentriert"/>
    <w:basedOn w:val="berschrift1"/>
    <w:rsid w:val="006F44E5"/>
    <w:pPr>
      <w:jc w:val="center"/>
    </w:pPr>
    <w:rPr>
      <w:bCs/>
      <w:szCs w:val="20"/>
    </w:rPr>
  </w:style>
  <w:style w:type="paragraph" w:customStyle="1" w:styleId="Formatvorlageberschrift1Zentriert1">
    <w:name w:val="Formatvorlage Überschrift 1 + Zentriert1"/>
    <w:basedOn w:val="berschrift1"/>
    <w:rsid w:val="006F44E5"/>
    <w:pPr>
      <w:jc w:val="center"/>
    </w:pPr>
    <w:rPr>
      <w:bCs/>
      <w:szCs w:val="20"/>
    </w:rPr>
  </w:style>
  <w:style w:type="paragraph" w:customStyle="1" w:styleId="berschrift1Zentriert1">
    <w:name w:val="Überschrift 1 + Zentriert1"/>
    <w:basedOn w:val="berschrift1"/>
    <w:rsid w:val="006F44E5"/>
    <w:pPr>
      <w:jc w:val="center"/>
    </w:pPr>
    <w:rPr>
      <w:bCs/>
      <w:szCs w:val="20"/>
    </w:rPr>
  </w:style>
  <w:style w:type="paragraph" w:customStyle="1" w:styleId="DWKontoAbstandmittel">
    <w:name w:val="DW_KontoAbstand_mittel"/>
    <w:basedOn w:val="DWPositionmittel"/>
    <w:next w:val="Standard"/>
    <w:rsid w:val="006F44E5"/>
    <w:pPr>
      <w:spacing w:after="180"/>
    </w:pPr>
  </w:style>
  <w:style w:type="paragraph" w:customStyle="1" w:styleId="DWKontoAbstand">
    <w:name w:val="DW_KontoAbstand"/>
    <w:basedOn w:val="DWKontoAbstandmittel"/>
    <w:rsid w:val="006F44E5"/>
    <w:rPr>
      <w:sz w:val="16"/>
    </w:rPr>
  </w:style>
  <w:style w:type="paragraph" w:customStyle="1" w:styleId="DWKontoAbstandgross">
    <w:name w:val="DW_KontoAbstand_gross"/>
    <w:basedOn w:val="DWKontoAbstandmittel"/>
    <w:rsid w:val="006F44E5"/>
    <w:rPr>
      <w:sz w:val="24"/>
    </w:rPr>
  </w:style>
  <w:style w:type="paragraph" w:customStyle="1" w:styleId="AnlAnlagennachweisBilPos">
    <w:name w:val="Anl_Anlagennachweis_BilPos"/>
    <w:basedOn w:val="Standard"/>
    <w:rsid w:val="006F44E5"/>
    <w:rPr>
      <w:sz w:val="14"/>
    </w:rPr>
  </w:style>
  <w:style w:type="paragraph" w:customStyle="1" w:styleId="AnlAnlagennachweisHauptpunkt">
    <w:name w:val="Anl_Anlagennachweis_Hauptpunkt"/>
    <w:basedOn w:val="Standard"/>
    <w:rsid w:val="006F44E5"/>
    <w:rPr>
      <w:b/>
      <w:sz w:val="14"/>
      <w:szCs w:val="14"/>
    </w:rPr>
  </w:style>
  <w:style w:type="paragraph" w:customStyle="1" w:styleId="AnlAnlagennachweisKonto">
    <w:name w:val="Anl_Anlagennachweis_Konto"/>
    <w:basedOn w:val="Standard"/>
    <w:rsid w:val="006F44E5"/>
    <w:rPr>
      <w:sz w:val="14"/>
      <w:szCs w:val="14"/>
    </w:rPr>
  </w:style>
  <w:style w:type="paragraph" w:customStyle="1" w:styleId="AnlAnlagennachweisKopf">
    <w:name w:val="Anl_Anlagennachweis_Kopf"/>
    <w:basedOn w:val="Standard"/>
    <w:rsid w:val="006F44E5"/>
    <w:rPr>
      <w:b/>
      <w:sz w:val="14"/>
      <w:szCs w:val="14"/>
    </w:rPr>
  </w:style>
  <w:style w:type="paragraph" w:customStyle="1" w:styleId="AnlAnlagennachweisPosition">
    <w:name w:val="Anl_Anlagennachweis_Position"/>
    <w:basedOn w:val="Standard"/>
    <w:rsid w:val="006F44E5"/>
    <w:rPr>
      <w:b/>
      <w:sz w:val="14"/>
      <w:szCs w:val="14"/>
    </w:rPr>
  </w:style>
  <w:style w:type="paragraph" w:customStyle="1" w:styleId="AnlAnlagennachweisSummeBilPos">
    <w:name w:val="Anl_Anlagennachweis_Summe_BilPos"/>
    <w:basedOn w:val="Standard"/>
    <w:rsid w:val="006F44E5"/>
    <w:rPr>
      <w:b/>
      <w:sz w:val="14"/>
    </w:rPr>
  </w:style>
  <w:style w:type="paragraph" w:customStyle="1" w:styleId="AnlAnlagennachweisSummeKonto">
    <w:name w:val="Anl_Anlagennachweis_Summe_Konto"/>
    <w:basedOn w:val="Standard"/>
    <w:rsid w:val="006F44E5"/>
    <w:rPr>
      <w:b/>
      <w:sz w:val="14"/>
      <w:szCs w:val="14"/>
    </w:rPr>
  </w:style>
  <w:style w:type="paragraph" w:customStyle="1" w:styleId="AnlAnlagennachweisUnterpunkt">
    <w:name w:val="Anl_Anlagennachweis_Unterpunkt"/>
    <w:basedOn w:val="Standard"/>
    <w:rsid w:val="006F44E5"/>
    <w:rPr>
      <w:b/>
      <w:sz w:val="14"/>
    </w:rPr>
  </w:style>
  <w:style w:type="paragraph" w:customStyle="1" w:styleId="AnlAnlagennachweisWirtschaftsgut">
    <w:name w:val="Anl_Anlagennachweis_Wirtschaftsgut"/>
    <w:basedOn w:val="Standard"/>
    <w:rsid w:val="006F44E5"/>
    <w:rPr>
      <w:sz w:val="14"/>
      <w:szCs w:val="14"/>
    </w:rPr>
  </w:style>
  <w:style w:type="paragraph" w:customStyle="1" w:styleId="AnlFrdernachweisBilPos">
    <w:name w:val="Anl_Fördernachweis_BilPos"/>
    <w:basedOn w:val="Standard"/>
    <w:rsid w:val="006F44E5"/>
    <w:rPr>
      <w:sz w:val="14"/>
      <w:szCs w:val="14"/>
    </w:rPr>
  </w:style>
  <w:style w:type="paragraph" w:customStyle="1" w:styleId="AnlFrdernachweisHauptpunkt">
    <w:name w:val="Anl_Fördernachweis_Hauptpunkt"/>
    <w:basedOn w:val="Standard"/>
    <w:rsid w:val="006F44E5"/>
    <w:rPr>
      <w:b/>
      <w:sz w:val="14"/>
    </w:rPr>
  </w:style>
  <w:style w:type="paragraph" w:customStyle="1" w:styleId="AnlFrdernachweisKonto">
    <w:name w:val="Anl_Fördernachweis_Konto"/>
    <w:basedOn w:val="Standard"/>
    <w:rsid w:val="006F44E5"/>
    <w:rPr>
      <w:sz w:val="14"/>
    </w:rPr>
  </w:style>
  <w:style w:type="paragraph" w:customStyle="1" w:styleId="AnlFrdernachweisKopf">
    <w:name w:val="Anl_Fördernachweis_Kopf"/>
    <w:basedOn w:val="Standard"/>
    <w:rsid w:val="006F44E5"/>
    <w:rPr>
      <w:b/>
      <w:sz w:val="14"/>
    </w:rPr>
  </w:style>
  <w:style w:type="paragraph" w:customStyle="1" w:styleId="AnlFrdernachweisPosition">
    <w:name w:val="Anl_Fördernachweis_Position"/>
    <w:basedOn w:val="Standard"/>
    <w:rsid w:val="006F44E5"/>
    <w:rPr>
      <w:b/>
      <w:sz w:val="14"/>
    </w:rPr>
  </w:style>
  <w:style w:type="paragraph" w:customStyle="1" w:styleId="AnlFrdernachweisSummeBilPos">
    <w:name w:val="Anl_Fördernachweis_Summe_BilPos"/>
    <w:basedOn w:val="Standard"/>
    <w:rsid w:val="006F44E5"/>
    <w:rPr>
      <w:b/>
      <w:sz w:val="14"/>
    </w:rPr>
  </w:style>
  <w:style w:type="paragraph" w:customStyle="1" w:styleId="AnlFrdernachweisSummeKonto">
    <w:name w:val="Anl_Fördernachweis_Summe_Konto"/>
    <w:basedOn w:val="Standard"/>
    <w:rsid w:val="006F44E5"/>
    <w:rPr>
      <w:b/>
      <w:sz w:val="14"/>
    </w:rPr>
  </w:style>
  <w:style w:type="paragraph" w:customStyle="1" w:styleId="AnlFrdernachweisUnterpunkt">
    <w:name w:val="Anl_Fördernachweis_Unterpunkt"/>
    <w:basedOn w:val="Standard"/>
    <w:rsid w:val="006F44E5"/>
    <w:rPr>
      <w:b/>
      <w:sz w:val="14"/>
    </w:rPr>
  </w:style>
  <w:style w:type="paragraph" w:customStyle="1" w:styleId="AnlFrdernachweisWirtschaftsgut">
    <w:name w:val="Anl_Fördernachweis_Wirtschaftsgut"/>
    <w:basedOn w:val="Standard"/>
    <w:rsid w:val="006F44E5"/>
    <w:rPr>
      <w:sz w:val="14"/>
      <w:szCs w:val="14"/>
    </w:rPr>
  </w:style>
  <w:style w:type="paragraph" w:customStyle="1" w:styleId="FormatvorlageSUVariante1A4QuerLinks05cmHngend05cm">
    <w:name w:val="Formatvorlage SU Variante 1 A4Quer + Links:  05 cm Hängend:  05 cm"/>
    <w:basedOn w:val="Standard"/>
    <w:rsid w:val="006F44E5"/>
    <w:pPr>
      <w:tabs>
        <w:tab w:val="left" w:pos="850"/>
        <w:tab w:val="left" w:pos="1417"/>
      </w:tabs>
      <w:spacing w:before="60" w:after="60"/>
      <w:ind w:left="568" w:hanging="284"/>
    </w:pPr>
    <w:rPr>
      <w:b/>
      <w:bCs/>
      <w:sz w:val="14"/>
    </w:rPr>
  </w:style>
  <w:style w:type="paragraph" w:customStyle="1" w:styleId="SUVariante1A4Quer">
    <w:name w:val="SU Variante 1 A4Quer"/>
    <w:basedOn w:val="SUVariante1"/>
    <w:rsid w:val="006F44E5"/>
    <w:pPr>
      <w:tabs>
        <w:tab w:val="left" w:pos="850"/>
        <w:tab w:val="left" w:pos="1417"/>
      </w:tabs>
    </w:pPr>
    <w:rPr>
      <w:rFonts w:cs="Arial"/>
      <w:sz w:val="14"/>
      <w:szCs w:val="14"/>
    </w:rPr>
  </w:style>
  <w:style w:type="paragraph" w:customStyle="1" w:styleId="FormatvorlageSUVariante1A4QuerLinks05cmHngend05cm1">
    <w:name w:val="Formatvorlage SU Variante 1 A4Quer + Links:  05 cm Hängend:  05 cm1"/>
    <w:basedOn w:val="SUVariante1A4Quer"/>
    <w:rsid w:val="006F44E5"/>
    <w:pPr>
      <w:ind w:left="567" w:hanging="283"/>
    </w:pPr>
    <w:rPr>
      <w:rFonts w:cs="Times New Roman"/>
      <w:bCs/>
    </w:rPr>
  </w:style>
  <w:style w:type="paragraph" w:customStyle="1" w:styleId="HVariante1A4Quer">
    <w:name w:val="H Variante 1 A4Quer"/>
    <w:basedOn w:val="Standard"/>
    <w:rsid w:val="006F44E5"/>
    <w:pPr>
      <w:spacing w:before="80" w:after="80"/>
    </w:pPr>
    <w:rPr>
      <w:rFonts w:cs="Arial"/>
      <w:b/>
      <w:sz w:val="14"/>
      <w:szCs w:val="14"/>
    </w:rPr>
  </w:style>
  <w:style w:type="paragraph" w:customStyle="1" w:styleId="HUVariante1A4Quer">
    <w:name w:val="HU Variante 1 A4Quer"/>
    <w:basedOn w:val="HUVariante1"/>
    <w:rsid w:val="006F44E5"/>
    <w:pPr>
      <w:tabs>
        <w:tab w:val="left" w:pos="1134"/>
      </w:tabs>
      <w:spacing w:before="80" w:after="80"/>
    </w:pPr>
    <w:rPr>
      <w:rFonts w:cs="Arial"/>
      <w:sz w:val="14"/>
      <w:szCs w:val="14"/>
    </w:rPr>
  </w:style>
  <w:style w:type="paragraph" w:customStyle="1" w:styleId="PVariante1A4Quer">
    <w:name w:val="P Variante 1 A4Quer"/>
    <w:basedOn w:val="PVariante1"/>
    <w:rsid w:val="006F44E5"/>
    <w:pPr>
      <w:tabs>
        <w:tab w:val="left" w:pos="1134"/>
      </w:tabs>
    </w:pPr>
    <w:rPr>
      <w:rFonts w:cs="Arial"/>
      <w:sz w:val="14"/>
      <w:szCs w:val="14"/>
    </w:rPr>
  </w:style>
  <w:style w:type="paragraph" w:customStyle="1" w:styleId="SVariante1A4Quer">
    <w:name w:val="S Variante 1 A4Quer"/>
    <w:basedOn w:val="SVariante1"/>
    <w:rsid w:val="006F44E5"/>
    <w:pPr>
      <w:tabs>
        <w:tab w:val="left" w:pos="1417"/>
      </w:tabs>
    </w:pPr>
    <w:rPr>
      <w:rFonts w:cs="Arial"/>
      <w:sz w:val="14"/>
      <w:szCs w:val="14"/>
    </w:rPr>
  </w:style>
  <w:style w:type="paragraph" w:customStyle="1" w:styleId="SDVariante1A4Quer">
    <w:name w:val="SD Variante 1 A4Quer"/>
    <w:basedOn w:val="SDVariante1"/>
    <w:rsid w:val="006F44E5"/>
    <w:rPr>
      <w:rFonts w:cs="Arial"/>
      <w:sz w:val="14"/>
      <w:szCs w:val="14"/>
    </w:rPr>
  </w:style>
  <w:style w:type="paragraph" w:customStyle="1" w:styleId="UVariante1A4Quer">
    <w:name w:val="U Variante 1 A4Quer"/>
    <w:basedOn w:val="UVariante1"/>
    <w:rsid w:val="006F44E5"/>
    <w:pPr>
      <w:tabs>
        <w:tab w:val="left" w:pos="850"/>
      </w:tabs>
    </w:pPr>
    <w:rPr>
      <w:rFonts w:cs="Arial"/>
      <w:sz w:val="14"/>
      <w:szCs w:val="14"/>
    </w:rPr>
  </w:style>
  <w:style w:type="character" w:customStyle="1" w:styleId="AnlAnlagennachweisKontoZchn">
    <w:name w:val="Anl_Anlagennachweis_Konto Zchn"/>
    <w:rsid w:val="006F44E5"/>
    <w:rPr>
      <w:rFonts w:ascii="Arial" w:hAnsi="Arial"/>
      <w:sz w:val="14"/>
      <w:szCs w:val="14"/>
      <w:lang w:val="de-DE" w:eastAsia="de-DE" w:bidi="ar-SA"/>
    </w:rPr>
  </w:style>
  <w:style w:type="character" w:customStyle="1" w:styleId="AnlAnlagennachweisSummeBilPosZchn">
    <w:name w:val="Anl_Anlagennachweis_Summe_BilPos Zchn"/>
    <w:rsid w:val="006F44E5"/>
    <w:rPr>
      <w:rFonts w:ascii="Arial" w:hAnsi="Arial"/>
      <w:b/>
      <w:sz w:val="14"/>
      <w:lang w:val="de-DE" w:eastAsia="de-DE" w:bidi="ar-SA"/>
    </w:rPr>
  </w:style>
  <w:style w:type="paragraph" w:customStyle="1" w:styleId="AnlAnlEntwA3BilPosverdichtet">
    <w:name w:val="Anl_AnlEntwA3_BilPos_verdichtet"/>
    <w:basedOn w:val="Standard"/>
    <w:rsid w:val="006F44E5"/>
    <w:rPr>
      <w:rFonts w:cs="Arial"/>
      <w:sz w:val="16"/>
    </w:rPr>
  </w:style>
  <w:style w:type="paragraph" w:customStyle="1" w:styleId="AnlAnlEntwA3Hauptpunkt">
    <w:name w:val="Anl_AnlEntwA3_Hauptpunkt"/>
    <w:basedOn w:val="Standard"/>
    <w:rsid w:val="006F44E5"/>
    <w:rPr>
      <w:rFonts w:cs="Arial"/>
      <w:b/>
      <w:sz w:val="16"/>
    </w:rPr>
  </w:style>
  <w:style w:type="paragraph" w:customStyle="1" w:styleId="AnlAnlEntwA3Konto">
    <w:name w:val="Anl_AnlEntwA3_Konto"/>
    <w:basedOn w:val="Standard"/>
    <w:rsid w:val="006F44E5"/>
    <w:rPr>
      <w:rFonts w:cs="Arial"/>
      <w:b/>
      <w:sz w:val="16"/>
    </w:rPr>
  </w:style>
  <w:style w:type="paragraph" w:customStyle="1" w:styleId="AnlAnlEntwA3Kontoverdichtet">
    <w:name w:val="Anl_AnlEntwA3_Konto_verdichtet"/>
    <w:basedOn w:val="Standard"/>
    <w:rsid w:val="006F44E5"/>
    <w:rPr>
      <w:rFonts w:cs="Arial"/>
      <w:sz w:val="16"/>
    </w:rPr>
  </w:style>
  <w:style w:type="paragraph" w:customStyle="1" w:styleId="AnlAnlEntwA3Kopf">
    <w:name w:val="Anl_AnlEntwA3_Kopf"/>
    <w:basedOn w:val="Standard"/>
    <w:rsid w:val="006F44E5"/>
    <w:rPr>
      <w:rFonts w:cs="Arial"/>
      <w:sz w:val="16"/>
    </w:rPr>
  </w:style>
  <w:style w:type="paragraph" w:customStyle="1" w:styleId="AnlAnlEntwA3Position">
    <w:name w:val="Anl_AnlEntwA3_Position"/>
    <w:basedOn w:val="Standard"/>
    <w:rsid w:val="006F44E5"/>
    <w:rPr>
      <w:rFonts w:cs="Arial"/>
      <w:b/>
      <w:sz w:val="16"/>
    </w:rPr>
  </w:style>
  <w:style w:type="paragraph" w:customStyle="1" w:styleId="AnlAnlEntwA3SummeBilPos">
    <w:name w:val="Anl_AnlEntwA3_Summe_BilPos"/>
    <w:basedOn w:val="Standard"/>
    <w:rsid w:val="006F44E5"/>
    <w:rPr>
      <w:b/>
      <w:sz w:val="16"/>
    </w:rPr>
  </w:style>
  <w:style w:type="paragraph" w:customStyle="1" w:styleId="AnlAnlEntwA3SummeKonto">
    <w:name w:val="Anl_AnlEntwA3_Summe_Konto"/>
    <w:basedOn w:val="Standard"/>
    <w:rsid w:val="006F44E5"/>
    <w:rPr>
      <w:rFonts w:cs="Arial"/>
      <w:b/>
      <w:sz w:val="16"/>
    </w:rPr>
  </w:style>
  <w:style w:type="paragraph" w:customStyle="1" w:styleId="AnlAnlEntwA3Unterpunkt">
    <w:name w:val="Anl_AnlEntwA3_Unterpunkt"/>
    <w:basedOn w:val="Standard"/>
    <w:rsid w:val="006F44E5"/>
    <w:rPr>
      <w:rFonts w:cs="Arial"/>
      <w:b/>
      <w:sz w:val="16"/>
    </w:rPr>
  </w:style>
  <w:style w:type="paragraph" w:customStyle="1" w:styleId="AnlAnlEntwA3Wirtschaftsgut">
    <w:name w:val="Anl_AnlEntwA3_Wirtschaftsgut"/>
    <w:basedOn w:val="Standard"/>
    <w:rsid w:val="006F44E5"/>
    <w:rPr>
      <w:rFonts w:cs="Arial"/>
      <w:sz w:val="14"/>
    </w:rPr>
  </w:style>
  <w:style w:type="character" w:styleId="Fett">
    <w:name w:val="Strong"/>
    <w:qFormat/>
    <w:rsid w:val="006F44E5"/>
    <w:rPr>
      <w:b/>
      <w:bCs/>
    </w:rPr>
  </w:style>
  <w:style w:type="paragraph" w:customStyle="1" w:styleId="Formatvorlage2">
    <w:name w:val="Formatvorlage2"/>
    <w:basedOn w:val="Standard"/>
    <w:rsid w:val="006F44E5"/>
    <w:pPr>
      <w:spacing w:before="100" w:beforeAutospacing="1" w:after="100" w:afterAutospacing="1"/>
    </w:pPr>
    <w:rPr>
      <w:b/>
      <w:sz w:val="16"/>
    </w:rPr>
  </w:style>
  <w:style w:type="paragraph" w:customStyle="1" w:styleId="berschriftPrBohneNummerierung">
    <w:name w:val="Überschrift_PrB_ohneNummerierung"/>
    <w:basedOn w:val="Standard"/>
    <w:rsid w:val="006F44E5"/>
    <w:pPr>
      <w:outlineLvl w:val="6"/>
    </w:pPr>
    <w:rPr>
      <w:b/>
      <w:sz w:val="22"/>
      <w:szCs w:val="22"/>
    </w:rPr>
  </w:style>
  <w:style w:type="paragraph" w:customStyle="1" w:styleId="StandardMEkursiv">
    <w:name w:val="StandardME_kursiv"/>
    <w:basedOn w:val="StandardME"/>
    <w:autoRedefine/>
    <w:rsid w:val="006F44E5"/>
    <w:rPr>
      <w:i/>
    </w:rPr>
  </w:style>
  <w:style w:type="paragraph" w:customStyle="1" w:styleId="VerzeichnisPrf">
    <w:name w:val="Verzeichnis_Prf"/>
    <w:basedOn w:val="Verzeichnis1"/>
    <w:autoRedefine/>
    <w:rsid w:val="006F44E5"/>
    <w:pPr>
      <w:spacing w:line="360" w:lineRule="auto"/>
    </w:pPr>
    <w:rPr>
      <w:noProof/>
    </w:rPr>
  </w:style>
  <w:style w:type="paragraph" w:customStyle="1" w:styleId="Default">
    <w:name w:val="Default"/>
    <w:rsid w:val="00D760C4"/>
    <w:pPr>
      <w:autoSpaceDE w:val="0"/>
      <w:autoSpaceDN w:val="0"/>
      <w:adjustRightInd w:val="0"/>
    </w:pPr>
    <w:rPr>
      <w:rFonts w:ascii="Arial" w:hAnsi="Arial" w:cs="Arial"/>
      <w:color w:val="000000"/>
      <w:sz w:val="24"/>
      <w:szCs w:val="24"/>
    </w:rPr>
  </w:style>
  <w:style w:type="table" w:styleId="Tabellenraster">
    <w:name w:val="Table Grid"/>
    <w:basedOn w:val="NormaleTabelle"/>
    <w:rsid w:val="00D760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D760C4"/>
    <w:rPr>
      <w:color w:val="808080"/>
    </w:rPr>
  </w:style>
  <w:style w:type="character" w:customStyle="1" w:styleId="KopfzeileZchn">
    <w:name w:val="Kopfzeile Zchn"/>
    <w:basedOn w:val="Absatz-Standardschriftart"/>
    <w:link w:val="Kopfzeile"/>
    <w:locked/>
    <w:rsid w:val="00D760C4"/>
    <w:rPr>
      <w:rFonts w:ascii="Arial" w:hAnsi="Arial"/>
      <w:b/>
    </w:rPr>
  </w:style>
  <w:style w:type="paragraph" w:styleId="Textkrper">
    <w:name w:val="Body Text"/>
    <w:basedOn w:val="Standard"/>
    <w:link w:val="TextkrperZchn"/>
    <w:uiPriority w:val="99"/>
    <w:rsid w:val="00D760C4"/>
    <w:pPr>
      <w:spacing w:after="120"/>
    </w:pPr>
  </w:style>
  <w:style w:type="character" w:customStyle="1" w:styleId="TextkrperZchn">
    <w:name w:val="Textkörper Zchn"/>
    <w:basedOn w:val="Absatz-Standardschriftart"/>
    <w:link w:val="Textkrper"/>
    <w:uiPriority w:val="99"/>
    <w:rsid w:val="00D760C4"/>
    <w:rPr>
      <w:rFonts w:ascii="Arial" w:hAnsi="Arial"/>
    </w:rPr>
  </w:style>
  <w:style w:type="character" w:customStyle="1" w:styleId="berschrift1Zchn">
    <w:name w:val="Überschrift 1 Zchn"/>
    <w:basedOn w:val="Absatz-Standardschriftart"/>
    <w:link w:val="berschrift1"/>
    <w:locked/>
    <w:rsid w:val="00D760C4"/>
    <w:rPr>
      <w:rFonts w:ascii="Arial" w:hAnsi="Arial"/>
      <w:b/>
      <w:kern w:val="28"/>
      <w:sz w:val="24"/>
      <w:szCs w:val="24"/>
    </w:rPr>
  </w:style>
  <w:style w:type="character" w:customStyle="1" w:styleId="KommentartextZchn">
    <w:name w:val="Kommentartext Zchn"/>
    <w:basedOn w:val="Absatz-Standardschriftart"/>
    <w:uiPriority w:val="99"/>
    <w:rsid w:val="00D760C4"/>
    <w:rPr>
      <w:rFonts w:ascii="Arial" w:hAnsi="Arial"/>
    </w:rPr>
  </w:style>
  <w:style w:type="paragraph" w:styleId="Sprechblasentext">
    <w:name w:val="Balloon Text"/>
    <w:basedOn w:val="Standard"/>
    <w:link w:val="SprechblasentextZchn"/>
    <w:unhideWhenUsed/>
    <w:rsid w:val="00D760C4"/>
    <w:rPr>
      <w:rFonts w:ascii="Segoe UI" w:hAnsi="Segoe UI" w:cs="Segoe UI"/>
      <w:sz w:val="18"/>
      <w:szCs w:val="18"/>
    </w:rPr>
  </w:style>
  <w:style w:type="character" w:customStyle="1" w:styleId="SprechblasentextZchn">
    <w:name w:val="Sprechblasentext Zchn"/>
    <w:basedOn w:val="Absatz-Standardschriftart"/>
    <w:link w:val="Sprechblasentext"/>
    <w:rsid w:val="00D760C4"/>
    <w:rPr>
      <w:rFonts w:ascii="Segoe UI" w:hAnsi="Segoe UI" w:cs="Segoe UI"/>
      <w:sz w:val="18"/>
      <w:szCs w:val="18"/>
    </w:rPr>
  </w:style>
  <w:style w:type="character" w:customStyle="1" w:styleId="berschrift2Zchn">
    <w:name w:val="Überschrift 2 Zchn"/>
    <w:basedOn w:val="Absatz-Standardschriftart"/>
    <w:link w:val="berschrift2"/>
    <w:locked/>
    <w:rsid w:val="00D760C4"/>
    <w:rPr>
      <w:rFonts w:ascii="Arial" w:hAnsi="Arial"/>
      <w:b/>
      <w:kern w:val="28"/>
      <w:sz w:val="24"/>
      <w:szCs w:val="24"/>
    </w:rPr>
  </w:style>
  <w:style w:type="character" w:styleId="Hyperlink">
    <w:name w:val="Hyperlink"/>
    <w:basedOn w:val="Absatz-Standardschriftart"/>
    <w:uiPriority w:val="99"/>
    <w:rsid w:val="00D760C4"/>
    <w:rPr>
      <w:color w:val="0000FF"/>
      <w:u w:val="single"/>
    </w:rPr>
  </w:style>
  <w:style w:type="paragraph" w:customStyle="1" w:styleId="Pa10">
    <w:name w:val="Pa10"/>
    <w:basedOn w:val="Standard"/>
    <w:next w:val="Standard"/>
    <w:uiPriority w:val="99"/>
    <w:rsid w:val="00D760C4"/>
    <w:pPr>
      <w:autoSpaceDE w:val="0"/>
      <w:autoSpaceDN w:val="0"/>
      <w:adjustRightInd w:val="0"/>
      <w:spacing w:line="211" w:lineRule="atLeast"/>
    </w:pPr>
    <w:rPr>
      <w:rFonts w:ascii="SlimbachItcT" w:hAnsi="SlimbachItcT"/>
      <w:sz w:val="24"/>
      <w:szCs w:val="24"/>
    </w:rPr>
  </w:style>
  <w:style w:type="paragraph" w:customStyle="1" w:styleId="AnlIABKopf">
    <w:name w:val="Anl_IAB_Kopf"/>
    <w:basedOn w:val="Standard"/>
    <w:qFormat/>
    <w:rsid w:val="006F44E5"/>
    <w:rPr>
      <w:b/>
      <w:sz w:val="14"/>
    </w:rPr>
  </w:style>
  <w:style w:type="paragraph" w:customStyle="1" w:styleId="AnlIABInvestitionsabzugsbetrag">
    <w:name w:val="Anl_IAB_Investitionsabzugsbetrag"/>
    <w:basedOn w:val="Standard"/>
    <w:qFormat/>
    <w:rsid w:val="006F44E5"/>
    <w:rPr>
      <w:sz w:val="14"/>
    </w:rPr>
  </w:style>
  <w:style w:type="paragraph" w:customStyle="1" w:styleId="AnlIABTitelWirtschaftsjahr">
    <w:name w:val="Anl_IAB_TitelWirtschaftsjahr"/>
    <w:basedOn w:val="Standard"/>
    <w:qFormat/>
    <w:rsid w:val="006F44E5"/>
    <w:rPr>
      <w:b/>
      <w:sz w:val="14"/>
    </w:rPr>
  </w:style>
  <w:style w:type="paragraph" w:customStyle="1" w:styleId="AnlIABSummeWirtschaftsjahr">
    <w:name w:val="Anl_IAB_SummeWirtschaftsjahr"/>
    <w:basedOn w:val="Standard"/>
    <w:qFormat/>
    <w:rsid w:val="006F44E5"/>
    <w:rPr>
      <w:b/>
      <w:sz w:val="14"/>
    </w:rPr>
  </w:style>
  <w:style w:type="paragraph" w:customStyle="1" w:styleId="ZeileKKEH5">
    <w:name w:val="ZeileKKE_H5"/>
    <w:basedOn w:val="ZeileKKEH"/>
    <w:qFormat/>
    <w:rsid w:val="006F44E5"/>
  </w:style>
  <w:style w:type="paragraph" w:customStyle="1" w:styleId="ZeileKKEH">
    <w:name w:val="ZeileKKE_H"/>
    <w:basedOn w:val="ZeileHKapEntw"/>
    <w:qFormat/>
    <w:rsid w:val="006F44E5"/>
  </w:style>
  <w:style w:type="paragraph" w:customStyle="1" w:styleId="ZeileKKEH7">
    <w:name w:val="ZeileKKE_H7"/>
    <w:basedOn w:val="ZeileKKEH"/>
    <w:qFormat/>
    <w:rsid w:val="006F44E5"/>
  </w:style>
  <w:style w:type="paragraph" w:customStyle="1" w:styleId="ZeileKKEH8">
    <w:name w:val="ZeileKKE_H8"/>
    <w:basedOn w:val="ZeileKKEH"/>
    <w:qFormat/>
    <w:rsid w:val="006F44E5"/>
  </w:style>
  <w:style w:type="paragraph" w:customStyle="1" w:styleId="ZeileKKEH10">
    <w:name w:val="ZeileKKE_H10"/>
    <w:basedOn w:val="ZeileKKEH"/>
    <w:qFormat/>
    <w:rsid w:val="006F44E5"/>
  </w:style>
  <w:style w:type="paragraph" w:customStyle="1" w:styleId="SummeKKEH">
    <w:name w:val="SummeKKE_H"/>
    <w:basedOn w:val="SummeKapEntw"/>
    <w:qFormat/>
    <w:rsid w:val="006F44E5"/>
  </w:style>
  <w:style w:type="paragraph" w:customStyle="1" w:styleId="SummeKKEH5">
    <w:name w:val="SummeKKE_H5"/>
    <w:basedOn w:val="SummeKKEH"/>
    <w:qFormat/>
    <w:rsid w:val="006F44E5"/>
  </w:style>
  <w:style w:type="paragraph" w:customStyle="1" w:styleId="SummeKKEH7">
    <w:name w:val="SummeKKE_H7"/>
    <w:basedOn w:val="SummeKKEH"/>
    <w:qFormat/>
    <w:rsid w:val="006F44E5"/>
  </w:style>
  <w:style w:type="paragraph" w:customStyle="1" w:styleId="SummeKKEH8">
    <w:name w:val="SummeKKE_H8"/>
    <w:basedOn w:val="SummeKKEH"/>
    <w:qFormat/>
    <w:rsid w:val="006F44E5"/>
  </w:style>
  <w:style w:type="paragraph" w:customStyle="1" w:styleId="SummeKKEH10">
    <w:name w:val="SummeKKE_H10"/>
    <w:basedOn w:val="SummeKKEH"/>
    <w:qFormat/>
    <w:rsid w:val="006F44E5"/>
  </w:style>
  <w:style w:type="paragraph" w:customStyle="1" w:styleId="GesellschafterKKEH">
    <w:name w:val="GesellschafterKKE_H"/>
    <w:basedOn w:val="GesellschKapEntw"/>
    <w:qFormat/>
    <w:rsid w:val="006F44E5"/>
  </w:style>
  <w:style w:type="paragraph" w:customStyle="1" w:styleId="ZeileKKEV">
    <w:name w:val="ZeileKKE_V"/>
    <w:basedOn w:val="ZeileVKapEntw"/>
    <w:qFormat/>
    <w:rsid w:val="006F44E5"/>
  </w:style>
  <w:style w:type="paragraph" w:customStyle="1" w:styleId="SummeKKEV">
    <w:name w:val="SummeKKE_V"/>
    <w:basedOn w:val="SummeKapEntw"/>
    <w:qFormat/>
    <w:rsid w:val="006F44E5"/>
  </w:style>
  <w:style w:type="paragraph" w:customStyle="1" w:styleId="GesellschafterKKEV">
    <w:name w:val="GesellschafterKKE_V"/>
    <w:basedOn w:val="GesellschKapEntw"/>
    <w:qFormat/>
    <w:rsid w:val="006F44E5"/>
  </w:style>
  <w:style w:type="paragraph" w:customStyle="1" w:styleId="HauptpunktKKEV">
    <w:name w:val="HauptpunktKKE_V"/>
    <w:basedOn w:val="HauptpunktKapEntw"/>
    <w:qFormat/>
    <w:rsid w:val="006F44E5"/>
  </w:style>
  <w:style w:type="paragraph" w:customStyle="1" w:styleId="ZeileKKEH9">
    <w:name w:val="ZeileKKE_H9"/>
    <w:basedOn w:val="ZeileKKEH"/>
    <w:qFormat/>
    <w:rsid w:val="006F44E5"/>
  </w:style>
  <w:style w:type="paragraph" w:customStyle="1" w:styleId="SummeKKEH9">
    <w:name w:val="SummeKKE_H9"/>
    <w:basedOn w:val="SummeKKEH"/>
    <w:qFormat/>
    <w:rsid w:val="006F44E5"/>
  </w:style>
  <w:style w:type="paragraph" w:customStyle="1" w:styleId="AnlIABZeileWirtschaftsjahr">
    <w:name w:val="Anl_IAB_ZeileWirtschaftsjahr"/>
    <w:basedOn w:val="Standard"/>
    <w:qFormat/>
    <w:rsid w:val="006F44E5"/>
    <w:rPr>
      <w:sz w:val="14"/>
    </w:rPr>
  </w:style>
  <w:style w:type="paragraph" w:customStyle="1" w:styleId="AnlIABGesamtsumme">
    <w:name w:val="Anl_IAB_Gesamtsumme"/>
    <w:basedOn w:val="Standard"/>
    <w:qFormat/>
    <w:rsid w:val="006F44E5"/>
    <w:rPr>
      <w:b/>
      <w:sz w:val="14"/>
    </w:rPr>
  </w:style>
  <w:style w:type="character" w:customStyle="1" w:styleId="berschrift3Zchn">
    <w:name w:val="Überschrift 3 Zchn"/>
    <w:basedOn w:val="Absatz-Standardschriftart"/>
    <w:link w:val="berschrift3"/>
    <w:locked/>
    <w:rsid w:val="00D760C4"/>
    <w:rPr>
      <w:rFonts w:ascii="Arial" w:hAnsi="Arial"/>
      <w:b/>
      <w:kern w:val="28"/>
      <w:sz w:val="22"/>
      <w:szCs w:val="24"/>
    </w:rPr>
  </w:style>
  <w:style w:type="paragraph" w:styleId="StandardWeb">
    <w:name w:val="Normal (Web)"/>
    <w:basedOn w:val="Standard"/>
    <w:uiPriority w:val="99"/>
    <w:rsid w:val="00D760C4"/>
    <w:pPr>
      <w:suppressAutoHyphens/>
      <w:spacing w:before="280" w:after="280"/>
    </w:pPr>
    <w:rPr>
      <w:rFonts w:ascii="Times New Roman" w:hAnsi="Times New Roman"/>
      <w:sz w:val="24"/>
      <w:szCs w:val="24"/>
      <w:lang w:eastAsia="ar-SA"/>
    </w:rPr>
  </w:style>
  <w:style w:type="paragraph" w:customStyle="1" w:styleId="gap">
    <w:name w:val="gap"/>
    <w:basedOn w:val="Standard"/>
    <w:rsid w:val="00D760C4"/>
    <w:pPr>
      <w:spacing w:before="60" w:after="60"/>
    </w:pPr>
    <w:rPr>
      <w:rFonts w:ascii="Times New Roman" w:hAnsi="Times New Roman"/>
      <w:sz w:val="24"/>
      <w:szCs w:val="24"/>
    </w:rPr>
  </w:style>
  <w:style w:type="paragraph" w:customStyle="1" w:styleId="Pa8">
    <w:name w:val="Pa8"/>
    <w:basedOn w:val="Standard"/>
    <w:next w:val="Standard"/>
    <w:uiPriority w:val="99"/>
    <w:rsid w:val="00D760C4"/>
    <w:pPr>
      <w:autoSpaceDE w:val="0"/>
      <w:autoSpaceDN w:val="0"/>
      <w:adjustRightInd w:val="0"/>
      <w:spacing w:line="211" w:lineRule="atLeast"/>
    </w:pPr>
    <w:rPr>
      <w:rFonts w:ascii="SlimbachItcT" w:hAnsi="SlimbachItcT"/>
      <w:sz w:val="24"/>
      <w:szCs w:val="24"/>
    </w:rPr>
  </w:style>
  <w:style w:type="paragraph" w:styleId="Kommentarthema">
    <w:name w:val="annotation subject"/>
    <w:basedOn w:val="Kommentartext"/>
    <w:next w:val="Kommentartext"/>
    <w:link w:val="KommentarthemaZchn"/>
    <w:rsid w:val="00D760C4"/>
    <w:rPr>
      <w:b/>
      <w:bCs/>
    </w:rPr>
  </w:style>
  <w:style w:type="character" w:customStyle="1" w:styleId="KommentartextZchn1">
    <w:name w:val="Kommentartext Zchn1"/>
    <w:basedOn w:val="Absatz-Standardschriftart"/>
    <w:link w:val="Kommentartext"/>
    <w:rsid w:val="00D760C4"/>
    <w:rPr>
      <w:rFonts w:ascii="Arial" w:hAnsi="Arial"/>
    </w:rPr>
  </w:style>
  <w:style w:type="character" w:customStyle="1" w:styleId="KommentarthemaZchn">
    <w:name w:val="Kommentarthema Zchn"/>
    <w:basedOn w:val="KommentartextZchn1"/>
    <w:link w:val="Kommentarthema"/>
    <w:rsid w:val="00D760C4"/>
    <w:rPr>
      <w:rFonts w:ascii="Arial" w:hAnsi="Arial"/>
      <w:b/>
      <w:bCs/>
    </w:rPr>
  </w:style>
  <w:style w:type="character" w:customStyle="1" w:styleId="Formatvorlage3">
    <w:name w:val="Formatvorlage3"/>
    <w:basedOn w:val="Absatz-Standardschriftart"/>
    <w:uiPriority w:val="1"/>
    <w:rsid w:val="00D760C4"/>
    <w:rPr>
      <w:color w:val="FFFF00"/>
    </w:rPr>
  </w:style>
  <w:style w:type="paragraph" w:styleId="Funotentext">
    <w:name w:val="footnote text"/>
    <w:basedOn w:val="Standard"/>
    <w:link w:val="FunotentextZchn"/>
    <w:uiPriority w:val="99"/>
    <w:rsid w:val="00D760C4"/>
    <w:pPr>
      <w:suppressAutoHyphens/>
    </w:pPr>
    <w:rPr>
      <w:lang w:eastAsia="ar-SA"/>
    </w:rPr>
  </w:style>
  <w:style w:type="character" w:customStyle="1" w:styleId="FunotentextZchn">
    <w:name w:val="Fußnotentext Zchn"/>
    <w:basedOn w:val="Absatz-Standardschriftart"/>
    <w:link w:val="Funotentext"/>
    <w:uiPriority w:val="99"/>
    <w:rsid w:val="00D760C4"/>
    <w:rPr>
      <w:rFonts w:ascii="Arial" w:hAnsi="Arial"/>
      <w:lang w:eastAsia="ar-SA"/>
    </w:rPr>
  </w:style>
  <w:style w:type="paragraph" w:styleId="Listenabsatz">
    <w:name w:val="List Paragraph"/>
    <w:basedOn w:val="Standard"/>
    <w:uiPriority w:val="34"/>
    <w:qFormat/>
    <w:rsid w:val="00FA7CCA"/>
    <w:pPr>
      <w:ind w:left="720"/>
      <w:contextualSpacing/>
    </w:pPr>
  </w:style>
  <w:style w:type="character" w:styleId="NichtaufgelsteErwhnung">
    <w:name w:val="Unresolved Mention"/>
    <w:basedOn w:val="Absatz-Standardschriftart"/>
    <w:uiPriority w:val="99"/>
    <w:semiHidden/>
    <w:unhideWhenUsed/>
    <w:rsid w:val="0011074A"/>
    <w:rPr>
      <w:color w:val="605E5C"/>
      <w:shd w:val="clear" w:color="auto" w:fill="E1DFDD"/>
    </w:rPr>
  </w:style>
  <w:style w:type="character" w:styleId="BesuchterLink">
    <w:name w:val="FollowedHyperlink"/>
    <w:basedOn w:val="Absatz-Standardschriftart"/>
    <w:rsid w:val="00C6169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ADDISON\Software\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BD4FF-CF50-4114-AC63-CEE0EEB11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bbericht</Template>
  <TotalTime>0</TotalTime>
  <Pages>19</Pages>
  <Words>5951</Words>
  <Characters>55466</Characters>
  <Application>Microsoft Office Word</Application>
  <DocSecurity>0</DocSecurity>
  <Lines>462</Lines>
  <Paragraphs>122</Paragraphs>
  <ScaleCrop>false</ScaleCrop>
  <HeadingPairs>
    <vt:vector size="2" baseType="variant">
      <vt:variant>
        <vt:lpstr>Titel</vt:lpstr>
      </vt:variant>
      <vt:variant>
        <vt:i4>1</vt:i4>
      </vt:variant>
    </vt:vector>
  </HeadingPairs>
  <TitlesOfParts>
    <vt:vector size="1" baseType="lpstr">
      <vt:lpstr/>
    </vt:vector>
  </TitlesOfParts>
  <Company>Wolters Kluwer Software und Service GmbH</Company>
  <LinksUpToDate>false</LinksUpToDate>
  <CharactersWithSpaces>61295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Wolters Kluwer Software und Service GmbH</dc:creator>
  <cp:keywords/>
  <dc:description>Brutto=1;OhneZSNr=0;OhneFibuKontoNr=0;OhneAKHKDatum=0;AfAVar=1;DruckVar=WGut;SWNachZSNr=0;BezAfAVarDrucken=0;EinzeiligDrucken=0;WGutKurzLangBez=LANG;Waehrung=DM</dc:description>
  <cp:lastModifiedBy>Rogalski, Robert</cp:lastModifiedBy>
  <cp:revision>16</cp:revision>
  <cp:lastPrinted>1899-12-31T23:00:00Z</cp:lastPrinted>
  <dcterms:created xsi:type="dcterms:W3CDTF">2021-11-30T07:14:00Z</dcterms:created>
  <dcterms:modified xsi:type="dcterms:W3CDTF">2021-12-07T09:16:00Z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typ">
    <vt:lpwstr>Bericht</vt:lpwstr>
  </property>
  <property fmtid="{D5CDD505-2E9C-101B-9397-08002B2CF9AE}" pid="3" name="FieldsChecked">
    <vt:lpwstr>5.7.5</vt:lpwstr>
  </property>
</Properties>
</file>