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66E56" w14:textId="77777777" w:rsidR="006D38E5" w:rsidRDefault="006D38E5">
      <w:pPr>
        <w:sectPr w:rsidR="006D38E5" w:rsidSect="00CB7C6C">
          <w:footerReference w:type="even" r:id="rId7"/>
          <w:footerReference w:type="default" r:id="rId8"/>
          <w:pgSz w:w="11907" w:h="16840" w:code="9"/>
          <w:pgMar w:top="1418" w:right="1418" w:bottom="1134" w:left="1418" w:header="720" w:footer="720" w:gutter="0"/>
          <w:pgNumType w:start="1"/>
          <w:cols w:space="720"/>
          <w:formProt w:val="0"/>
        </w:sectPr>
      </w:pPr>
    </w:p>
    <w:p w14:paraId="563B4B47" w14:textId="77777777" w:rsidR="006D38E5" w:rsidRPr="00EF4651" w:rsidRDefault="006D38E5" w:rsidP="003B6DF7">
      <w:pPr>
        <w:pStyle w:val="berschrift1"/>
        <w:numPr>
          <w:ilvl w:val="0"/>
          <w:numId w:val="5"/>
        </w:numPr>
      </w:pPr>
      <w:bookmarkStart w:id="0" w:name="AdContent_Vorbemerkungen_zur_Verfahrensd"/>
      <w:bookmarkStart w:id="1" w:name="_Toc418606332"/>
      <w:bookmarkStart w:id="2" w:name="_Toc418607327"/>
      <w:bookmarkStart w:id="3" w:name="_Toc427605117"/>
      <w:bookmarkEnd w:id="0"/>
      <w:r>
        <w:t>Vorbemerkungen zur Verfahrensdokumentation</w:t>
      </w:r>
      <w:bookmarkEnd w:id="1"/>
      <w:bookmarkEnd w:id="2"/>
      <w:bookmarkEnd w:id="3"/>
    </w:p>
    <w:p w14:paraId="3BC3BB35" w14:textId="77777777" w:rsidR="006D38E5" w:rsidRDefault="006D38E5" w:rsidP="00622D71">
      <w:pPr>
        <w:spacing w:before="240"/>
      </w:pPr>
    </w:p>
    <w:p w14:paraId="5EF1C6FB" w14:textId="6BC409F0" w:rsidR="006D38E5" w:rsidRPr="0046235D" w:rsidRDefault="006D38E5" w:rsidP="003B6DF7">
      <w:pPr>
        <w:pStyle w:val="Listenabsatz"/>
        <w:numPr>
          <w:ilvl w:val="0"/>
          <w:numId w:val="7"/>
        </w:numPr>
        <w:ind w:left="567" w:hanging="567"/>
      </w:pPr>
      <w:r w:rsidRPr="0046235D">
        <w:t>Sämtliche Ausführungen und Änderungen der Verfahrensdokumentation unterliegen der Genehmigungspflicht der Geschäftsleitung, namentlich</w:t>
      </w:r>
      <w:r w:rsidR="00111B70" w:rsidRPr="0046235D">
        <w:t xml:space="preserve"> </w:t>
      </w:r>
      <w:r w:rsidR="00111B70" w:rsidRPr="003B6DF7">
        <w:rPr>
          <w:vanish/>
        </w:rPr>
        <w:t>&lt;import_verf_doku Unternehmensbeschreibung_z$GeschFühr&gt;&lt;/import_verf_doku&gt;</w:t>
      </w:r>
      <w:r w:rsidR="00D945AF" w:rsidRPr="0046235D">
        <w:t>.</w:t>
      </w:r>
    </w:p>
    <w:p w14:paraId="7C6B6625" w14:textId="77777777" w:rsidR="006D38E5" w:rsidRPr="0046235D" w:rsidRDefault="006D38E5" w:rsidP="003B6DF7"/>
    <w:p w14:paraId="3F3A86E9" w14:textId="6EEC784F" w:rsidR="006D38E5" w:rsidRPr="00C016F9" w:rsidRDefault="006D38E5" w:rsidP="003B6DF7">
      <w:pPr>
        <w:pStyle w:val="Listenabsatz"/>
        <w:numPr>
          <w:ilvl w:val="0"/>
          <w:numId w:val="7"/>
        </w:numPr>
        <w:ind w:left="567" w:hanging="567"/>
        <w:rPr>
          <w:rFonts w:cs="Arial"/>
        </w:rPr>
      </w:pPr>
      <w:r w:rsidRPr="0046235D">
        <w:t>Die vorliegende Verfahrensdokumentation wurde von der Geschäftsleitung am</w:t>
      </w:r>
      <w:r w:rsidR="00C26131" w:rsidRPr="0046235D">
        <w:t xml:space="preserve"> </w:t>
      </w:r>
      <w:r w:rsidR="005C4AB3" w:rsidRPr="00C016F9">
        <w:rPr>
          <w:vanish/>
        </w:rPr>
        <w:t>&lt;import_verf_doku Allgemeine Angaben_zl_s$FreiDat&gt;&lt;/import_verf_doku&gt;</w:t>
      </w:r>
      <w:r w:rsidR="005C4AB3" w:rsidRPr="0046235D">
        <w:t xml:space="preserve"> </w:t>
      </w:r>
      <w:r w:rsidR="00A54EBA" w:rsidRPr="00C016F9">
        <w:rPr>
          <w:rFonts w:cs="Arial"/>
        </w:rPr>
        <w:t xml:space="preserve">von </w:t>
      </w:r>
      <w:r w:rsidR="005C4AB3" w:rsidRPr="00C016F9">
        <w:rPr>
          <w:rFonts w:cs="Arial"/>
          <w:vanish/>
        </w:rPr>
        <w:t>&lt;import_verf_doku Allgemeine Angaben_zl_sv$Nam_sb$VorNam&gt;&lt;/import_verf_doku&gt;</w:t>
      </w:r>
      <w:r w:rsidR="00A54EBA" w:rsidRPr="00C016F9">
        <w:rPr>
          <w:rFonts w:cs="Arial"/>
        </w:rPr>
        <w:t xml:space="preserve"> </w:t>
      </w:r>
      <w:r w:rsidRPr="00C016F9">
        <w:rPr>
          <w:rFonts w:cs="Arial"/>
        </w:rPr>
        <w:t>freigegeben, trägt die Versionsbezeichnung</w:t>
      </w:r>
      <w:r w:rsidR="00C26131" w:rsidRPr="00C016F9">
        <w:rPr>
          <w:rFonts w:cs="Arial"/>
        </w:rPr>
        <w:t xml:space="preserve"> </w:t>
      </w:r>
      <w:r w:rsidR="005C4AB3" w:rsidRPr="00C016F9">
        <w:rPr>
          <w:rFonts w:cs="Arial"/>
          <w:vanish/>
        </w:rPr>
        <w:t>&lt;import_verf_doku Allgemeine Angaben_zl_s$VersBez&gt;&lt;/import_verf_doku&gt;</w:t>
      </w:r>
      <w:r w:rsidR="00C26131" w:rsidRPr="00C016F9">
        <w:rPr>
          <w:rFonts w:cs="Arial"/>
        </w:rPr>
        <w:t xml:space="preserve"> </w:t>
      </w:r>
      <w:r w:rsidRPr="00C016F9">
        <w:rPr>
          <w:rFonts w:cs="Arial"/>
        </w:rPr>
        <w:t>und gilt bis zu einer Aktualisierung ab</w:t>
      </w:r>
      <w:r w:rsidR="005C4AB3" w:rsidRPr="00C016F9">
        <w:rPr>
          <w:rFonts w:cs="Arial"/>
        </w:rPr>
        <w:t xml:space="preserve"> </w:t>
      </w:r>
      <w:r w:rsidR="005C4AB3" w:rsidRPr="00C016F9">
        <w:rPr>
          <w:rFonts w:cs="Arial"/>
          <w:vanish/>
        </w:rPr>
        <w:t>&lt;import_verf_doku Allgemeine Angaben_zl_s$VDabWann&gt;&lt;/import_verf_doku&gt;</w:t>
      </w:r>
      <w:r w:rsidRPr="00C016F9">
        <w:rPr>
          <w:rFonts w:cs="Arial"/>
        </w:rPr>
        <w:t>.</w:t>
      </w:r>
    </w:p>
    <w:p w14:paraId="43568105" w14:textId="77777777" w:rsidR="006D38E5" w:rsidRPr="0046235D" w:rsidRDefault="006D38E5" w:rsidP="003B6DF7"/>
    <w:p w14:paraId="68A077A1" w14:textId="00D05967" w:rsidR="006D38E5" w:rsidRPr="0046235D" w:rsidRDefault="00E01524" w:rsidP="003B6DF7">
      <w:pPr>
        <w:pStyle w:val="Listenabsatz"/>
        <w:numPr>
          <w:ilvl w:val="0"/>
          <w:numId w:val="7"/>
        </w:numPr>
        <w:ind w:left="567" w:hanging="567"/>
      </w:pPr>
      <w:r w:rsidRPr="00CF0E6E">
        <w:rPr>
          <w:vanish/>
        </w:rPr>
        <w:t>&lt;</w:t>
      </w:r>
      <w:proofErr w:type="spellStart"/>
      <w:r w:rsidRPr="00CF0E6E">
        <w:rPr>
          <w:vanish/>
        </w:rPr>
        <w:t>import_verf_doku</w:t>
      </w:r>
      <w:proofErr w:type="spellEnd"/>
      <w:r w:rsidRPr="00CF0E6E">
        <w:rPr>
          <w:vanish/>
        </w:rPr>
        <w:t xml:space="preserve"> Allgemeine </w:t>
      </w:r>
      <w:proofErr w:type="spellStart"/>
      <w:r w:rsidRPr="00CF0E6E">
        <w:rPr>
          <w:vanish/>
        </w:rPr>
        <w:t>Angaben_zl_s$VDbisher_</w:t>
      </w:r>
      <w:proofErr w:type="gramStart"/>
      <w:r w:rsidRPr="00CF0E6E">
        <w:rPr>
          <w:vanish/>
        </w:rPr>
        <w:t>pattern:Die</w:t>
      </w:r>
      <w:proofErr w:type="spellEnd"/>
      <w:proofErr w:type="gramEnd"/>
      <w:r w:rsidRPr="00CF0E6E">
        <w:rPr>
          <w:vanish/>
        </w:rPr>
        <w:t xml:space="preserve"> vorliegende Verfahrensdokumentation ersetzt die bis dahin geltende Verfahrensdokumentation !#1#!. &gt;&lt;/</w:t>
      </w:r>
      <w:proofErr w:type="spellStart"/>
      <w:r w:rsidRPr="00CF0E6E">
        <w:rPr>
          <w:vanish/>
        </w:rPr>
        <w:t>import_verf_doku</w:t>
      </w:r>
      <w:proofErr w:type="spellEnd"/>
      <w:r w:rsidRPr="00CF0E6E">
        <w:rPr>
          <w:vanish/>
        </w:rPr>
        <w:t>&gt;</w:t>
      </w:r>
      <w:r w:rsidR="006D38E5" w:rsidRPr="0046235D">
        <w:t>Eine Übersicht der vorgenommenen Aktualisierungen findet sich in Kapitel (</w:t>
      </w:r>
      <w:commentRangeStart w:id="4"/>
      <w:r w:rsidR="006D38E5" w:rsidRPr="0046235D">
        <w:t>6)</w:t>
      </w:r>
      <w:commentRangeEnd w:id="4"/>
      <w:r w:rsidR="006D38E5" w:rsidRPr="0046235D">
        <w:rPr>
          <w:rStyle w:val="Kommentarzeichen"/>
          <w:rFonts w:cs="Arial"/>
          <w:sz w:val="20"/>
        </w:rPr>
        <w:commentReference w:id="4"/>
      </w:r>
      <w:r w:rsidR="006D38E5" w:rsidRPr="0046235D">
        <w:t>.</w:t>
      </w:r>
    </w:p>
    <w:p w14:paraId="2D3EA65D" w14:textId="166FB02D" w:rsidR="00A970BA" w:rsidRDefault="00A970BA" w:rsidP="003B6DF7"/>
    <w:sectPr w:rsidR="00A970BA" w:rsidSect="0063446F">
      <w:headerReference w:type="even" r:id="rId13"/>
      <w:footerReference w:type="even" r:id="rId14"/>
      <w:headerReference w:type="first" r:id="rId15"/>
      <w:footerReference w:type="first" r:id="rId16"/>
      <w:type w:val="continuous"/>
      <w:pgSz w:w="11907" w:h="16840" w:code="9"/>
      <w:pgMar w:top="1418" w:right="1418" w:bottom="1134" w:left="1418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Wolters Kluwer" w:date="2020-08-27T12:27:00Z" w:initials="WK">
    <w:p w14:paraId="6F1A3B05" w14:textId="77777777" w:rsidR="006D38E5" w:rsidRDefault="006D38E5" w:rsidP="0030623F">
      <w:pPr>
        <w:pStyle w:val="Kommentartext"/>
        <w:rPr>
          <w:i/>
        </w:rPr>
      </w:pPr>
      <w:r>
        <w:rPr>
          <w:rStyle w:val="Kommentarzeichen"/>
          <w:i/>
        </w:rPr>
        <w:annotationRef/>
      </w:r>
      <w:r>
        <w:rPr>
          <w:b/>
          <w:i/>
        </w:rPr>
        <w:t>Hinweis</w:t>
      </w:r>
      <w:r>
        <w:rPr>
          <w:i/>
        </w:rPr>
        <w:t>: Sollte sich die Kapitelreihenfolge ändern, muss hier die Kapitelnummer entsprechend angepasst werden.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F1A3B0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69288" w16cex:dateUtc="2020-08-27T10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1A3B05" w16cid:durableId="2526928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9B9A7" w14:textId="77777777" w:rsidR="00EC4988" w:rsidRDefault="00EC4988">
      <w:r>
        <w:separator/>
      </w:r>
    </w:p>
  </w:endnote>
  <w:endnote w:type="continuationSeparator" w:id="0">
    <w:p w14:paraId="051A6E88" w14:textId="77777777" w:rsidR="00EC4988" w:rsidRDefault="00EC4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5FBAC" w14:textId="77777777" w:rsidR="00A970BA" w:rsidRDefault="00A970BA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41FE0" w14:textId="64CDADA3" w:rsidR="00A970BA" w:rsidRDefault="00A970BA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A1E5A" w14:textId="77777777" w:rsidR="0090676E" w:rsidRDefault="00622D71">
    <w:pPr>
      <w:pStyle w:val="Fuzeile"/>
      <w:rPr>
        <w:b/>
        <w:bCs/>
      </w:rPr>
    </w:pPr>
  </w:p>
  <w:p w14:paraId="42CB418E" w14:textId="77777777" w:rsidR="0090676E" w:rsidRDefault="006D38E5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0A9EBCC8" w14:textId="77777777" w:rsidR="0090676E" w:rsidRPr="0090676E" w:rsidRDefault="00622D71" w:rsidP="0090676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D8D04" w14:textId="77777777" w:rsidR="0090676E" w:rsidRDefault="00622D71">
    <w:pPr>
      <w:pStyle w:val="Fuzeile"/>
      <w:rPr>
        <w:b/>
        <w:bCs/>
      </w:rPr>
    </w:pPr>
  </w:p>
  <w:p w14:paraId="7607A984" w14:textId="77777777" w:rsidR="0090676E" w:rsidRDefault="006D38E5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1EFF2FB5" w14:textId="77777777" w:rsidR="0090676E" w:rsidRPr="0090676E" w:rsidRDefault="00622D71" w:rsidP="0090676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28C3F" w14:textId="77777777" w:rsidR="00EC4988" w:rsidRDefault="00EC4988">
      <w:r>
        <w:separator/>
      </w:r>
    </w:p>
  </w:footnote>
  <w:footnote w:type="continuationSeparator" w:id="0">
    <w:p w14:paraId="60B308F5" w14:textId="77777777" w:rsidR="00EC4988" w:rsidRDefault="00EC4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6" w:space="0" w:color="auto"/>
      </w:tblBorders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071"/>
    </w:tblGrid>
    <w:tr w:rsidR="0090676E" w14:paraId="155ADFAC" w14:textId="77777777">
      <w:tc>
        <w:tcPr>
          <w:tcW w:w="14388" w:type="dxa"/>
          <w:tcBorders>
            <w:top w:val="nil"/>
            <w:left w:val="nil"/>
            <w:bottom w:val="nil"/>
            <w:right w:val="nil"/>
          </w:tcBorders>
        </w:tcPr>
        <w:p w14:paraId="5C571F5B" w14:textId="77777777" w:rsidR="0090676E" w:rsidRDefault="006D38E5" w:rsidP="001D0528">
          <w:pPr>
            <w:pStyle w:val="Kopfzeile"/>
            <w:rPr>
              <w:rStyle w:val="Feldsteuerung"/>
              <w:vanish w:val="0"/>
            </w:rPr>
          </w:pPr>
          <w:r>
            <w:t xml:space="preserve">Verfahrensdokumentation zur geordneten Belegablage </w:t>
          </w:r>
        </w:p>
      </w:tc>
    </w:tr>
    <w:tr w:rsidR="0090676E" w14:paraId="0CC537EE" w14:textId="77777777">
      <w:trPr>
        <w:hidden/>
      </w:trPr>
      <w:tc>
        <w:tcPr>
          <w:tcW w:w="14388" w:type="dxa"/>
          <w:tcBorders>
            <w:top w:val="nil"/>
            <w:left w:val="nil"/>
            <w:bottom w:val="single" w:sz="6" w:space="0" w:color="auto"/>
            <w:right w:val="nil"/>
          </w:tcBorders>
        </w:tcPr>
        <w:p w14:paraId="5A437564" w14:textId="77777777" w:rsidR="0090676E" w:rsidRDefault="006D38E5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[Firmenbezeichnung.:</w:t>
          </w:r>
          <w:r>
            <w:rPr>
              <w:sz w:val="18"/>
              <w:szCs w:val="18"/>
            </w:rPr>
            <w:t>Name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  </w:t>
          </w:r>
          <w:r>
            <w:rPr>
              <w:rStyle w:val="Feldsteuerung"/>
              <w:b w:val="0"/>
              <w:bCs/>
              <w:sz w:val="18"/>
              <w:szCs w:val="18"/>
            </w:rPr>
            <w:t>[Firmenbezeichnung2.:</w:t>
          </w:r>
          <w:r>
            <w:rPr>
              <w:sz w:val="18"/>
              <w:szCs w:val="18"/>
            </w:rPr>
            <w:t xml:space="preserve">  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14:paraId="68FB6819" w14:textId="77777777" w:rsidR="0090676E" w:rsidRDefault="006D38E5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[Firma_Land_PLZ.:</w:t>
          </w:r>
          <w:r>
            <w:rPr>
              <w:sz w:val="18"/>
              <w:szCs w:val="18"/>
            </w:rPr>
            <w:t>PLZ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rStyle w:val="Feldsteuerung"/>
              <w:b w:val="0"/>
              <w:bCs/>
              <w:vanish w:val="0"/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[Firma_Ort.:</w:t>
          </w:r>
          <w:r>
            <w:rPr>
              <w:sz w:val="18"/>
              <w:szCs w:val="18"/>
            </w:rPr>
            <w:t>Ort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14:paraId="0FD58112" w14:textId="77777777" w:rsidR="0090676E" w:rsidRDefault="00622D71">
          <w:pPr>
            <w:pStyle w:val="Kopfzeile"/>
            <w:rPr>
              <w:sz w:val="18"/>
              <w:szCs w:val="18"/>
            </w:rPr>
          </w:pPr>
        </w:p>
      </w:tc>
    </w:tr>
  </w:tbl>
  <w:p w14:paraId="04FF5545" w14:textId="77777777" w:rsidR="0090676E" w:rsidRDefault="00622D71">
    <w:pPr>
      <w:pStyle w:val="Kopfzeile"/>
      <w:rPr>
        <w:sz w:val="18"/>
        <w:szCs w:val="18"/>
      </w:rPr>
    </w:pPr>
  </w:p>
  <w:p w14:paraId="5276E732" w14:textId="77777777" w:rsidR="0090676E" w:rsidRPr="0090676E" w:rsidRDefault="00622D71" w:rsidP="0090676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6" w:space="0" w:color="auto"/>
      </w:tblBorders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071"/>
    </w:tblGrid>
    <w:tr w:rsidR="0090676E" w14:paraId="57543744" w14:textId="77777777">
      <w:tc>
        <w:tcPr>
          <w:tcW w:w="14388" w:type="dxa"/>
          <w:tcBorders>
            <w:top w:val="nil"/>
            <w:left w:val="nil"/>
            <w:bottom w:val="nil"/>
            <w:right w:val="nil"/>
          </w:tcBorders>
        </w:tcPr>
        <w:p w14:paraId="19546FDD" w14:textId="77777777" w:rsidR="0090676E" w:rsidRDefault="006D38E5" w:rsidP="001D0528">
          <w:pPr>
            <w:pStyle w:val="Kopfzeile"/>
            <w:rPr>
              <w:rStyle w:val="Feldsteuerung"/>
              <w:vanish w:val="0"/>
            </w:rPr>
          </w:pPr>
          <w:r>
            <w:t xml:space="preserve">Verfahrensdokumentation zur geordneten Belegablage </w:t>
          </w:r>
        </w:p>
      </w:tc>
    </w:tr>
    <w:tr w:rsidR="0090676E" w14:paraId="6DE09309" w14:textId="77777777">
      <w:trPr>
        <w:hidden/>
      </w:trPr>
      <w:tc>
        <w:tcPr>
          <w:tcW w:w="14388" w:type="dxa"/>
          <w:tcBorders>
            <w:top w:val="nil"/>
            <w:left w:val="nil"/>
            <w:bottom w:val="single" w:sz="6" w:space="0" w:color="auto"/>
            <w:right w:val="nil"/>
          </w:tcBorders>
        </w:tcPr>
        <w:p w14:paraId="54D91E91" w14:textId="77777777" w:rsidR="0090676E" w:rsidRDefault="006D38E5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[Firmenbezeichnung.:</w:t>
          </w:r>
          <w:r>
            <w:rPr>
              <w:sz w:val="18"/>
              <w:szCs w:val="18"/>
            </w:rPr>
            <w:t>Name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  </w:t>
          </w:r>
          <w:r>
            <w:rPr>
              <w:rStyle w:val="Feldsteuerung"/>
              <w:b w:val="0"/>
              <w:bCs/>
              <w:sz w:val="18"/>
              <w:szCs w:val="18"/>
            </w:rPr>
            <w:t>[Firmenbezeichnung2.:</w:t>
          </w:r>
          <w:r>
            <w:rPr>
              <w:sz w:val="18"/>
              <w:szCs w:val="18"/>
            </w:rPr>
            <w:t xml:space="preserve">  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14:paraId="28768BFA" w14:textId="77777777" w:rsidR="0090676E" w:rsidRDefault="006D38E5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[Firma_Land_PLZ.:</w:t>
          </w:r>
          <w:r>
            <w:rPr>
              <w:sz w:val="18"/>
              <w:szCs w:val="18"/>
            </w:rPr>
            <w:t>PLZ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rStyle w:val="Feldsteuerung"/>
              <w:b w:val="0"/>
              <w:bCs/>
              <w:vanish w:val="0"/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[Firma_Ort.:</w:t>
          </w:r>
          <w:r>
            <w:rPr>
              <w:sz w:val="18"/>
              <w:szCs w:val="18"/>
            </w:rPr>
            <w:t>Ort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14:paraId="66E4AD7D" w14:textId="77777777" w:rsidR="0090676E" w:rsidRDefault="00622D71">
          <w:pPr>
            <w:pStyle w:val="Kopfzeile"/>
            <w:rPr>
              <w:sz w:val="18"/>
              <w:szCs w:val="18"/>
            </w:rPr>
          </w:pPr>
        </w:p>
      </w:tc>
    </w:tr>
  </w:tbl>
  <w:p w14:paraId="5B75BF6C" w14:textId="77777777" w:rsidR="0090676E" w:rsidRDefault="00622D71">
    <w:pPr>
      <w:pStyle w:val="Kopfzeile"/>
      <w:rPr>
        <w:sz w:val="18"/>
        <w:szCs w:val="18"/>
      </w:rPr>
    </w:pPr>
  </w:p>
  <w:p w14:paraId="4F3D7584" w14:textId="77777777" w:rsidR="0090676E" w:rsidRPr="0090676E" w:rsidRDefault="00622D71" w:rsidP="0090676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" w15:restartNumberingAfterBreak="0">
    <w:nsid w:val="269859DA"/>
    <w:multiLevelType w:val="hybridMultilevel"/>
    <w:tmpl w:val="71DA47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F3315"/>
    <w:multiLevelType w:val="multilevel"/>
    <w:tmpl w:val="EE7480B6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AA1D3D"/>
    <w:multiLevelType w:val="multilevel"/>
    <w:tmpl w:val="212871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567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>
    <w:abstractNumId w:val="0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nzahlDezimalStellen" w:val="2"/>
    <w:docVar w:name="auflistSummierung" w:val="0"/>
    <w:docVar w:name="BetragFett" w:val="0"/>
    <w:docVar w:name="BetragSmall" w:val="0"/>
    <w:docVar w:name="breiteHauptPos" w:val="-0,5"/>
    <w:docVar w:name="breiteHauptPosVgl" w:val="-0,5"/>
    <w:docVar w:name="breiteNormalPos" w:val="-0,5"/>
    <w:docVar w:name="breiteNormalPosVgl" w:val="-0,5"/>
    <w:docVar w:name="breiteSummePos" w:val="-0,5"/>
    <w:docVar w:name="breiteSummePosVgl" w:val="-0,5"/>
    <w:docVar w:name="breiteTeilPos" w:val="-0,5"/>
    <w:docVar w:name="breiteTeilPosVgl" w:val="-0,5"/>
    <w:docVar w:name="breiteUnterPos" w:val="-0,5"/>
    <w:docVar w:name="breiteUnterPosVgl" w:val="-0,5"/>
    <w:docVar w:name="DokumentVersion" w:val="1"/>
    <w:docVar w:name="einzugHauptPos" w:val="0,5"/>
    <w:docVar w:name="einzugHauptPosVgl" w:val="0,5"/>
    <w:docVar w:name="einzugNormalPos" w:val="1,5"/>
    <w:docVar w:name="einzugNormalPosVgl" w:val="1,5"/>
    <w:docVar w:name="einzugSummePos" w:val="1"/>
    <w:docVar w:name="einzugSummePosVgl" w:val="1"/>
    <w:docVar w:name="einzugTeilPos" w:val="2"/>
    <w:docVar w:name="einzugTeilPosVgl" w:val="2"/>
    <w:docVar w:name="einzugUnterPos" w:val="1"/>
    <w:docVar w:name="einzugUnterPosVgl" w:val="1"/>
    <w:docVar w:name="Eurozeichen" w:val="0"/>
    <w:docVar w:name="fuehrendeNull" w:val="1"/>
    <w:docVar w:name="GuVAbwBeideJahre" w:val="0"/>
    <w:docVar w:name="infoDialog" w:val="1"/>
    <w:docVar w:name="JahrInVorspalte" w:val="0"/>
    <w:docVar w:name="KompaktBilanz" w:val="0"/>
    <w:docVar w:name="KontenEinzelnErlaeutern" w:val="0"/>
    <w:docVar w:name="KontoNummerKontonachweis" w:val="Falsch"/>
    <w:docVar w:name="kontoNummernPostenaufgliederung" w:val="0"/>
    <w:docVar w:name="NumerierungNeu" w:val="1"/>
    <w:docVar w:name="NurJahrInGuV" w:val="1"/>
    <w:docVar w:name="ohneBilPosKontennachweis" w:val="Falsch"/>
    <w:docVar w:name="ohneListKopfAufgliederung" w:val="Falsch"/>
    <w:docVar w:name="sterneUnterdrueckenKontennachweis" w:val="Falsch"/>
    <w:docVar w:name="TDMAktivaPassiva" w:val="Falsch"/>
    <w:docVar w:name="TDMDezimalstellen" w:val="0"/>
    <w:docVar w:name="TDMErgebnis" w:val="Falsch"/>
    <w:docVar w:name="TDMGuV" w:val="Falsch"/>
    <w:docVar w:name="TDMNurVorjahr" w:val="0"/>
    <w:docVar w:name="TDMVergleich" w:val="Falsch"/>
    <w:docVar w:name="TDMVergleich5Jahre" w:val="Falsch"/>
    <w:docVar w:name="VerfDokuLastSelectedDoc" w:val="C:\Program Files (x86)\ADDISON\Software\CMS\berichte\1720000\1-2021\b14\steuer.docx"/>
    <w:docVar w:name="wordHide" w:val="0"/>
    <w:docVar w:name="wordMinimize" w:val="1"/>
  </w:docVars>
  <w:rsids>
    <w:rsidRoot w:val="007250F3"/>
    <w:rsid w:val="000578CC"/>
    <w:rsid w:val="000812D3"/>
    <w:rsid w:val="000C0A0F"/>
    <w:rsid w:val="00111B70"/>
    <w:rsid w:val="00123BCD"/>
    <w:rsid w:val="00125BAC"/>
    <w:rsid w:val="001A0021"/>
    <w:rsid w:val="001A6322"/>
    <w:rsid w:val="002A086A"/>
    <w:rsid w:val="003B6DF7"/>
    <w:rsid w:val="00445600"/>
    <w:rsid w:val="00452F0A"/>
    <w:rsid w:val="0046235D"/>
    <w:rsid w:val="004F3C52"/>
    <w:rsid w:val="00531E98"/>
    <w:rsid w:val="005C4AB3"/>
    <w:rsid w:val="00622D71"/>
    <w:rsid w:val="006D38E5"/>
    <w:rsid w:val="007250F3"/>
    <w:rsid w:val="007A45A2"/>
    <w:rsid w:val="007E05B6"/>
    <w:rsid w:val="007F1049"/>
    <w:rsid w:val="00820F91"/>
    <w:rsid w:val="008902E0"/>
    <w:rsid w:val="008F323C"/>
    <w:rsid w:val="009724F0"/>
    <w:rsid w:val="00983868"/>
    <w:rsid w:val="00993F39"/>
    <w:rsid w:val="009D2CC3"/>
    <w:rsid w:val="00A54EBA"/>
    <w:rsid w:val="00A970BA"/>
    <w:rsid w:val="00AF736E"/>
    <w:rsid w:val="00C016F9"/>
    <w:rsid w:val="00C26131"/>
    <w:rsid w:val="00C716AD"/>
    <w:rsid w:val="00C9228A"/>
    <w:rsid w:val="00CB356F"/>
    <w:rsid w:val="00CB7C6C"/>
    <w:rsid w:val="00CD3EC0"/>
    <w:rsid w:val="00CF0E6E"/>
    <w:rsid w:val="00D110BC"/>
    <w:rsid w:val="00D35D7A"/>
    <w:rsid w:val="00D7782D"/>
    <w:rsid w:val="00D945AF"/>
    <w:rsid w:val="00D9777D"/>
    <w:rsid w:val="00DE2046"/>
    <w:rsid w:val="00DF4E28"/>
    <w:rsid w:val="00E01524"/>
    <w:rsid w:val="00E04CC3"/>
    <w:rsid w:val="00E312C4"/>
    <w:rsid w:val="00E61000"/>
    <w:rsid w:val="00E67ABB"/>
    <w:rsid w:val="00EC4988"/>
    <w:rsid w:val="00F77126"/>
    <w:rsid w:val="00F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112FB0"/>
  <w15:chartTrackingRefBased/>
  <w15:docId w15:val="{0ACCDF52-958D-41C2-99B7-C166C464C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6235D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rsid w:val="0046235D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46235D"/>
    <w:pPr>
      <w:outlineLvl w:val="1"/>
    </w:pPr>
  </w:style>
  <w:style w:type="paragraph" w:styleId="berschrift3">
    <w:name w:val="heading 3"/>
    <w:basedOn w:val="berschrift1"/>
    <w:next w:val="Standard"/>
    <w:qFormat/>
    <w:rsid w:val="0046235D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46235D"/>
    <w:pPr>
      <w:numPr>
        <w:ilvl w:val="3"/>
        <w:numId w:val="3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46235D"/>
    <w:pPr>
      <w:numPr>
        <w:ilvl w:val="4"/>
        <w:numId w:val="3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46235D"/>
    <w:pPr>
      <w:numPr>
        <w:ilvl w:val="5"/>
        <w:numId w:val="3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46235D"/>
    <w:pPr>
      <w:numPr>
        <w:ilvl w:val="6"/>
        <w:numId w:val="3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46235D"/>
    <w:pPr>
      <w:numPr>
        <w:ilvl w:val="7"/>
        <w:numId w:val="3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46235D"/>
    <w:pPr>
      <w:numPr>
        <w:ilvl w:val="8"/>
        <w:numId w:val="3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sid w:val="0046235D"/>
    <w:rPr>
      <w:vanish/>
    </w:rPr>
  </w:style>
  <w:style w:type="paragraph" w:customStyle="1" w:styleId="HVariante1">
    <w:name w:val="H Variante 1"/>
    <w:basedOn w:val="Standard"/>
    <w:rsid w:val="0046235D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46235D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46235D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46235D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46235D"/>
    <w:rPr>
      <w:b/>
      <w:vanish/>
    </w:rPr>
  </w:style>
  <w:style w:type="paragraph" w:customStyle="1" w:styleId="PVariante1">
    <w:name w:val="P Variante 1"/>
    <w:basedOn w:val="Standard"/>
    <w:rsid w:val="0046235D"/>
    <w:rPr>
      <w:sz w:val="18"/>
    </w:rPr>
  </w:style>
  <w:style w:type="paragraph" w:customStyle="1" w:styleId="PVariante2">
    <w:name w:val="P Variante 2"/>
    <w:basedOn w:val="Standard"/>
    <w:rsid w:val="0046235D"/>
    <w:rPr>
      <w:sz w:val="18"/>
    </w:rPr>
  </w:style>
  <w:style w:type="paragraph" w:customStyle="1" w:styleId="PVariante3">
    <w:name w:val="P Variante 3"/>
    <w:basedOn w:val="Standard"/>
    <w:rsid w:val="0046235D"/>
    <w:rPr>
      <w:sz w:val="18"/>
    </w:rPr>
  </w:style>
  <w:style w:type="paragraph" w:customStyle="1" w:styleId="PVariante4">
    <w:name w:val="P Variante 4"/>
    <w:basedOn w:val="Standard"/>
    <w:rsid w:val="0046235D"/>
    <w:rPr>
      <w:b/>
      <w:sz w:val="18"/>
    </w:rPr>
  </w:style>
  <w:style w:type="paragraph" w:customStyle="1" w:styleId="UVariante1">
    <w:name w:val="U Variante 1"/>
    <w:basedOn w:val="Standard"/>
    <w:rsid w:val="0046235D"/>
    <w:rPr>
      <w:b/>
      <w:sz w:val="18"/>
    </w:rPr>
  </w:style>
  <w:style w:type="paragraph" w:customStyle="1" w:styleId="UVariante2">
    <w:name w:val="U Variante 2"/>
    <w:basedOn w:val="Standard"/>
    <w:rsid w:val="0046235D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46235D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46235D"/>
    <w:pPr>
      <w:spacing w:before="120" w:after="120"/>
    </w:pPr>
    <w:rPr>
      <w:b/>
      <w:sz w:val="18"/>
    </w:rPr>
  </w:style>
  <w:style w:type="character" w:customStyle="1" w:styleId="Feldsteuerung">
    <w:name w:val="Feldsteuerung"/>
    <w:rsid w:val="0046235D"/>
    <w:rPr>
      <w:vanish/>
    </w:rPr>
  </w:style>
  <w:style w:type="paragraph" w:customStyle="1" w:styleId="SVariante1">
    <w:name w:val="S Variante 1"/>
    <w:basedOn w:val="Standard"/>
    <w:rsid w:val="0046235D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46235D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46235D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46235D"/>
    <w:pPr>
      <w:spacing w:before="120" w:after="12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46235D"/>
  </w:style>
  <w:style w:type="paragraph" w:customStyle="1" w:styleId="HDVariante2">
    <w:name w:val="HD Variante 2"/>
    <w:basedOn w:val="HVariante2"/>
    <w:next w:val="HVariante2"/>
    <w:rsid w:val="0046235D"/>
  </w:style>
  <w:style w:type="paragraph" w:customStyle="1" w:styleId="HDVariante3">
    <w:name w:val="HD Variante 3"/>
    <w:basedOn w:val="HVariante3"/>
    <w:next w:val="HVariante3"/>
    <w:rsid w:val="0046235D"/>
  </w:style>
  <w:style w:type="paragraph" w:customStyle="1" w:styleId="HDVariante4">
    <w:name w:val="HD Variante 4"/>
    <w:basedOn w:val="HVariante4"/>
    <w:next w:val="HVariante4"/>
    <w:rsid w:val="0046235D"/>
  </w:style>
  <w:style w:type="paragraph" w:customStyle="1" w:styleId="HUVariante1">
    <w:name w:val="HU Variante 1"/>
    <w:basedOn w:val="HVariante1"/>
    <w:next w:val="HVariante1"/>
    <w:rsid w:val="0046235D"/>
  </w:style>
  <w:style w:type="paragraph" w:customStyle="1" w:styleId="HUVariante3">
    <w:name w:val="HU Variante 3"/>
    <w:basedOn w:val="HVariante3"/>
    <w:next w:val="HVariante3"/>
    <w:rsid w:val="0046235D"/>
  </w:style>
  <w:style w:type="paragraph" w:customStyle="1" w:styleId="HUVariante2">
    <w:name w:val="HU Variante 2"/>
    <w:basedOn w:val="HVariante2"/>
    <w:next w:val="HVariante2"/>
    <w:rsid w:val="0046235D"/>
  </w:style>
  <w:style w:type="paragraph" w:customStyle="1" w:styleId="HUVariante4">
    <w:name w:val="HU Variante 4"/>
    <w:basedOn w:val="HVariante4"/>
    <w:next w:val="HVariante4"/>
    <w:rsid w:val="0046235D"/>
  </w:style>
  <w:style w:type="paragraph" w:customStyle="1" w:styleId="PDVariante1">
    <w:name w:val="PD Variante 1"/>
    <w:basedOn w:val="PVariante1"/>
    <w:next w:val="PVariante1"/>
    <w:rsid w:val="0046235D"/>
  </w:style>
  <w:style w:type="paragraph" w:customStyle="1" w:styleId="PDVariante2">
    <w:name w:val="PD Variante 2"/>
    <w:basedOn w:val="PVariante2"/>
    <w:next w:val="PVariante2"/>
    <w:rsid w:val="0046235D"/>
  </w:style>
  <w:style w:type="paragraph" w:customStyle="1" w:styleId="PDVariante3">
    <w:name w:val="PD Variante 3"/>
    <w:basedOn w:val="PVariante3"/>
    <w:next w:val="PVariante3"/>
    <w:rsid w:val="0046235D"/>
  </w:style>
  <w:style w:type="paragraph" w:customStyle="1" w:styleId="PDVariante4">
    <w:name w:val="PD Variante 4"/>
    <w:basedOn w:val="PVariante4"/>
    <w:next w:val="PVariante4"/>
    <w:rsid w:val="0046235D"/>
  </w:style>
  <w:style w:type="paragraph" w:customStyle="1" w:styleId="PUVariante1">
    <w:name w:val="PU Variante 1"/>
    <w:basedOn w:val="PVariante1"/>
    <w:next w:val="PVariante1"/>
    <w:rsid w:val="0046235D"/>
  </w:style>
  <w:style w:type="paragraph" w:customStyle="1" w:styleId="PUVariante3">
    <w:name w:val="PU Variante 3"/>
    <w:basedOn w:val="PVariante3"/>
    <w:next w:val="PVariante3"/>
    <w:rsid w:val="0046235D"/>
  </w:style>
  <w:style w:type="paragraph" w:customStyle="1" w:styleId="PUVariante2">
    <w:name w:val="PU Variante 2"/>
    <w:basedOn w:val="PVariante2"/>
    <w:next w:val="PVariante2"/>
    <w:rsid w:val="0046235D"/>
  </w:style>
  <w:style w:type="paragraph" w:customStyle="1" w:styleId="PUVariante4">
    <w:name w:val="PU Variante 4"/>
    <w:basedOn w:val="PVariante4"/>
    <w:next w:val="PVariante4"/>
    <w:rsid w:val="0046235D"/>
  </w:style>
  <w:style w:type="paragraph" w:customStyle="1" w:styleId="SUVariante1">
    <w:name w:val="SU Variante 1"/>
    <w:basedOn w:val="SVariante1"/>
    <w:next w:val="SVariante1"/>
    <w:rsid w:val="0046235D"/>
  </w:style>
  <w:style w:type="paragraph" w:customStyle="1" w:styleId="SUVariante2">
    <w:name w:val="SU Variante 2"/>
    <w:basedOn w:val="SVariante2"/>
    <w:next w:val="SVariante2"/>
    <w:rsid w:val="0046235D"/>
  </w:style>
  <w:style w:type="paragraph" w:customStyle="1" w:styleId="SUVariante3">
    <w:name w:val="SU Variante 3"/>
    <w:basedOn w:val="SVariante3"/>
    <w:next w:val="SVariante3"/>
    <w:rsid w:val="0046235D"/>
  </w:style>
  <w:style w:type="paragraph" w:customStyle="1" w:styleId="SUVariante4">
    <w:name w:val="SU Variante 4"/>
    <w:basedOn w:val="SVariante4"/>
    <w:next w:val="SVariante4"/>
    <w:rsid w:val="0046235D"/>
  </w:style>
  <w:style w:type="paragraph" w:customStyle="1" w:styleId="SDVariante1">
    <w:name w:val="SD Variante 1"/>
    <w:basedOn w:val="SVariante1"/>
    <w:next w:val="SVariante1"/>
    <w:rsid w:val="0046235D"/>
  </w:style>
  <w:style w:type="paragraph" w:customStyle="1" w:styleId="SDVariante3">
    <w:name w:val="SD Variante 3"/>
    <w:basedOn w:val="SVariante3"/>
    <w:next w:val="SVariante3"/>
    <w:rsid w:val="0046235D"/>
  </w:style>
  <w:style w:type="paragraph" w:customStyle="1" w:styleId="SDVariante2">
    <w:name w:val="SD Variante 2"/>
    <w:basedOn w:val="SVariante2"/>
    <w:next w:val="SVariante2"/>
    <w:rsid w:val="0046235D"/>
  </w:style>
  <w:style w:type="paragraph" w:customStyle="1" w:styleId="SDVariante4">
    <w:name w:val="SD Variante 4"/>
    <w:basedOn w:val="SVariante4"/>
    <w:next w:val="SVariante4"/>
    <w:rsid w:val="0046235D"/>
  </w:style>
  <w:style w:type="paragraph" w:customStyle="1" w:styleId="UUVariante1">
    <w:name w:val="UU Variante 1"/>
    <w:basedOn w:val="UVariante1"/>
    <w:next w:val="UVariante1"/>
    <w:rsid w:val="0046235D"/>
  </w:style>
  <w:style w:type="paragraph" w:customStyle="1" w:styleId="UUVariante3">
    <w:name w:val="UU Variante 3"/>
    <w:basedOn w:val="UVariante3"/>
    <w:next w:val="UVariante3"/>
    <w:rsid w:val="0046235D"/>
  </w:style>
  <w:style w:type="paragraph" w:customStyle="1" w:styleId="UUVariante2">
    <w:name w:val="UU Variante 2"/>
    <w:basedOn w:val="UVariante2"/>
    <w:next w:val="UVariante2"/>
    <w:rsid w:val="0046235D"/>
  </w:style>
  <w:style w:type="paragraph" w:customStyle="1" w:styleId="UUVariante4">
    <w:name w:val="UU Variante 4"/>
    <w:basedOn w:val="UVariante4"/>
    <w:next w:val="UVariante4"/>
    <w:rsid w:val="0046235D"/>
  </w:style>
  <w:style w:type="paragraph" w:customStyle="1" w:styleId="UDVariante1">
    <w:name w:val="UD Variante 1"/>
    <w:basedOn w:val="UVariante1"/>
    <w:next w:val="UVariante1"/>
    <w:rsid w:val="0046235D"/>
  </w:style>
  <w:style w:type="paragraph" w:customStyle="1" w:styleId="UDVariante2">
    <w:name w:val="UD Variante 2"/>
    <w:basedOn w:val="UVariante2"/>
    <w:next w:val="UVariante2"/>
    <w:rsid w:val="0046235D"/>
  </w:style>
  <w:style w:type="paragraph" w:customStyle="1" w:styleId="UDVariante3">
    <w:name w:val="UD Variante 3"/>
    <w:basedOn w:val="UVariante3"/>
    <w:next w:val="UVariante3"/>
    <w:rsid w:val="0046235D"/>
  </w:style>
  <w:style w:type="paragraph" w:customStyle="1" w:styleId="UDVariante4">
    <w:name w:val="UD Variante 4"/>
    <w:basedOn w:val="UVariante4"/>
    <w:next w:val="UVariante4"/>
    <w:rsid w:val="0046235D"/>
  </w:style>
  <w:style w:type="character" w:customStyle="1" w:styleId="Nachweis">
    <w:name w:val="Nachweis"/>
    <w:rsid w:val="0046235D"/>
    <w:rPr>
      <w:sz w:val="18"/>
    </w:rPr>
  </w:style>
  <w:style w:type="paragraph" w:customStyle="1" w:styleId="NachweisEndsumme">
    <w:name w:val="NachweisEndsumme"/>
    <w:basedOn w:val="NachweisPos"/>
    <w:rsid w:val="0046235D"/>
    <w:rPr>
      <w:b/>
    </w:rPr>
  </w:style>
  <w:style w:type="paragraph" w:customStyle="1" w:styleId="NachweisPos">
    <w:name w:val="NachweisPos"/>
    <w:basedOn w:val="Standard"/>
    <w:rsid w:val="0046235D"/>
    <w:rPr>
      <w:sz w:val="18"/>
    </w:rPr>
  </w:style>
  <w:style w:type="paragraph" w:customStyle="1" w:styleId="NachweisSumme">
    <w:name w:val="NachweisSumme"/>
    <w:basedOn w:val="NachweisPos"/>
    <w:rsid w:val="0046235D"/>
    <w:rPr>
      <w:b/>
    </w:rPr>
  </w:style>
  <w:style w:type="paragraph" w:styleId="Kopfzeile">
    <w:name w:val="header"/>
    <w:basedOn w:val="Standard"/>
    <w:link w:val="KopfzeileZchn"/>
    <w:rsid w:val="0046235D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link w:val="FuzeileZchn"/>
    <w:rsid w:val="0046235D"/>
    <w:pPr>
      <w:jc w:val="center"/>
    </w:pPr>
  </w:style>
  <w:style w:type="paragraph" w:styleId="Verzeichnis1">
    <w:name w:val="toc 1"/>
    <w:basedOn w:val="Standard"/>
    <w:next w:val="Standard"/>
    <w:autoRedefine/>
    <w:semiHidden/>
    <w:rsid w:val="0046235D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semiHidden/>
    <w:rsid w:val="0046235D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46235D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46235D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semiHidden/>
    <w:rsid w:val="0046235D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46235D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46235D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46235D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46235D"/>
    <w:pPr>
      <w:tabs>
        <w:tab w:val="right" w:pos="9071"/>
      </w:tabs>
      <w:ind w:left="1120"/>
    </w:pPr>
  </w:style>
  <w:style w:type="character" w:styleId="Seitenzahl">
    <w:name w:val="page number"/>
    <w:rsid w:val="0046235D"/>
  </w:style>
  <w:style w:type="paragraph" w:customStyle="1" w:styleId="AnlListen">
    <w:name w:val="AnlListen"/>
    <w:basedOn w:val="Standard"/>
    <w:next w:val="Standard"/>
    <w:rsid w:val="0046235D"/>
    <w:pPr>
      <w:jc w:val="right"/>
    </w:pPr>
    <w:rPr>
      <w:sz w:val="16"/>
    </w:rPr>
  </w:style>
  <w:style w:type="paragraph" w:customStyle="1" w:styleId="TextEinzug">
    <w:name w:val="TextEinzug"/>
    <w:basedOn w:val="Standard"/>
    <w:rsid w:val="0046235D"/>
    <w:pPr>
      <w:spacing w:after="120"/>
      <w:ind w:left="709"/>
    </w:pPr>
  </w:style>
  <w:style w:type="paragraph" w:customStyle="1" w:styleId="AuflistTE">
    <w:name w:val="AuflistTE"/>
    <w:basedOn w:val="TextEinzug"/>
    <w:rsid w:val="0046235D"/>
    <w:pPr>
      <w:numPr>
        <w:numId w:val="1"/>
      </w:numPr>
    </w:pPr>
  </w:style>
  <w:style w:type="paragraph" w:styleId="Aufzhlungszeichen">
    <w:name w:val="List Bullet"/>
    <w:basedOn w:val="Standard"/>
    <w:autoRedefine/>
    <w:rsid w:val="0046235D"/>
    <w:pPr>
      <w:ind w:left="283" w:hanging="283"/>
    </w:pPr>
  </w:style>
  <w:style w:type="paragraph" w:styleId="Beschriftung">
    <w:name w:val="caption"/>
    <w:basedOn w:val="Standard"/>
    <w:next w:val="Standard"/>
    <w:qFormat/>
    <w:rsid w:val="0046235D"/>
    <w:pPr>
      <w:spacing w:before="120" w:after="120"/>
    </w:pPr>
    <w:rPr>
      <w:b/>
    </w:rPr>
  </w:style>
  <w:style w:type="paragraph" w:styleId="Dokumentstruktur">
    <w:name w:val="Document Map"/>
    <w:basedOn w:val="Standard"/>
    <w:semiHidden/>
    <w:rsid w:val="0046235D"/>
    <w:pPr>
      <w:shd w:val="clear" w:color="auto" w:fill="000080"/>
    </w:pPr>
    <w:rPr>
      <w:rFonts w:ascii="Tahoma" w:hAnsi="Tahoma"/>
    </w:rPr>
  </w:style>
  <w:style w:type="paragraph" w:customStyle="1" w:styleId="EAnl">
    <w:name w:val="EAnl"/>
    <w:basedOn w:val="Standard"/>
    <w:rsid w:val="0046235D"/>
  </w:style>
  <w:style w:type="paragraph" w:customStyle="1" w:styleId="EAnlkopf">
    <w:name w:val="EAnl kopf"/>
    <w:basedOn w:val="Standard"/>
    <w:rsid w:val="0046235D"/>
    <w:rPr>
      <w:b/>
    </w:rPr>
  </w:style>
  <w:style w:type="paragraph" w:customStyle="1" w:styleId="EGesamtSumme">
    <w:name w:val="EGesamtSumme"/>
    <w:basedOn w:val="Standard"/>
    <w:rsid w:val="0046235D"/>
    <w:rPr>
      <w:b/>
    </w:rPr>
  </w:style>
  <w:style w:type="paragraph" w:customStyle="1" w:styleId="EPoskopf">
    <w:name w:val="EPos kopf"/>
    <w:basedOn w:val="Standard"/>
    <w:rsid w:val="0046235D"/>
    <w:rPr>
      <w:b/>
    </w:rPr>
  </w:style>
  <w:style w:type="paragraph" w:customStyle="1" w:styleId="EHPoskopf">
    <w:name w:val="EHPos kopf"/>
    <w:basedOn w:val="EPoskopf"/>
    <w:uiPriority w:val="99"/>
    <w:rsid w:val="0046235D"/>
    <w:rPr>
      <w:sz w:val="22"/>
    </w:rPr>
  </w:style>
  <w:style w:type="paragraph" w:customStyle="1" w:styleId="EKopf">
    <w:name w:val="EKopf"/>
    <w:basedOn w:val="Standard"/>
    <w:rsid w:val="0046235D"/>
  </w:style>
  <w:style w:type="paragraph" w:styleId="E-Mail-Signatur">
    <w:name w:val="E-mail Signature"/>
    <w:basedOn w:val="Standard"/>
    <w:rsid w:val="0046235D"/>
  </w:style>
  <w:style w:type="character" w:styleId="Endnotenzeichen">
    <w:name w:val="endnote reference"/>
    <w:semiHidden/>
    <w:rsid w:val="0046235D"/>
    <w:rPr>
      <w:rFonts w:ascii="Arial" w:hAnsi="Arial"/>
      <w:vertAlign w:val="superscript"/>
    </w:rPr>
  </w:style>
  <w:style w:type="paragraph" w:customStyle="1" w:styleId="EPosFuss">
    <w:name w:val="EPos Fuss"/>
    <w:basedOn w:val="Standard"/>
    <w:rsid w:val="0046235D"/>
  </w:style>
  <w:style w:type="paragraph" w:customStyle="1" w:styleId="ERstfuss">
    <w:name w:val="ERst fuss"/>
    <w:basedOn w:val="Standard"/>
    <w:rsid w:val="0046235D"/>
    <w:rPr>
      <w:b/>
      <w:sz w:val="18"/>
    </w:rPr>
  </w:style>
  <w:style w:type="paragraph" w:customStyle="1" w:styleId="ERstkopf">
    <w:name w:val="ERst kopf"/>
    <w:basedOn w:val="EAnl"/>
    <w:rsid w:val="0046235D"/>
    <w:rPr>
      <w:b/>
      <w:sz w:val="18"/>
    </w:rPr>
  </w:style>
  <w:style w:type="paragraph" w:customStyle="1" w:styleId="ERstrumpf">
    <w:name w:val="ERst rumpf"/>
    <w:basedOn w:val="Standard"/>
    <w:rsid w:val="0046235D"/>
    <w:rPr>
      <w:sz w:val="18"/>
    </w:rPr>
  </w:style>
  <w:style w:type="paragraph" w:customStyle="1" w:styleId="ERumpf">
    <w:name w:val="ERumpf"/>
    <w:basedOn w:val="Standard"/>
    <w:rsid w:val="0046235D"/>
  </w:style>
  <w:style w:type="paragraph" w:customStyle="1" w:styleId="ESumme">
    <w:name w:val="ESumme"/>
    <w:basedOn w:val="Standard"/>
    <w:rsid w:val="0046235D"/>
  </w:style>
  <w:style w:type="paragraph" w:customStyle="1" w:styleId="ETexte">
    <w:name w:val="ETexte"/>
    <w:basedOn w:val="Standard"/>
    <w:rsid w:val="0046235D"/>
  </w:style>
  <w:style w:type="paragraph" w:customStyle="1" w:styleId="ETPoskopf">
    <w:name w:val="ETPos kopf"/>
    <w:basedOn w:val="Standard"/>
    <w:rsid w:val="0046235D"/>
    <w:rPr>
      <w:b/>
    </w:rPr>
  </w:style>
  <w:style w:type="paragraph" w:customStyle="1" w:styleId="EUPoskopf">
    <w:name w:val="EUPos kopf"/>
    <w:basedOn w:val="Standard"/>
    <w:rsid w:val="0046235D"/>
    <w:rPr>
      <w:b/>
    </w:rPr>
  </w:style>
  <w:style w:type="paragraph" w:customStyle="1" w:styleId="EVspiegelkopf">
    <w:name w:val="EVspiegel kopf"/>
    <w:basedOn w:val="Standard"/>
    <w:rsid w:val="0046235D"/>
    <w:rPr>
      <w:b/>
      <w:sz w:val="18"/>
    </w:rPr>
  </w:style>
  <w:style w:type="paragraph" w:customStyle="1" w:styleId="EVspiegelfuss">
    <w:name w:val="EVspiegel fuss"/>
    <w:basedOn w:val="EVspiegelkopf"/>
    <w:rsid w:val="0046235D"/>
  </w:style>
  <w:style w:type="paragraph" w:customStyle="1" w:styleId="EVspiegelrumpf">
    <w:name w:val="EVspiegel rumpf"/>
    <w:basedOn w:val="Standard"/>
    <w:rsid w:val="0046235D"/>
    <w:rPr>
      <w:sz w:val="18"/>
    </w:rPr>
  </w:style>
  <w:style w:type="paragraph" w:customStyle="1" w:styleId="EZus">
    <w:name w:val="EZus"/>
    <w:basedOn w:val="ESumme"/>
    <w:next w:val="Standard"/>
    <w:rsid w:val="0046235D"/>
    <w:rPr>
      <w:u w:val="single"/>
    </w:rPr>
  </w:style>
  <w:style w:type="character" w:styleId="Funotenzeichen">
    <w:name w:val="footnote reference"/>
    <w:semiHidden/>
    <w:rsid w:val="0046235D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46235D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46235D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46235D"/>
    <w:pPr>
      <w:ind w:left="1800" w:hanging="200"/>
    </w:pPr>
  </w:style>
  <w:style w:type="paragraph" w:customStyle="1" w:styleId="Inhaltsverz">
    <w:name w:val="Inhaltsverz"/>
    <w:basedOn w:val="Standard"/>
    <w:rsid w:val="0046235D"/>
    <w:rPr>
      <w:b/>
      <w:sz w:val="28"/>
    </w:rPr>
  </w:style>
  <w:style w:type="paragraph" w:customStyle="1" w:styleId="Kennzahl1">
    <w:name w:val="Kennzahl1"/>
    <w:basedOn w:val="Standard"/>
    <w:rsid w:val="0046235D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46235D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46235D"/>
    <w:pPr>
      <w:jc w:val="center"/>
    </w:pPr>
    <w:rPr>
      <w:sz w:val="16"/>
    </w:rPr>
  </w:style>
  <w:style w:type="paragraph" w:customStyle="1" w:styleId="KennzahlBez">
    <w:name w:val="KennzahlBez"/>
    <w:basedOn w:val="Standard"/>
    <w:rsid w:val="0046235D"/>
    <w:rPr>
      <w:rFonts w:cs="Arial"/>
      <w:b/>
      <w:bCs/>
    </w:rPr>
  </w:style>
  <w:style w:type="paragraph" w:customStyle="1" w:styleId="KennzahlenText">
    <w:name w:val="KennzahlenText"/>
    <w:basedOn w:val="Standard"/>
    <w:rsid w:val="0046235D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46235D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46235D"/>
    <w:rPr>
      <w:u w:val="single"/>
    </w:rPr>
  </w:style>
  <w:style w:type="paragraph" w:customStyle="1" w:styleId="KennzahlWert">
    <w:name w:val="KennzahlWert"/>
    <w:basedOn w:val="Standard"/>
    <w:rsid w:val="0046235D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styleId="Kommentartext">
    <w:name w:val="annotation text"/>
    <w:basedOn w:val="Standard"/>
    <w:link w:val="KommentartextZchn"/>
    <w:semiHidden/>
    <w:rsid w:val="0046235D"/>
  </w:style>
  <w:style w:type="character" w:styleId="Kommentarzeichen">
    <w:name w:val="annotation reference"/>
    <w:semiHidden/>
    <w:rsid w:val="0046235D"/>
    <w:rPr>
      <w:rFonts w:ascii="Arial" w:hAnsi="Arial"/>
      <w:sz w:val="16"/>
    </w:rPr>
  </w:style>
  <w:style w:type="paragraph" w:customStyle="1" w:styleId="Liste1">
    <w:name w:val="Liste1"/>
    <w:basedOn w:val="Standard"/>
    <w:rsid w:val="0046235D"/>
    <w:pPr>
      <w:spacing w:before="120" w:after="120"/>
    </w:pPr>
  </w:style>
  <w:style w:type="paragraph" w:customStyle="1" w:styleId="Liste2">
    <w:name w:val="Liste2"/>
    <w:basedOn w:val="Standard"/>
    <w:rsid w:val="0046235D"/>
  </w:style>
  <w:style w:type="paragraph" w:customStyle="1" w:styleId="Liste3">
    <w:name w:val="Liste3"/>
    <w:basedOn w:val="Standard"/>
    <w:rsid w:val="0046235D"/>
  </w:style>
  <w:style w:type="paragraph" w:customStyle="1" w:styleId="Liste4">
    <w:name w:val="Liste4"/>
    <w:basedOn w:val="Standard"/>
    <w:rsid w:val="0046235D"/>
  </w:style>
  <w:style w:type="paragraph" w:customStyle="1" w:styleId="Liste5">
    <w:name w:val="Liste5"/>
    <w:basedOn w:val="Standard"/>
    <w:rsid w:val="0046235D"/>
  </w:style>
  <w:style w:type="paragraph" w:styleId="Nachrichtenkopf">
    <w:name w:val="Message Header"/>
    <w:basedOn w:val="Standard"/>
    <w:rsid w:val="004623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46235D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Organigramm">
    <w:name w:val="Organigramm"/>
    <w:basedOn w:val="Standard"/>
    <w:rsid w:val="0046235D"/>
    <w:pPr>
      <w:jc w:val="center"/>
    </w:pPr>
    <w:rPr>
      <w:b/>
      <w:sz w:val="22"/>
    </w:rPr>
  </w:style>
  <w:style w:type="paragraph" w:customStyle="1" w:styleId="Rahmen">
    <w:name w:val="Rahmen"/>
    <w:basedOn w:val="Standard"/>
    <w:rsid w:val="0046235D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46235D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46235D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46235D"/>
    <w:pPr>
      <w:ind w:left="284"/>
    </w:pPr>
    <w:rPr>
      <w:rFonts w:ascii="Courier New" w:hAnsi="Courier New"/>
      <w:sz w:val="18"/>
    </w:rPr>
  </w:style>
  <w:style w:type="paragraph" w:customStyle="1" w:styleId="StandardErl">
    <w:name w:val="StandardErl"/>
    <w:basedOn w:val="Standard"/>
    <w:rsid w:val="0046235D"/>
  </w:style>
  <w:style w:type="paragraph" w:customStyle="1" w:styleId="Standarderl1">
    <w:name w:val="Standarderl1"/>
    <w:basedOn w:val="StandardErl"/>
    <w:rsid w:val="0046235D"/>
    <w:pPr>
      <w:ind w:left="1588"/>
    </w:pPr>
    <w:rPr>
      <w:color w:val="0000FF"/>
    </w:rPr>
  </w:style>
  <w:style w:type="paragraph" w:customStyle="1" w:styleId="StandardME">
    <w:name w:val="StandardME"/>
    <w:basedOn w:val="Standard"/>
    <w:rsid w:val="0046235D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46235D"/>
    <w:pPr>
      <w:jc w:val="both"/>
    </w:pPr>
  </w:style>
  <w:style w:type="paragraph" w:customStyle="1" w:styleId="SubDesc">
    <w:name w:val="SubDesc"/>
    <w:basedOn w:val="Standard"/>
    <w:rsid w:val="0046235D"/>
    <w:rPr>
      <w:b/>
    </w:rPr>
  </w:style>
  <w:style w:type="paragraph" w:customStyle="1" w:styleId="SummeKapEntw">
    <w:name w:val="SummeKapEntw"/>
    <w:basedOn w:val="Standard"/>
    <w:rsid w:val="0046235D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46235D"/>
    <w:pPr>
      <w:ind w:left="0"/>
    </w:pPr>
    <w:rPr>
      <w:b/>
    </w:rPr>
  </w:style>
  <w:style w:type="paragraph" w:customStyle="1" w:styleId="TextEinzugAufz">
    <w:name w:val="TextEinzugAufz"/>
    <w:basedOn w:val="Standard"/>
    <w:rsid w:val="0046235D"/>
    <w:pPr>
      <w:numPr>
        <w:numId w:val="2"/>
      </w:numPr>
    </w:pPr>
  </w:style>
  <w:style w:type="paragraph" w:styleId="Textkrper-Zeileneinzug">
    <w:name w:val="Body Text Indent"/>
    <w:basedOn w:val="Standard"/>
    <w:rsid w:val="0046235D"/>
    <w:pPr>
      <w:ind w:left="567"/>
      <w:jc w:val="both"/>
    </w:pPr>
  </w:style>
  <w:style w:type="paragraph" w:customStyle="1" w:styleId="TitelDok">
    <w:name w:val="TitelDok"/>
    <w:basedOn w:val="Standard"/>
    <w:rsid w:val="0046235D"/>
    <w:rPr>
      <w:b/>
      <w:sz w:val="96"/>
    </w:rPr>
  </w:style>
  <w:style w:type="paragraph" w:customStyle="1" w:styleId="VHVariante1">
    <w:name w:val="VH Variante 1"/>
    <w:basedOn w:val="HVariante1"/>
    <w:rsid w:val="0046235D"/>
  </w:style>
  <w:style w:type="paragraph" w:customStyle="1" w:styleId="VHUVariante1">
    <w:name w:val="VHU Variante 1"/>
    <w:basedOn w:val="HUVariante1"/>
    <w:rsid w:val="0046235D"/>
  </w:style>
  <w:style w:type="paragraph" w:customStyle="1" w:styleId="VPVariante1">
    <w:name w:val="VP Variante 1"/>
    <w:basedOn w:val="PVariante1"/>
    <w:rsid w:val="0046235D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46235D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46235D"/>
  </w:style>
  <w:style w:type="paragraph" w:customStyle="1" w:styleId="VSUVariante1">
    <w:name w:val="VSU Variante 1"/>
    <w:basedOn w:val="SUVariante1"/>
    <w:rsid w:val="0046235D"/>
    <w:pPr>
      <w:tabs>
        <w:tab w:val="left" w:pos="851"/>
      </w:tabs>
    </w:pPr>
  </w:style>
  <w:style w:type="paragraph" w:customStyle="1" w:styleId="VUVariante1">
    <w:name w:val="VU Variante 1"/>
    <w:basedOn w:val="UVariante1"/>
    <w:rsid w:val="0046235D"/>
    <w:pPr>
      <w:tabs>
        <w:tab w:val="left" w:pos="567"/>
      </w:tabs>
    </w:pPr>
  </w:style>
  <w:style w:type="paragraph" w:customStyle="1" w:styleId="ZeileHKapEntw">
    <w:name w:val="ZeileHKapEntw"/>
    <w:basedOn w:val="Standard"/>
    <w:rsid w:val="0046235D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46235D"/>
    <w:pPr>
      <w:tabs>
        <w:tab w:val="left" w:pos="214"/>
        <w:tab w:val="left" w:pos="497"/>
      </w:tabs>
      <w:spacing w:before="240" w:after="60"/>
    </w:pPr>
    <w:rPr>
      <w:sz w:val="18"/>
    </w:rPr>
  </w:style>
  <w:style w:type="character" w:styleId="Zeilennummer">
    <w:name w:val="line number"/>
    <w:rsid w:val="0046235D"/>
    <w:rPr>
      <w:rFonts w:ascii="Arial" w:hAnsi="Arial"/>
    </w:rPr>
  </w:style>
  <w:style w:type="paragraph" w:customStyle="1" w:styleId="ZeileUVKapEntw">
    <w:name w:val="ZeileUVKapEntw"/>
    <w:basedOn w:val="Standard"/>
    <w:rsid w:val="0046235D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46235D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DWKonto">
    <w:name w:val="DW_Konto"/>
    <w:basedOn w:val="Standard"/>
    <w:rsid w:val="0046235D"/>
    <w:rPr>
      <w:sz w:val="16"/>
    </w:rPr>
  </w:style>
  <w:style w:type="paragraph" w:customStyle="1" w:styleId="DWKopf">
    <w:name w:val="DW_Kopf"/>
    <w:basedOn w:val="Standard"/>
    <w:rsid w:val="0046235D"/>
    <w:rPr>
      <w:b/>
      <w:sz w:val="16"/>
    </w:rPr>
  </w:style>
  <w:style w:type="paragraph" w:customStyle="1" w:styleId="ErlTexte">
    <w:name w:val="ErlTexte"/>
    <w:basedOn w:val="Standard"/>
    <w:rsid w:val="0046235D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DWSumme">
    <w:name w:val="DW_Summe"/>
    <w:basedOn w:val="Standard"/>
    <w:rsid w:val="0046235D"/>
    <w:rPr>
      <w:b/>
      <w:sz w:val="16"/>
    </w:rPr>
  </w:style>
  <w:style w:type="paragraph" w:customStyle="1" w:styleId="DWEndsumme">
    <w:name w:val="DW_Endsumme"/>
    <w:basedOn w:val="DWSumme"/>
    <w:rsid w:val="0046235D"/>
    <w:pPr>
      <w:spacing w:after="120"/>
    </w:pPr>
  </w:style>
  <w:style w:type="paragraph" w:customStyle="1" w:styleId="StbUPunkt1">
    <w:name w:val="Stb_UPunkt1"/>
    <w:basedOn w:val="Standard"/>
    <w:rsid w:val="0046235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46235D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46235D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46235D"/>
    <w:rPr>
      <w:b/>
      <w:sz w:val="14"/>
    </w:rPr>
  </w:style>
  <w:style w:type="paragraph" w:customStyle="1" w:styleId="AGBWPText">
    <w:name w:val="AGBWP_Text"/>
    <w:basedOn w:val="Standard"/>
    <w:rsid w:val="0046235D"/>
    <w:pPr>
      <w:jc w:val="both"/>
    </w:pPr>
    <w:rPr>
      <w:sz w:val="14"/>
    </w:rPr>
  </w:style>
  <w:style w:type="paragraph" w:customStyle="1" w:styleId="AGBWPGL1">
    <w:name w:val="AGB_WP_GL1"/>
    <w:basedOn w:val="AGBWPText"/>
    <w:rsid w:val="0046235D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46235D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46235D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46235D"/>
    <w:pPr>
      <w:numPr>
        <w:numId w:val="4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46235D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46235D"/>
    <w:pPr>
      <w:spacing w:after="120" w:line="480" w:lineRule="auto"/>
      <w:ind w:left="283"/>
    </w:pPr>
  </w:style>
  <w:style w:type="paragraph" w:customStyle="1" w:styleId="Formatvorlage1">
    <w:name w:val="Formatvorlage1"/>
    <w:basedOn w:val="berschrift3"/>
    <w:rsid w:val="0046235D"/>
  </w:style>
  <w:style w:type="paragraph" w:customStyle="1" w:styleId="DWEndsummeGross">
    <w:name w:val="DW_Endsumme_Gross"/>
    <w:basedOn w:val="Standard"/>
    <w:rsid w:val="0046235D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46235D"/>
    <w:rPr>
      <w:b/>
      <w:sz w:val="24"/>
    </w:rPr>
  </w:style>
  <w:style w:type="paragraph" w:customStyle="1" w:styleId="DWEndsummegross0">
    <w:name w:val="DW_Endsumme_gross"/>
    <w:basedOn w:val="DWSummegross"/>
    <w:rsid w:val="0046235D"/>
    <w:pPr>
      <w:spacing w:after="120"/>
    </w:pPr>
  </w:style>
  <w:style w:type="paragraph" w:customStyle="1" w:styleId="DWSummeMittel">
    <w:name w:val="DW_Summe_Mittel"/>
    <w:basedOn w:val="Standard"/>
    <w:rsid w:val="0046235D"/>
    <w:rPr>
      <w:b/>
    </w:rPr>
  </w:style>
  <w:style w:type="paragraph" w:customStyle="1" w:styleId="DWEndsummeMittel">
    <w:name w:val="DW_Endsumme_Mittel"/>
    <w:basedOn w:val="DWSummeMittel"/>
    <w:rsid w:val="0046235D"/>
    <w:pPr>
      <w:spacing w:after="120"/>
    </w:pPr>
  </w:style>
  <w:style w:type="paragraph" w:customStyle="1" w:styleId="DWSummemittel0">
    <w:name w:val="DW_Summe_mittel"/>
    <w:basedOn w:val="Standard"/>
    <w:rsid w:val="0046235D"/>
    <w:rPr>
      <w:b/>
    </w:rPr>
  </w:style>
  <w:style w:type="paragraph" w:customStyle="1" w:styleId="DWEndsummemittel0">
    <w:name w:val="DW_Endsumme_mittel"/>
    <w:basedOn w:val="DWSummemittel0"/>
    <w:rsid w:val="0046235D"/>
    <w:pPr>
      <w:spacing w:after="120"/>
    </w:pPr>
  </w:style>
  <w:style w:type="paragraph" w:customStyle="1" w:styleId="DWHauptpunkt">
    <w:name w:val="DW_Hauptpunkt"/>
    <w:basedOn w:val="Standard"/>
    <w:rsid w:val="0046235D"/>
    <w:rPr>
      <w:b/>
      <w:sz w:val="16"/>
    </w:rPr>
  </w:style>
  <w:style w:type="paragraph" w:customStyle="1" w:styleId="DWHauptpunktgross">
    <w:name w:val="DW_Hauptpunkt_gross"/>
    <w:basedOn w:val="Standard"/>
    <w:rsid w:val="0046235D"/>
    <w:rPr>
      <w:b/>
      <w:sz w:val="24"/>
    </w:rPr>
  </w:style>
  <w:style w:type="paragraph" w:customStyle="1" w:styleId="DWHauptpunktmittel">
    <w:name w:val="DW_Hauptpunkt_mittel"/>
    <w:basedOn w:val="Standard"/>
    <w:rsid w:val="0046235D"/>
    <w:rPr>
      <w:b/>
    </w:rPr>
  </w:style>
  <w:style w:type="paragraph" w:customStyle="1" w:styleId="DWKontoGross">
    <w:name w:val="DW_Konto_Gross"/>
    <w:basedOn w:val="Standard"/>
    <w:rsid w:val="0046235D"/>
    <w:rPr>
      <w:sz w:val="24"/>
    </w:rPr>
  </w:style>
  <w:style w:type="paragraph" w:customStyle="1" w:styleId="DWKontogross0">
    <w:name w:val="DW_Konto_gross"/>
    <w:basedOn w:val="Standard"/>
    <w:rsid w:val="0046235D"/>
    <w:rPr>
      <w:sz w:val="24"/>
    </w:rPr>
  </w:style>
  <w:style w:type="paragraph" w:customStyle="1" w:styleId="DWKontomittel">
    <w:name w:val="DW_Konto_mittel"/>
    <w:basedOn w:val="Standard"/>
    <w:rsid w:val="0046235D"/>
  </w:style>
  <w:style w:type="paragraph" w:customStyle="1" w:styleId="DWKopfGross">
    <w:name w:val="DW_Kopf_Gross"/>
    <w:basedOn w:val="Standard"/>
    <w:rsid w:val="0046235D"/>
    <w:rPr>
      <w:b/>
      <w:sz w:val="24"/>
    </w:rPr>
  </w:style>
  <w:style w:type="paragraph" w:customStyle="1" w:styleId="DWKopfgross0">
    <w:name w:val="DW_Kopf_gross"/>
    <w:basedOn w:val="Standard"/>
    <w:rsid w:val="0046235D"/>
    <w:rPr>
      <w:b/>
      <w:sz w:val="24"/>
    </w:rPr>
  </w:style>
  <w:style w:type="paragraph" w:customStyle="1" w:styleId="DWKopfMittel">
    <w:name w:val="DW_Kopf_Mittel"/>
    <w:basedOn w:val="Standard"/>
    <w:rsid w:val="0046235D"/>
    <w:rPr>
      <w:b/>
    </w:rPr>
  </w:style>
  <w:style w:type="paragraph" w:customStyle="1" w:styleId="DWKopfmittel0">
    <w:name w:val="DW_Kopf_mittel"/>
    <w:basedOn w:val="Standard"/>
    <w:rsid w:val="0046235D"/>
    <w:rPr>
      <w:b/>
    </w:rPr>
  </w:style>
  <w:style w:type="paragraph" w:customStyle="1" w:styleId="DWPosition">
    <w:name w:val="DW_Position"/>
    <w:basedOn w:val="Standard"/>
    <w:rsid w:val="0046235D"/>
    <w:rPr>
      <w:sz w:val="16"/>
    </w:rPr>
  </w:style>
  <w:style w:type="paragraph" w:customStyle="1" w:styleId="DWPositiongross">
    <w:name w:val="DW_Position_gross"/>
    <w:basedOn w:val="Standard"/>
    <w:rsid w:val="0046235D"/>
    <w:rPr>
      <w:sz w:val="24"/>
    </w:rPr>
  </w:style>
  <w:style w:type="paragraph" w:customStyle="1" w:styleId="DWPositionmittel">
    <w:name w:val="DW_Position_mittel"/>
    <w:basedOn w:val="DWPosition"/>
    <w:rsid w:val="0046235D"/>
    <w:rPr>
      <w:sz w:val="20"/>
    </w:rPr>
  </w:style>
  <w:style w:type="paragraph" w:customStyle="1" w:styleId="DWSummeGross0">
    <w:name w:val="DW_Summe_Gross"/>
    <w:basedOn w:val="Standard"/>
    <w:rsid w:val="0046235D"/>
    <w:rPr>
      <w:b/>
      <w:sz w:val="24"/>
    </w:rPr>
  </w:style>
  <w:style w:type="paragraph" w:customStyle="1" w:styleId="DWUnterpunkt">
    <w:name w:val="DW_Unterpunkt"/>
    <w:basedOn w:val="Standard"/>
    <w:rsid w:val="0046235D"/>
    <w:rPr>
      <w:b/>
      <w:sz w:val="16"/>
    </w:rPr>
  </w:style>
  <w:style w:type="paragraph" w:customStyle="1" w:styleId="DWUnterpunktgross">
    <w:name w:val="DW_Unterpunkt_gross"/>
    <w:basedOn w:val="Standard"/>
    <w:rsid w:val="0046235D"/>
    <w:rPr>
      <w:b/>
      <w:sz w:val="24"/>
    </w:rPr>
  </w:style>
  <w:style w:type="paragraph" w:customStyle="1" w:styleId="DWUnterpunktmittel">
    <w:name w:val="DW_Unterpunkt_mittel"/>
    <w:basedOn w:val="Standard"/>
    <w:rsid w:val="0046235D"/>
    <w:rPr>
      <w:b/>
    </w:rPr>
  </w:style>
  <w:style w:type="paragraph" w:customStyle="1" w:styleId="ErlTexte1">
    <w:name w:val="ErlTexte1"/>
    <w:basedOn w:val="Standard"/>
    <w:rsid w:val="0046235D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46235D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46235D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46235D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46235D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46235D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46235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46235D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46235D"/>
    <w:pPr>
      <w:numPr>
        <w:numId w:val="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46235D"/>
    <w:pPr>
      <w:numPr>
        <w:ilvl w:val="1"/>
        <w:numId w:val="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46235D"/>
    <w:pPr>
      <w:numPr>
        <w:ilvl w:val="2"/>
        <w:numId w:val="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46235D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46235D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46235D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46235D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46235D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46235D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46235D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46235D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46235D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46235D"/>
    <w:rPr>
      <w:b/>
      <w:sz w:val="18"/>
      <w:szCs w:val="18"/>
    </w:rPr>
  </w:style>
  <w:style w:type="paragraph" w:customStyle="1" w:styleId="DWKopfFmittel">
    <w:name w:val="DW_KopfF_mittel"/>
    <w:basedOn w:val="Standard"/>
    <w:rsid w:val="0046235D"/>
    <w:rPr>
      <w:b/>
    </w:rPr>
  </w:style>
  <w:style w:type="paragraph" w:customStyle="1" w:styleId="DWKopfFgross">
    <w:name w:val="DW_KopfF_gross"/>
    <w:basedOn w:val="Standard"/>
    <w:rsid w:val="0046235D"/>
    <w:rPr>
      <w:b/>
      <w:sz w:val="24"/>
      <w:szCs w:val="24"/>
    </w:rPr>
  </w:style>
  <w:style w:type="paragraph" w:customStyle="1" w:styleId="DWKopfk">
    <w:name w:val="DW_Kopfk"/>
    <w:basedOn w:val="Standard"/>
    <w:rsid w:val="0046235D"/>
    <w:rPr>
      <w:b/>
    </w:rPr>
  </w:style>
  <w:style w:type="paragraph" w:customStyle="1" w:styleId="DWKopfkgross">
    <w:name w:val="DW_Kopfk_gross"/>
    <w:basedOn w:val="Standard"/>
    <w:rsid w:val="0046235D"/>
    <w:rPr>
      <w:b/>
    </w:rPr>
  </w:style>
  <w:style w:type="paragraph" w:customStyle="1" w:styleId="DWKopfKmittel">
    <w:name w:val="DW_KopfK_mittel"/>
    <w:basedOn w:val="Standard"/>
    <w:rsid w:val="0046235D"/>
    <w:rPr>
      <w:i/>
    </w:rPr>
  </w:style>
  <w:style w:type="paragraph" w:customStyle="1" w:styleId="DWKopfU">
    <w:name w:val="DW_KopfU"/>
    <w:basedOn w:val="Standard"/>
    <w:rsid w:val="0046235D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46235D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46235D"/>
    <w:rPr>
      <w:u w:val="single"/>
    </w:rPr>
  </w:style>
  <w:style w:type="paragraph" w:customStyle="1" w:styleId="DWKopfA">
    <w:name w:val="DW_KopfA"/>
    <w:basedOn w:val="Standard"/>
    <w:rsid w:val="0046235D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46235D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46235D"/>
    <w:pPr>
      <w:spacing w:after="120"/>
    </w:pPr>
  </w:style>
  <w:style w:type="paragraph" w:customStyle="1" w:styleId="DWKopfFK">
    <w:name w:val="DW_KopfFK"/>
    <w:basedOn w:val="Standard"/>
    <w:rsid w:val="0046235D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46235D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46235D"/>
    <w:rPr>
      <w:b/>
      <w:i/>
    </w:rPr>
  </w:style>
  <w:style w:type="paragraph" w:customStyle="1" w:styleId="DWKopfK0">
    <w:name w:val="DW_KopfK"/>
    <w:basedOn w:val="Standard"/>
    <w:rsid w:val="0046235D"/>
    <w:rPr>
      <w:i/>
      <w:sz w:val="16"/>
      <w:szCs w:val="16"/>
    </w:rPr>
  </w:style>
  <w:style w:type="paragraph" w:customStyle="1" w:styleId="DWKopfKgross0">
    <w:name w:val="DW_KopfK_gross"/>
    <w:basedOn w:val="Standard"/>
    <w:rsid w:val="0046235D"/>
    <w:rPr>
      <w:i/>
      <w:sz w:val="24"/>
      <w:szCs w:val="24"/>
    </w:rPr>
  </w:style>
  <w:style w:type="paragraph" w:customStyle="1" w:styleId="DWKopfFU">
    <w:name w:val="DW_KopfFU"/>
    <w:basedOn w:val="Standard"/>
    <w:rsid w:val="0046235D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46235D"/>
    <w:rPr>
      <w:b/>
      <w:u w:val="single"/>
    </w:rPr>
  </w:style>
  <w:style w:type="paragraph" w:customStyle="1" w:styleId="DWKopfFUgross">
    <w:name w:val="DW_KopfFU_gross"/>
    <w:basedOn w:val="Standard"/>
    <w:rsid w:val="0046235D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46235D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46235D"/>
    <w:pPr>
      <w:spacing w:after="100"/>
    </w:pPr>
  </w:style>
  <w:style w:type="paragraph" w:customStyle="1" w:styleId="DWKopfFAgross">
    <w:name w:val="DW_KopfFA_gross"/>
    <w:basedOn w:val="Standard"/>
    <w:rsid w:val="0046235D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46235D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46235D"/>
    <w:rPr>
      <w:i/>
      <w:u w:val="single"/>
    </w:rPr>
  </w:style>
  <w:style w:type="paragraph" w:customStyle="1" w:styleId="DWKopfKUAgross">
    <w:name w:val="DW_KopfKUA_gross"/>
    <w:basedOn w:val="Standard"/>
    <w:rsid w:val="0046235D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46235D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46235D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46235D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46235D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46235D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46235D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46235D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46235D"/>
    <w:rPr>
      <w:b/>
      <w:i/>
      <w:u w:val="single"/>
    </w:rPr>
  </w:style>
  <w:style w:type="paragraph" w:customStyle="1" w:styleId="DWKopfFKUgross">
    <w:name w:val="DW_KopfFKU_gross"/>
    <w:basedOn w:val="Standard"/>
    <w:rsid w:val="0046235D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46235D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46235D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46235D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46235D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46235D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46235D"/>
  </w:style>
  <w:style w:type="paragraph" w:customStyle="1" w:styleId="DWFormatkombinationgross">
    <w:name w:val="DW_Formatkombination_gross"/>
    <w:basedOn w:val="Standard"/>
    <w:rsid w:val="0046235D"/>
    <w:rPr>
      <w:sz w:val="24"/>
      <w:szCs w:val="24"/>
    </w:rPr>
  </w:style>
  <w:style w:type="paragraph" w:customStyle="1" w:styleId="DWFormatkombinationF">
    <w:name w:val="DW_FormatkombinationF"/>
    <w:basedOn w:val="Standard"/>
    <w:rsid w:val="0046235D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46235D"/>
    <w:rPr>
      <w:b/>
    </w:rPr>
  </w:style>
  <w:style w:type="paragraph" w:customStyle="1" w:styleId="DWFormatkombinationFgross">
    <w:name w:val="DW_FormatkombinationF_gross"/>
    <w:basedOn w:val="Standard"/>
    <w:rsid w:val="0046235D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46235D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46235D"/>
    <w:rPr>
      <w:i/>
    </w:rPr>
  </w:style>
  <w:style w:type="paragraph" w:customStyle="1" w:styleId="DWFormatkombinationKgross">
    <w:name w:val="DW_FormatkombinationK_gross"/>
    <w:basedOn w:val="Standard"/>
    <w:rsid w:val="0046235D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46235D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46235D"/>
    <w:rPr>
      <w:u w:val="single"/>
    </w:rPr>
  </w:style>
  <w:style w:type="paragraph" w:customStyle="1" w:styleId="DWFormatkombinationUgross">
    <w:name w:val="DW_FormatkombinationU_gross"/>
    <w:basedOn w:val="Standard"/>
    <w:rsid w:val="0046235D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46235D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46235D"/>
    <w:pPr>
      <w:spacing w:after="100"/>
    </w:pPr>
  </w:style>
  <w:style w:type="paragraph" w:customStyle="1" w:styleId="DWFormatkombinationAgross">
    <w:name w:val="DW_FormatkombinationA_gross"/>
    <w:basedOn w:val="Standard"/>
    <w:rsid w:val="0046235D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46235D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46235D"/>
    <w:rPr>
      <w:b/>
      <w:i/>
    </w:rPr>
  </w:style>
  <w:style w:type="paragraph" w:customStyle="1" w:styleId="DWFormatkombinationFKgross">
    <w:name w:val="DW_FormatkombinationFK_gross"/>
    <w:basedOn w:val="Standard"/>
    <w:rsid w:val="0046235D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46235D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46235D"/>
    <w:rPr>
      <w:b/>
      <w:u w:val="single"/>
    </w:rPr>
  </w:style>
  <w:style w:type="paragraph" w:customStyle="1" w:styleId="DWFormatkombinationFUgross">
    <w:name w:val="DW_FormatkombinationFU_gross"/>
    <w:basedOn w:val="Standard"/>
    <w:rsid w:val="0046235D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46235D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46235D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46235D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46235D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46235D"/>
    <w:rPr>
      <w:i/>
      <w:u w:val="single"/>
    </w:rPr>
  </w:style>
  <w:style w:type="paragraph" w:customStyle="1" w:styleId="DWFormatkombinationKUgross">
    <w:name w:val="DW_FormatkombinationKU_gross"/>
    <w:basedOn w:val="Standard"/>
    <w:rsid w:val="0046235D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46235D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46235D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46235D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46235D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46235D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46235D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46235D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46235D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46235D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46235D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46235D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46235D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46235D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46235D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46235D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46235D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46235D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46235D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46235D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46235D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46235D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46235D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46235D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46235D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46235D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46235D"/>
    <w:pPr>
      <w:spacing w:after="180"/>
    </w:pPr>
  </w:style>
  <w:style w:type="paragraph" w:customStyle="1" w:styleId="DWKontoAbstand">
    <w:name w:val="DW_KontoAbstand"/>
    <w:basedOn w:val="DWKontoAbstandmittel"/>
    <w:rsid w:val="0046235D"/>
    <w:rPr>
      <w:sz w:val="16"/>
    </w:rPr>
  </w:style>
  <w:style w:type="paragraph" w:customStyle="1" w:styleId="DWKontoAbstandgross">
    <w:name w:val="DW_KontoAbstand_gross"/>
    <w:basedOn w:val="DWKontoAbstandmittel"/>
    <w:rsid w:val="0046235D"/>
    <w:rPr>
      <w:sz w:val="24"/>
    </w:rPr>
  </w:style>
  <w:style w:type="paragraph" w:customStyle="1" w:styleId="AnlAnlagennachweisBilPos">
    <w:name w:val="Anl_Anlagennachweis_BilPos"/>
    <w:basedOn w:val="Standard"/>
    <w:rsid w:val="0046235D"/>
    <w:rPr>
      <w:sz w:val="14"/>
    </w:rPr>
  </w:style>
  <w:style w:type="paragraph" w:customStyle="1" w:styleId="AnlAnlagennachweisHauptpunkt">
    <w:name w:val="Anl_Anlagennachweis_Hauptpunkt"/>
    <w:basedOn w:val="Standard"/>
    <w:rsid w:val="0046235D"/>
    <w:rPr>
      <w:b/>
      <w:sz w:val="14"/>
      <w:szCs w:val="14"/>
    </w:rPr>
  </w:style>
  <w:style w:type="paragraph" w:customStyle="1" w:styleId="AnlAnlagennachweisKonto">
    <w:name w:val="Anl_Anlagennachweis_Konto"/>
    <w:basedOn w:val="Standard"/>
    <w:rsid w:val="0046235D"/>
    <w:rPr>
      <w:sz w:val="14"/>
      <w:szCs w:val="14"/>
    </w:rPr>
  </w:style>
  <w:style w:type="paragraph" w:customStyle="1" w:styleId="AnlAnlagennachweisKopf">
    <w:name w:val="Anl_Anlagennachweis_Kopf"/>
    <w:basedOn w:val="Standard"/>
    <w:rsid w:val="0046235D"/>
    <w:rPr>
      <w:b/>
      <w:sz w:val="14"/>
      <w:szCs w:val="14"/>
    </w:rPr>
  </w:style>
  <w:style w:type="paragraph" w:customStyle="1" w:styleId="AnlAnlagennachweisPosition">
    <w:name w:val="Anl_Anlagennachweis_Position"/>
    <w:basedOn w:val="Standard"/>
    <w:rsid w:val="0046235D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46235D"/>
    <w:rPr>
      <w:b/>
      <w:sz w:val="14"/>
    </w:rPr>
  </w:style>
  <w:style w:type="paragraph" w:customStyle="1" w:styleId="AnlAnlagennachweisSummeKonto">
    <w:name w:val="Anl_Anlagennachweis_Summe_Konto"/>
    <w:basedOn w:val="Standard"/>
    <w:rsid w:val="0046235D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46235D"/>
    <w:rPr>
      <w:b/>
      <w:sz w:val="14"/>
    </w:rPr>
  </w:style>
  <w:style w:type="paragraph" w:customStyle="1" w:styleId="AnlAnlagennachweisWirtschaftsgut">
    <w:name w:val="Anl_Anlagennachweis_Wirtschaftsgut"/>
    <w:basedOn w:val="Standard"/>
    <w:rsid w:val="0046235D"/>
    <w:rPr>
      <w:sz w:val="14"/>
      <w:szCs w:val="14"/>
    </w:rPr>
  </w:style>
  <w:style w:type="paragraph" w:customStyle="1" w:styleId="AnlFrdernachweisBilPos">
    <w:name w:val="Anl_Fördernachweis_BilPos"/>
    <w:basedOn w:val="Standard"/>
    <w:rsid w:val="0046235D"/>
    <w:rPr>
      <w:sz w:val="14"/>
      <w:szCs w:val="14"/>
    </w:rPr>
  </w:style>
  <w:style w:type="paragraph" w:customStyle="1" w:styleId="AnlFrdernachweisHauptpunkt">
    <w:name w:val="Anl_Fördernachweis_Hauptpunkt"/>
    <w:basedOn w:val="Standard"/>
    <w:rsid w:val="0046235D"/>
    <w:rPr>
      <w:b/>
      <w:sz w:val="14"/>
    </w:rPr>
  </w:style>
  <w:style w:type="paragraph" w:customStyle="1" w:styleId="AnlFrdernachweisKonto">
    <w:name w:val="Anl_Fördernachweis_Konto"/>
    <w:basedOn w:val="Standard"/>
    <w:rsid w:val="0046235D"/>
    <w:rPr>
      <w:sz w:val="14"/>
    </w:rPr>
  </w:style>
  <w:style w:type="paragraph" w:customStyle="1" w:styleId="AnlFrdernachweisKopf">
    <w:name w:val="Anl_Fördernachweis_Kopf"/>
    <w:basedOn w:val="Standard"/>
    <w:rsid w:val="0046235D"/>
    <w:rPr>
      <w:b/>
      <w:sz w:val="14"/>
    </w:rPr>
  </w:style>
  <w:style w:type="paragraph" w:customStyle="1" w:styleId="AnlFrdernachweisPosition">
    <w:name w:val="Anl_Fördernachweis_Position"/>
    <w:basedOn w:val="Standard"/>
    <w:rsid w:val="0046235D"/>
    <w:rPr>
      <w:b/>
      <w:sz w:val="14"/>
    </w:rPr>
  </w:style>
  <w:style w:type="paragraph" w:customStyle="1" w:styleId="AnlFrdernachweisSummeBilPos">
    <w:name w:val="Anl_Fördernachweis_Summe_BilPos"/>
    <w:basedOn w:val="Standard"/>
    <w:rsid w:val="0046235D"/>
    <w:rPr>
      <w:b/>
      <w:sz w:val="14"/>
    </w:rPr>
  </w:style>
  <w:style w:type="paragraph" w:customStyle="1" w:styleId="AnlFrdernachweisSummeKonto">
    <w:name w:val="Anl_Fördernachweis_Summe_Konto"/>
    <w:basedOn w:val="Standard"/>
    <w:rsid w:val="0046235D"/>
    <w:rPr>
      <w:b/>
      <w:sz w:val="14"/>
    </w:rPr>
  </w:style>
  <w:style w:type="paragraph" w:customStyle="1" w:styleId="AnlFrdernachweisUnterpunkt">
    <w:name w:val="Anl_Fördernachweis_Unterpunkt"/>
    <w:basedOn w:val="Standard"/>
    <w:rsid w:val="0046235D"/>
    <w:rPr>
      <w:b/>
      <w:sz w:val="14"/>
    </w:rPr>
  </w:style>
  <w:style w:type="paragraph" w:customStyle="1" w:styleId="AnlFrdernachweisWirtschaftsgut">
    <w:name w:val="Anl_Fördernachweis_Wirtschaftsgut"/>
    <w:basedOn w:val="Standard"/>
    <w:rsid w:val="0046235D"/>
    <w:rPr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46235D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SUVariante1A4Quer">
    <w:name w:val="SU Variante 1 A4Quer"/>
    <w:basedOn w:val="SUVariante1"/>
    <w:rsid w:val="0046235D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46235D"/>
    <w:pPr>
      <w:ind w:left="567" w:hanging="283"/>
    </w:pPr>
    <w:rPr>
      <w:rFonts w:cs="Times New Roman"/>
      <w:bCs/>
    </w:rPr>
  </w:style>
  <w:style w:type="paragraph" w:customStyle="1" w:styleId="HVariante1A4Quer">
    <w:name w:val="H Variante 1 A4Quer"/>
    <w:basedOn w:val="Standard"/>
    <w:rsid w:val="0046235D"/>
    <w:pPr>
      <w:spacing w:before="80" w:after="80"/>
    </w:pPr>
    <w:rPr>
      <w:rFonts w:cs="Arial"/>
      <w:b/>
      <w:sz w:val="14"/>
      <w:szCs w:val="14"/>
    </w:rPr>
  </w:style>
  <w:style w:type="paragraph" w:customStyle="1" w:styleId="HUVariante1A4Quer">
    <w:name w:val="HU Variante 1 A4Quer"/>
    <w:basedOn w:val="HUVariante1"/>
    <w:rsid w:val="0046235D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PVariante1A4Quer">
    <w:name w:val="P Variante 1 A4Quer"/>
    <w:basedOn w:val="PVariante1"/>
    <w:rsid w:val="0046235D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46235D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46235D"/>
    <w:rPr>
      <w:rFonts w:cs="Arial"/>
      <w:sz w:val="14"/>
      <w:szCs w:val="14"/>
    </w:rPr>
  </w:style>
  <w:style w:type="paragraph" w:customStyle="1" w:styleId="UVariante1A4Quer">
    <w:name w:val="U Variante 1 A4Quer"/>
    <w:basedOn w:val="UVariante1"/>
    <w:rsid w:val="0046235D"/>
    <w:pPr>
      <w:tabs>
        <w:tab w:val="left" w:pos="850"/>
      </w:tabs>
    </w:pPr>
    <w:rPr>
      <w:rFonts w:cs="Arial"/>
      <w:sz w:val="14"/>
      <w:szCs w:val="14"/>
    </w:rPr>
  </w:style>
  <w:style w:type="character" w:customStyle="1" w:styleId="AnlAnlagennachweisKontoZchn">
    <w:name w:val="Anl_Anlagennachweis_Konto Zchn"/>
    <w:rsid w:val="0046235D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46235D"/>
    <w:rPr>
      <w:rFonts w:ascii="Arial" w:hAnsi="Arial"/>
      <w:b/>
      <w:sz w:val="14"/>
      <w:lang w:val="de-DE" w:eastAsia="de-DE" w:bidi="ar-SA"/>
    </w:rPr>
  </w:style>
  <w:style w:type="paragraph" w:customStyle="1" w:styleId="AnlAnlEntwA3BilPosverdichtet">
    <w:name w:val="Anl_AnlEntwA3_BilPos_verdichtet"/>
    <w:basedOn w:val="Standard"/>
    <w:rsid w:val="0046235D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46235D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46235D"/>
    <w:rPr>
      <w:rFonts w:cs="Arial"/>
      <w:b/>
      <w:sz w:val="16"/>
    </w:rPr>
  </w:style>
  <w:style w:type="paragraph" w:customStyle="1" w:styleId="AnlAnlEntwA3Kontoverdichtet">
    <w:name w:val="Anl_AnlEntwA3_Konto_verdichtet"/>
    <w:basedOn w:val="Standard"/>
    <w:rsid w:val="0046235D"/>
    <w:rPr>
      <w:rFonts w:cs="Arial"/>
      <w:sz w:val="16"/>
    </w:rPr>
  </w:style>
  <w:style w:type="paragraph" w:customStyle="1" w:styleId="AnlAnlEntwA3Kopf">
    <w:name w:val="Anl_AnlEntwA3_Kopf"/>
    <w:basedOn w:val="Standard"/>
    <w:rsid w:val="0046235D"/>
    <w:rPr>
      <w:rFonts w:cs="Arial"/>
      <w:sz w:val="16"/>
    </w:rPr>
  </w:style>
  <w:style w:type="paragraph" w:customStyle="1" w:styleId="AnlAnlEntwA3Position">
    <w:name w:val="Anl_AnlEntwA3_Position"/>
    <w:basedOn w:val="Standard"/>
    <w:rsid w:val="0046235D"/>
    <w:rPr>
      <w:rFonts w:cs="Arial"/>
      <w:b/>
      <w:sz w:val="16"/>
    </w:rPr>
  </w:style>
  <w:style w:type="paragraph" w:customStyle="1" w:styleId="AnlAnlEntwA3SummeBilPos">
    <w:name w:val="Anl_AnlEntwA3_Summe_BilPos"/>
    <w:basedOn w:val="Standard"/>
    <w:rsid w:val="0046235D"/>
    <w:rPr>
      <w:b/>
      <w:sz w:val="16"/>
    </w:rPr>
  </w:style>
  <w:style w:type="paragraph" w:customStyle="1" w:styleId="AnlAnlEntwA3SummeKonto">
    <w:name w:val="Anl_AnlEntwA3_Summe_Konto"/>
    <w:basedOn w:val="Standard"/>
    <w:rsid w:val="0046235D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46235D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46235D"/>
    <w:rPr>
      <w:rFonts w:cs="Arial"/>
      <w:sz w:val="14"/>
    </w:rPr>
  </w:style>
  <w:style w:type="character" w:styleId="Fett">
    <w:name w:val="Strong"/>
    <w:qFormat/>
    <w:rsid w:val="0046235D"/>
    <w:rPr>
      <w:b/>
      <w:bCs/>
    </w:rPr>
  </w:style>
  <w:style w:type="paragraph" w:customStyle="1" w:styleId="Formatvorlage2">
    <w:name w:val="Formatvorlage2"/>
    <w:basedOn w:val="Standard"/>
    <w:rsid w:val="0046235D"/>
    <w:pPr>
      <w:spacing w:before="100" w:beforeAutospacing="1" w:after="100" w:afterAutospacing="1"/>
    </w:pPr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46235D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46235D"/>
    <w:rPr>
      <w:i/>
    </w:rPr>
  </w:style>
  <w:style w:type="paragraph" w:customStyle="1" w:styleId="VerzeichnisPrf">
    <w:name w:val="Verzeichnis_Prf"/>
    <w:basedOn w:val="Verzeichnis1"/>
    <w:autoRedefine/>
    <w:rsid w:val="0046235D"/>
    <w:pPr>
      <w:spacing w:line="360" w:lineRule="auto"/>
    </w:pPr>
    <w:rPr>
      <w:noProof/>
    </w:rPr>
  </w:style>
  <w:style w:type="character" w:styleId="Platzhaltertext">
    <w:name w:val="Placeholder Text"/>
    <w:basedOn w:val="Absatz-Standardschriftart"/>
    <w:uiPriority w:val="99"/>
    <w:semiHidden/>
    <w:rsid w:val="006D38E5"/>
    <w:rPr>
      <w:color w:val="808080"/>
    </w:rPr>
  </w:style>
  <w:style w:type="character" w:customStyle="1" w:styleId="KommentartextZchn">
    <w:name w:val="Kommentartext Zchn"/>
    <w:basedOn w:val="Absatz-Standardschriftart"/>
    <w:link w:val="Kommentartext"/>
    <w:semiHidden/>
    <w:rsid w:val="006D38E5"/>
    <w:rPr>
      <w:rFonts w:ascii="Arial" w:hAnsi="Arial"/>
    </w:rPr>
  </w:style>
  <w:style w:type="character" w:customStyle="1" w:styleId="KopfzeileZchn">
    <w:name w:val="Kopfzeile Zchn"/>
    <w:link w:val="Kopfzeile"/>
    <w:locked/>
    <w:rsid w:val="006D38E5"/>
    <w:rPr>
      <w:rFonts w:ascii="Arial" w:hAnsi="Arial"/>
      <w:b/>
    </w:rPr>
  </w:style>
  <w:style w:type="paragraph" w:styleId="Textkrper">
    <w:name w:val="Body Text"/>
    <w:basedOn w:val="Standard"/>
    <w:link w:val="TextkrperZchn"/>
    <w:rsid w:val="006D38E5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6D38E5"/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locked/>
    <w:rsid w:val="006D38E5"/>
    <w:rPr>
      <w:rFonts w:ascii="Arial" w:hAnsi="Arial"/>
      <w:b/>
      <w:kern w:val="28"/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D38E5"/>
    <w:rPr>
      <w:rFonts w:ascii="Arial" w:hAnsi="Arial"/>
    </w:rPr>
  </w:style>
  <w:style w:type="paragraph" w:customStyle="1" w:styleId="AnlIABKopf">
    <w:name w:val="Anl_IAB_Kopf"/>
    <w:basedOn w:val="Standard"/>
    <w:qFormat/>
    <w:rsid w:val="0046235D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46235D"/>
    <w:rPr>
      <w:sz w:val="14"/>
    </w:rPr>
  </w:style>
  <w:style w:type="paragraph" w:customStyle="1" w:styleId="AnlIABTitelWirtschaftsjahr">
    <w:name w:val="Anl_IAB_TitelWirtschaftsjahr"/>
    <w:basedOn w:val="Standard"/>
    <w:qFormat/>
    <w:rsid w:val="0046235D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46235D"/>
    <w:rPr>
      <w:b/>
      <w:sz w:val="14"/>
    </w:rPr>
  </w:style>
  <w:style w:type="paragraph" w:customStyle="1" w:styleId="ZeileKKEH5">
    <w:name w:val="ZeileKKE_H5"/>
    <w:basedOn w:val="ZeileKKEH"/>
    <w:qFormat/>
    <w:rsid w:val="0046235D"/>
  </w:style>
  <w:style w:type="paragraph" w:customStyle="1" w:styleId="ZeileKKEH">
    <w:name w:val="ZeileKKE_H"/>
    <w:basedOn w:val="ZeileHKapEntw"/>
    <w:qFormat/>
    <w:rsid w:val="0046235D"/>
  </w:style>
  <w:style w:type="paragraph" w:customStyle="1" w:styleId="ZeileKKEH7">
    <w:name w:val="ZeileKKE_H7"/>
    <w:basedOn w:val="ZeileKKEH"/>
    <w:qFormat/>
    <w:rsid w:val="0046235D"/>
  </w:style>
  <w:style w:type="paragraph" w:customStyle="1" w:styleId="ZeileKKEH8">
    <w:name w:val="ZeileKKE_H8"/>
    <w:basedOn w:val="ZeileKKEH"/>
    <w:qFormat/>
    <w:rsid w:val="0046235D"/>
  </w:style>
  <w:style w:type="paragraph" w:customStyle="1" w:styleId="ZeileKKEH10">
    <w:name w:val="ZeileKKE_H10"/>
    <w:basedOn w:val="ZeileKKEH"/>
    <w:qFormat/>
    <w:rsid w:val="0046235D"/>
  </w:style>
  <w:style w:type="paragraph" w:customStyle="1" w:styleId="SummeKKEH">
    <w:name w:val="SummeKKE_H"/>
    <w:basedOn w:val="SummeKapEntw"/>
    <w:qFormat/>
    <w:rsid w:val="0046235D"/>
  </w:style>
  <w:style w:type="paragraph" w:customStyle="1" w:styleId="SummeKKEH5">
    <w:name w:val="SummeKKE_H5"/>
    <w:basedOn w:val="SummeKKEH"/>
    <w:qFormat/>
    <w:rsid w:val="0046235D"/>
  </w:style>
  <w:style w:type="paragraph" w:customStyle="1" w:styleId="SummeKKEH7">
    <w:name w:val="SummeKKE_H7"/>
    <w:basedOn w:val="SummeKKEH"/>
    <w:qFormat/>
    <w:rsid w:val="0046235D"/>
  </w:style>
  <w:style w:type="paragraph" w:customStyle="1" w:styleId="SummeKKEH8">
    <w:name w:val="SummeKKE_H8"/>
    <w:basedOn w:val="SummeKKEH"/>
    <w:qFormat/>
    <w:rsid w:val="0046235D"/>
  </w:style>
  <w:style w:type="paragraph" w:customStyle="1" w:styleId="SummeKKEH10">
    <w:name w:val="SummeKKE_H10"/>
    <w:basedOn w:val="SummeKKEH"/>
    <w:qFormat/>
    <w:rsid w:val="0046235D"/>
  </w:style>
  <w:style w:type="paragraph" w:customStyle="1" w:styleId="GesellschafterKKEH">
    <w:name w:val="GesellschafterKKE_H"/>
    <w:basedOn w:val="GesellschKapEntw"/>
    <w:qFormat/>
    <w:rsid w:val="0046235D"/>
  </w:style>
  <w:style w:type="paragraph" w:customStyle="1" w:styleId="ZeileKKEV">
    <w:name w:val="ZeileKKE_V"/>
    <w:basedOn w:val="ZeileVKapEntw"/>
    <w:qFormat/>
    <w:rsid w:val="0046235D"/>
  </w:style>
  <w:style w:type="paragraph" w:customStyle="1" w:styleId="SummeKKEV">
    <w:name w:val="SummeKKE_V"/>
    <w:basedOn w:val="SummeKapEntw"/>
    <w:qFormat/>
    <w:rsid w:val="0046235D"/>
  </w:style>
  <w:style w:type="paragraph" w:customStyle="1" w:styleId="GesellschafterKKEV">
    <w:name w:val="GesellschafterKKE_V"/>
    <w:basedOn w:val="GesellschKapEntw"/>
    <w:qFormat/>
    <w:rsid w:val="0046235D"/>
  </w:style>
  <w:style w:type="paragraph" w:customStyle="1" w:styleId="HauptpunktKKEV">
    <w:name w:val="HauptpunktKKE_V"/>
    <w:basedOn w:val="HauptpunktKapEntw"/>
    <w:qFormat/>
    <w:rsid w:val="0046235D"/>
  </w:style>
  <w:style w:type="paragraph" w:customStyle="1" w:styleId="ZeileKKEH9">
    <w:name w:val="ZeileKKE_H9"/>
    <w:basedOn w:val="ZeileKKEH"/>
    <w:qFormat/>
    <w:rsid w:val="0046235D"/>
  </w:style>
  <w:style w:type="paragraph" w:customStyle="1" w:styleId="SummeKKEH9">
    <w:name w:val="SummeKKE_H9"/>
    <w:basedOn w:val="SummeKKEH"/>
    <w:qFormat/>
    <w:rsid w:val="0046235D"/>
  </w:style>
  <w:style w:type="paragraph" w:customStyle="1" w:styleId="AnlIABZeileWirtschaftsjahr">
    <w:name w:val="Anl_IAB_ZeileWirtschaftsjahr"/>
    <w:basedOn w:val="Standard"/>
    <w:qFormat/>
    <w:rsid w:val="0046235D"/>
    <w:rPr>
      <w:sz w:val="14"/>
    </w:rPr>
  </w:style>
  <w:style w:type="paragraph" w:customStyle="1" w:styleId="AnlIABGesamtsumme">
    <w:name w:val="Anl_IAB_Gesamtsumme"/>
    <w:basedOn w:val="Standard"/>
    <w:qFormat/>
    <w:rsid w:val="0046235D"/>
    <w:rPr>
      <w:b/>
      <w:sz w:val="14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B7C6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B7C6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C016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8/08/relationships/commentsExtensible" Target="commentsExtensible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ADDISON\Software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51</Words>
  <Characters>918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Wolters Kluwer Software und Service GmbH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Wolters Kluwer Software und Service GmbH</dc:creator>
  <cp:keywords/>
  <dc:description>Brutto=1;OhneZSNr=0;OhneFibuKontoNr=0;OhneAKHKDatum=0;AfAVar=1;DruckVar=WGut;SWNachZSNr=0;BezAfAVarDrucken=0;EinzeiligDrucken=0;WGutKurzLangBez=LANG;Waehrung=DM</dc:description>
  <cp:lastModifiedBy>Rogalski, Robert</cp:lastModifiedBy>
  <cp:revision>6</cp:revision>
  <cp:lastPrinted>1899-12-31T23:00:00Z</cp:lastPrinted>
  <dcterms:created xsi:type="dcterms:W3CDTF">2021-11-29T19:54:00Z</dcterms:created>
  <dcterms:modified xsi:type="dcterms:W3CDTF">2021-12-06T14:47:00Z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typ">
    <vt:lpwstr>Bericht</vt:lpwstr>
  </property>
  <property fmtid="{D5CDD505-2E9C-101B-9397-08002B2CF9AE}" pid="3" name="FieldsChecked">
    <vt:lpwstr>5.7.5</vt:lpwstr>
  </property>
</Properties>
</file>