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BF7" w:rsidRPr="0082223C" w:rsidRDefault="00801BF7" w:rsidP="0082223C">
      <w:pPr>
        <w:pStyle w:val="BSUeberschrift1"/>
      </w:pPr>
      <w:bookmarkStart w:id="0" w:name="_Toc322948231"/>
      <w:bookmarkStart w:id="1" w:name="_GoBack"/>
      <w:bookmarkEnd w:id="1"/>
      <w:r w:rsidRPr="0082223C">
        <w:t>Auf einen Blick</w:t>
      </w:r>
      <w:bookmarkEnd w:id="0"/>
    </w:p>
    <w:p w:rsidR="000538C1" w:rsidRPr="0082223C" w:rsidRDefault="00801BF7" w:rsidP="0082223C">
      <w:pPr>
        <w:pStyle w:val="BSUeberschrift2"/>
      </w:pPr>
      <w:bookmarkStart w:id="2" w:name="_Toc315254504"/>
      <w:bookmarkStart w:id="3" w:name="_Toc322948232"/>
      <w:r w:rsidRPr="0082223C">
        <w:t>Analysiertes Unternehmen</w:t>
      </w:r>
      <w:bookmarkEnd w:id="2"/>
      <w:bookmarkEnd w:id="3"/>
    </w:p>
    <w:tbl>
      <w:tblPr>
        <w:tblpPr w:leftFromText="141" w:rightFromText="141" w:vertAnchor="text" w:horzAnchor="margin" w:tblpXSpec="right" w:tblpY="138"/>
        <w:tblW w:w="854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93"/>
        <w:gridCol w:w="4247"/>
      </w:tblGrid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C149B9" w:rsidRDefault="00801BF7" w:rsidP="009B103A">
            <w:pPr>
              <w:pStyle w:val="TabTextfett"/>
              <w:jc w:val="left"/>
            </w:pPr>
            <w:r w:rsidRPr="00C149B9">
              <w:t>Name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EA0A12" w:rsidRDefault="00066C9D" w:rsidP="009B103A">
            <w:pPr>
              <w:pStyle w:val="TabText"/>
              <w:framePr w:hSpace="0" w:wrap="auto" w:vAnchor="margin" w:hAnchor="text" w:xAlign="left" w:yAlign="inline"/>
            </w:pPr>
            <w:r w:rsidRPr="00500312">
              <w:t>[ADDISONAPI://FELD?NAME=Mandanten-Firmenmandant-m_Name1: ]</w:t>
            </w:r>
          </w:p>
        </w:tc>
      </w:tr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C149B9" w:rsidRDefault="00801BF7" w:rsidP="009B103A">
            <w:pPr>
              <w:pStyle w:val="TabTextfett"/>
              <w:jc w:val="left"/>
            </w:pPr>
            <w:r w:rsidRPr="00C149B9">
              <w:t>Tätigkeit/Branche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EA0A12" w:rsidRDefault="00066C9D" w:rsidP="009B103A">
            <w:pPr>
              <w:pStyle w:val="TabText"/>
              <w:framePr w:hSpace="0" w:wrap="auto" w:vAnchor="margin" w:hAnchor="text" w:xAlign="left" w:yAlign="inline"/>
            </w:pPr>
            <w:r w:rsidRPr="00500312">
              <w:t>[ADDISONAPI://FELD?NAME=Mandanten-Firmenmandant-m_ArtDesUnternehmens: ]</w:t>
            </w:r>
          </w:p>
        </w:tc>
      </w:tr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C149B9" w:rsidRDefault="00801BF7" w:rsidP="009B103A">
            <w:pPr>
              <w:pStyle w:val="TabTextfett"/>
              <w:jc w:val="left"/>
            </w:pPr>
            <w:r w:rsidRPr="00C149B9">
              <w:t>Standort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791744" w:rsidRDefault="00791744" w:rsidP="009B103A">
            <w:pPr>
              <w:pStyle w:val="TabText"/>
              <w:framePr w:hSpace="0" w:wrap="auto" w:vAnchor="margin" w:hAnchor="text" w:xAlign="left" w:yAlign="inline"/>
            </w:pPr>
            <w:r w:rsidRPr="00791744">
              <w:rPr>
                <w:vanish/>
              </w:rPr>
              <w:t>[ADDISONAPI://FELD?NAME=Mandanten-Firmenmandant-m_Ort:</w:t>
            </w:r>
            <w:r w:rsidRPr="00791744">
              <w:t xml:space="preserve"> </w:t>
            </w:r>
            <w:r w:rsidRPr="00791744">
              <w:rPr>
                <w:vanish/>
              </w:rPr>
              <w:t>]</w:t>
            </w:r>
          </w:p>
        </w:tc>
      </w:tr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C149B9" w:rsidRDefault="00801BF7" w:rsidP="009B103A">
            <w:pPr>
              <w:pStyle w:val="TabTextfett"/>
              <w:jc w:val="left"/>
            </w:pPr>
            <w:r w:rsidRPr="00C149B9">
              <w:t>Besteht seit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EA0A12" w:rsidRDefault="00066C9D" w:rsidP="009B103A">
            <w:pPr>
              <w:pStyle w:val="TabText"/>
              <w:framePr w:hSpace="0" w:wrap="auto" w:vAnchor="margin" w:hAnchor="text" w:xAlign="left" w:yAlign="inline"/>
              <w:tabs>
                <w:tab w:val="left" w:pos="1350"/>
              </w:tabs>
            </w:pPr>
            <w:r w:rsidRPr="00500312">
              <w:t>[ADDISONAPI://FELD?NAME=Mandanten-Firmenmandant-ZusatzGemeinde-m_Firmengruendung: ]</w:t>
            </w:r>
          </w:p>
        </w:tc>
      </w:tr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C149B9" w:rsidRDefault="00801BF7" w:rsidP="009B103A">
            <w:pPr>
              <w:pStyle w:val="TabTextfett"/>
              <w:jc w:val="left"/>
            </w:pPr>
            <w:r w:rsidRPr="00C149B9">
              <w:t>Gesellschaftsform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EA0A12" w:rsidRDefault="00066C9D" w:rsidP="009B103A">
            <w:pPr>
              <w:pStyle w:val="TabText"/>
              <w:framePr w:hSpace="0" w:wrap="auto" w:vAnchor="margin" w:hAnchor="text" w:xAlign="left" w:yAlign="inline"/>
              <w:tabs>
                <w:tab w:val="left" w:pos="2070"/>
              </w:tabs>
            </w:pPr>
            <w:r w:rsidRPr="00500312">
              <w:t>[ADDISONAPI://FELD?NAME=Mandanten-Firmenmandant-ZusatzGemeinde-m_Rechtsform: ]</w:t>
            </w:r>
          </w:p>
        </w:tc>
      </w:tr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EA0A12" w:rsidRDefault="00066C9D" w:rsidP="009B103A">
            <w:pPr>
              <w:pStyle w:val="TabTextfett"/>
              <w:jc w:val="left"/>
            </w:pPr>
            <w:r w:rsidRPr="00500312">
              <w:t>Gesamtleistung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EA0A12" w:rsidRDefault="005510E2" w:rsidP="00CF6367">
            <w:pPr>
              <w:pStyle w:val="TabText"/>
              <w:framePr w:hSpace="0" w:wrap="auto" w:vAnchor="margin" w:hAnchor="text" w:xAlign="left" w:yAlign="inline"/>
            </w:pPr>
            <w:r w:rsidRPr="00500312">
              <w:rPr>
                <w:vanish/>
              </w:rPr>
              <w:t>[ADDISONAPI://FELD?NAME=</w:t>
            </w:r>
            <w:r w:rsidRPr="00AA277F">
              <w:rPr>
                <w:vanish/>
              </w:rPr>
              <w:t>Beratung.Kennzahlenanalyse.</w:t>
            </w:r>
            <w:r>
              <w:rPr>
                <w:vanish/>
              </w:rPr>
              <w:t>Wert(</w:t>
            </w:r>
            <w:r w:rsidRPr="005510E2">
              <w:rPr>
                <w:vanish/>
              </w:rPr>
              <w:t>ER.EAT.EBT.EGT.EBIT.bRE.RE.Gesamtleistung</w:t>
            </w:r>
            <w:r>
              <w:rPr>
                <w:vanish/>
              </w:rPr>
              <w:t>,0</w:t>
            </w:r>
            <w:r w:rsidRPr="00043AF7">
              <w:rPr>
                <w:vanish/>
              </w:rPr>
              <w:t>,</w:t>
            </w:r>
            <w:r>
              <w:rPr>
                <w:vanish/>
              </w:rPr>
              <w:t>3</w:t>
            </w:r>
            <w:r w:rsidRPr="00043AF7">
              <w:rPr>
                <w:vanish/>
              </w:rPr>
              <w:t>)</w:t>
            </w:r>
            <w:r w:rsidR="00A9127F" w:rsidRPr="00A9127F">
              <w:rPr>
                <w:vanish/>
              </w:rPr>
              <w:t>-PropID=x</w:t>
            </w:r>
            <w:r w:rsidRPr="00500312">
              <w:rPr>
                <w:vanish/>
              </w:rPr>
              <w:t>:</w:t>
            </w:r>
            <w:r w:rsidRPr="003A6225">
              <w:t xml:space="preserve"> </w:t>
            </w:r>
            <w:r w:rsidRPr="00500312">
              <w:rPr>
                <w:vanish/>
              </w:rPr>
              <w:t>]</w:t>
            </w:r>
            <w:r w:rsidR="00600F7A" w:rsidRPr="00ED3DDE">
              <w:t xml:space="preserve"> €</w:t>
            </w:r>
          </w:p>
        </w:tc>
      </w:tr>
      <w:tr w:rsidR="00801BF7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801BF7" w:rsidRPr="00EA0A12" w:rsidRDefault="00066C9D" w:rsidP="00914C3E">
            <w:pPr>
              <w:pStyle w:val="TabTextfett"/>
              <w:jc w:val="left"/>
            </w:pPr>
            <w:r w:rsidRPr="00500312">
              <w:t>Jahresüberschuss/</w:t>
            </w:r>
            <w:r w:rsidR="00914C3E">
              <w:t>-f</w:t>
            </w:r>
            <w:r w:rsidRPr="00500312">
              <w:t>ehlbetrag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801BF7" w:rsidRPr="00CF6367" w:rsidRDefault="00066C9D" w:rsidP="00CF6367">
            <w:pPr>
              <w:pStyle w:val="TabText"/>
              <w:framePr w:hSpace="0" w:wrap="auto" w:vAnchor="margin" w:hAnchor="text" w:xAlign="left" w:yAlign="inline"/>
            </w:pPr>
            <w:r w:rsidRPr="00CF6367">
              <w:t>[ADDISONAPI://FELD?NAME=DWField.Kennzahlen(300218,Ist,0,16,kumuliert,gesamt,3): ]</w:t>
            </w:r>
            <w:r w:rsidR="00600F7A">
              <w:t xml:space="preserve"> €</w:t>
            </w:r>
          </w:p>
        </w:tc>
      </w:tr>
      <w:tr w:rsidR="00D77F41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D77F41" w:rsidRPr="00EA0A12" w:rsidRDefault="00914C3E" w:rsidP="00D77F41">
            <w:pPr>
              <w:pStyle w:val="TabTextfett"/>
              <w:jc w:val="left"/>
            </w:pPr>
            <w:r>
              <w:t xml:space="preserve">Wirtschaftliches </w:t>
            </w:r>
            <w:r w:rsidR="00D77F41" w:rsidRPr="00500312">
              <w:t>Eigenkapital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D77F41" w:rsidRPr="00CF6367" w:rsidRDefault="00D77F41" w:rsidP="00CF6367">
            <w:pPr>
              <w:pStyle w:val="TabText"/>
              <w:framePr w:hSpace="0" w:wrap="auto" w:vAnchor="margin" w:hAnchor="text" w:xAlign="left" w:yAlign="inline"/>
            </w:pPr>
            <w:r w:rsidRPr="00CF6367">
              <w:t>[ADDISONAPI://FELD?NAME=DWField.Kennzahlen(300174,Ist,0,16,kumuliert,gesamt,3): ]</w:t>
            </w:r>
            <w:r w:rsidR="00600F7A">
              <w:t xml:space="preserve"> €</w:t>
            </w:r>
          </w:p>
        </w:tc>
      </w:tr>
      <w:tr w:rsidR="00D77F41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D77F41" w:rsidRPr="00500312" w:rsidRDefault="00D77F41" w:rsidP="00043AF7">
            <w:pPr>
              <w:pStyle w:val="TabTextfett"/>
              <w:jc w:val="left"/>
            </w:pPr>
            <w:r>
              <w:t>Eigenkapitalquote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D77F41" w:rsidRPr="00EA0A12" w:rsidRDefault="00D77F41" w:rsidP="00CF6367">
            <w:pPr>
              <w:pStyle w:val="TabText"/>
              <w:framePr w:hSpace="0" w:wrap="auto" w:vAnchor="margin" w:hAnchor="text" w:xAlign="left" w:yAlign="inline"/>
            </w:pPr>
            <w:r w:rsidRPr="00500312">
              <w:t>[ADDISONAPI://FELD?NAME=</w:t>
            </w:r>
            <w:r w:rsidRPr="00043AF7">
              <w:t>Beratung.Kennzahlenanalyse.Wert(KZ.Finanzierung.Eigenkapitalquote,0,2)</w:t>
            </w:r>
            <w:r w:rsidR="00A9127F" w:rsidRPr="00A9127F">
              <w:t>-PropID=x</w:t>
            </w:r>
            <w:r w:rsidRPr="00500312">
              <w:t xml:space="preserve">: ] </w:t>
            </w:r>
          </w:p>
        </w:tc>
      </w:tr>
      <w:tr w:rsidR="002D29CD" w:rsidRPr="00EA0A12" w:rsidTr="00D20E2E">
        <w:trPr>
          <w:trHeight w:val="340"/>
        </w:trPr>
        <w:tc>
          <w:tcPr>
            <w:tcW w:w="4224" w:type="dxa"/>
            <w:shd w:val="clear" w:color="auto" w:fill="D9D9D9"/>
            <w:vAlign w:val="center"/>
          </w:tcPr>
          <w:p w:rsidR="002D29CD" w:rsidRPr="00EA0A12" w:rsidRDefault="002D29CD" w:rsidP="002D29CD">
            <w:pPr>
              <w:pStyle w:val="TabTextfett"/>
              <w:jc w:val="left"/>
              <w:rPr>
                <w:szCs w:val="20"/>
              </w:rPr>
            </w:pPr>
            <w:r w:rsidRPr="00500312">
              <w:t>Gesamtvermögen lt. Strukturbilanz</w:t>
            </w:r>
          </w:p>
        </w:tc>
        <w:tc>
          <w:tcPr>
            <w:tcW w:w="4179" w:type="dxa"/>
            <w:shd w:val="clear" w:color="auto" w:fill="F2F2F2"/>
            <w:vAlign w:val="center"/>
          </w:tcPr>
          <w:p w:rsidR="002D29CD" w:rsidRPr="00EA0A12" w:rsidRDefault="002D29CD" w:rsidP="002D29CD">
            <w:pPr>
              <w:pStyle w:val="TabText"/>
              <w:framePr w:hSpace="0" w:wrap="auto" w:vAnchor="margin" w:hAnchor="text" w:xAlign="left" w:yAlign="inline"/>
            </w:pPr>
            <w:r w:rsidRPr="00500312">
              <w:rPr>
                <w:vanish/>
              </w:rPr>
              <w:t>[ADDISONAPI://FELD?NAME=</w:t>
            </w:r>
            <w:r w:rsidRPr="00AA277F">
              <w:rPr>
                <w:vanish/>
              </w:rPr>
              <w:t>Beratung.Kennzahlenanalyse.</w:t>
            </w:r>
            <w:r>
              <w:rPr>
                <w:vanish/>
              </w:rPr>
              <w:t>Wert(</w:t>
            </w:r>
            <w:r w:rsidRPr="002D29CD">
              <w:rPr>
                <w:vanish/>
              </w:rPr>
              <w:t>Strukturbilanz.Gesamtvermögen</w:t>
            </w:r>
            <w:r>
              <w:rPr>
                <w:vanish/>
              </w:rPr>
              <w:t>,0</w:t>
            </w:r>
            <w:r w:rsidRPr="00043AF7">
              <w:rPr>
                <w:vanish/>
              </w:rPr>
              <w:t>,</w:t>
            </w:r>
            <w:r>
              <w:rPr>
                <w:vanish/>
              </w:rPr>
              <w:t>3</w:t>
            </w:r>
            <w:r w:rsidRPr="00043AF7">
              <w:rPr>
                <w:vanish/>
              </w:rPr>
              <w:t>)</w:t>
            </w:r>
            <w:r w:rsidR="00A9127F" w:rsidRPr="00A9127F">
              <w:rPr>
                <w:vanish/>
              </w:rPr>
              <w:t>-PropID=x</w:t>
            </w:r>
            <w:r w:rsidRPr="00500312">
              <w:rPr>
                <w:vanish/>
              </w:rPr>
              <w:t>:</w:t>
            </w:r>
            <w:r w:rsidRPr="003A6225">
              <w:t xml:space="preserve"> </w:t>
            </w:r>
            <w:r w:rsidRPr="00500312">
              <w:rPr>
                <w:vanish/>
              </w:rPr>
              <w:t>]</w:t>
            </w:r>
            <w:r w:rsidR="00600F7A" w:rsidRPr="00ED3DDE">
              <w:t xml:space="preserve"> €</w:t>
            </w:r>
          </w:p>
        </w:tc>
      </w:tr>
    </w:tbl>
    <w:p w:rsidR="00801BF7" w:rsidRPr="00801BF7" w:rsidRDefault="00801BF7" w:rsidP="00801BF7"/>
    <w:p w:rsidR="002736C2" w:rsidRDefault="002736C2" w:rsidP="007222D8"/>
    <w:sectPr w:rsidR="002736C2" w:rsidSect="008B1678">
      <w:headerReference w:type="default" r:id="rId8"/>
      <w:footerReference w:type="default" r:id="rId9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B67" w:rsidRDefault="008E3B67" w:rsidP="007222D8">
      <w:r>
        <w:separator/>
      </w:r>
    </w:p>
  </w:endnote>
  <w:endnote w:type="continuationSeparator" w:id="0">
    <w:p w:rsidR="008E3B67" w:rsidRDefault="008E3B67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EA0A12" w:rsidTr="00EA0A12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EA0A12">
          <w:pPr>
            <w:pStyle w:val="berschrift3"/>
            <w:spacing w:before="40" w:after="40"/>
            <w:rPr>
              <w:color w:val="595959"/>
            </w:rPr>
          </w:pPr>
          <w:r w:rsidRPr="00EA0A12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EA0A12">
          <w:pPr>
            <w:pStyle w:val="Fustandard"/>
            <w:jc w:val="right"/>
            <w:rPr>
              <w:sz w:val="20"/>
            </w:rPr>
          </w:pPr>
          <w:r w:rsidRPr="00EA0A12">
            <w:rPr>
              <w:b/>
              <w:sz w:val="18"/>
            </w:rPr>
            <w:fldChar w:fldCharType="begin"/>
          </w:r>
          <w:r w:rsidRPr="00EA0A12">
            <w:rPr>
              <w:b/>
              <w:sz w:val="18"/>
            </w:rPr>
            <w:instrText xml:space="preserve"> TIME \@ "dd.MM.yyyy" </w:instrText>
          </w:r>
          <w:r w:rsidRPr="00EA0A12">
            <w:rPr>
              <w:b/>
              <w:sz w:val="18"/>
            </w:rPr>
            <w:fldChar w:fldCharType="separate"/>
          </w:r>
          <w:r w:rsidR="009423CF">
            <w:rPr>
              <w:b/>
              <w:noProof/>
              <w:sz w:val="18"/>
            </w:rPr>
            <w:t>01.07.2020</w:t>
          </w:r>
          <w:r w:rsidRPr="00EA0A12">
            <w:rPr>
              <w:b/>
              <w:sz w:val="18"/>
            </w:rPr>
            <w:fldChar w:fldCharType="end"/>
          </w:r>
          <w:r w:rsidRPr="00EA0A12">
            <w:rPr>
              <w:b/>
              <w:sz w:val="18"/>
            </w:rPr>
            <w:t xml:space="preserve"> | </w:t>
          </w:r>
          <w:r w:rsidRPr="00EA0A12">
            <w:rPr>
              <w:sz w:val="18"/>
            </w:rPr>
            <w:t xml:space="preserve">Seite </w:t>
          </w:r>
          <w:r w:rsidRPr="00EA0A12">
            <w:rPr>
              <w:sz w:val="18"/>
            </w:rPr>
            <w:fldChar w:fldCharType="begin"/>
          </w:r>
          <w:r w:rsidRPr="00EA0A12">
            <w:rPr>
              <w:sz w:val="18"/>
            </w:rPr>
            <w:instrText xml:space="preserve"> PAGE </w:instrText>
          </w:r>
          <w:r w:rsidRPr="00EA0A12">
            <w:rPr>
              <w:sz w:val="18"/>
            </w:rPr>
            <w:fldChar w:fldCharType="separate"/>
          </w:r>
          <w:r w:rsidR="00066C9D">
            <w:rPr>
              <w:noProof/>
              <w:sz w:val="18"/>
            </w:rPr>
            <w:t>2</w:t>
          </w:r>
          <w:r w:rsidRPr="00EA0A12">
            <w:rPr>
              <w:sz w:val="18"/>
            </w:rPr>
            <w:fldChar w:fldCharType="end"/>
          </w:r>
          <w:r w:rsidRPr="00EA0A12">
            <w:rPr>
              <w:sz w:val="18"/>
            </w:rPr>
            <w:t xml:space="preserve"> von </w:t>
          </w:r>
          <w:r w:rsidRPr="00EA0A12">
            <w:rPr>
              <w:sz w:val="18"/>
            </w:rPr>
            <w:fldChar w:fldCharType="begin"/>
          </w:r>
          <w:r w:rsidRPr="00EA0A12">
            <w:rPr>
              <w:sz w:val="18"/>
            </w:rPr>
            <w:instrText xml:space="preserve"> NUMPAGES  </w:instrText>
          </w:r>
          <w:r w:rsidRPr="00EA0A12">
            <w:rPr>
              <w:sz w:val="18"/>
            </w:rPr>
            <w:fldChar w:fldCharType="separate"/>
          </w:r>
          <w:r w:rsidR="00066C9D">
            <w:rPr>
              <w:noProof/>
              <w:sz w:val="18"/>
            </w:rPr>
            <w:t>2</w:t>
          </w:r>
          <w:r w:rsidRPr="00EA0A12">
            <w:rPr>
              <w:sz w:val="18"/>
            </w:rPr>
            <w:fldChar w:fldCharType="end"/>
          </w:r>
        </w:p>
      </w:tc>
    </w:tr>
    <w:tr w:rsidR="00A765BC" w:rsidRPr="00EA0A12" w:rsidTr="00EA0A12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EA0A12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EA0A12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BD4CE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B67" w:rsidRDefault="008E3B67" w:rsidP="007222D8">
      <w:r>
        <w:separator/>
      </w:r>
    </w:p>
  </w:footnote>
  <w:footnote w:type="continuationSeparator" w:id="0">
    <w:p w:rsidR="008E3B67" w:rsidRDefault="008E3B67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4819"/>
    </w:tblGrid>
    <w:tr w:rsidR="00A765BC" w:rsidRPr="00EA0A12" w:rsidTr="00EA0A12">
      <w:tc>
        <w:tcPr>
          <w:tcW w:w="4253" w:type="dxa"/>
          <w:shd w:val="clear" w:color="auto" w:fill="auto"/>
          <w:vAlign w:val="bottom"/>
        </w:tcPr>
        <w:p w:rsidR="00A765BC" w:rsidRPr="00EA0A12" w:rsidRDefault="00A765BC" w:rsidP="00EC213D">
          <w:pPr>
            <w:pStyle w:val="berschrift3"/>
          </w:pPr>
          <w:r w:rsidRPr="00EA0A12">
            <w:t>Bäckerei Heiner Bäcker</w:t>
          </w:r>
        </w:p>
      </w:tc>
      <w:tc>
        <w:tcPr>
          <w:tcW w:w="4819" w:type="dxa"/>
          <w:shd w:val="clear" w:color="auto" w:fill="auto"/>
          <w:vAlign w:val="bottom"/>
        </w:tcPr>
        <w:p w:rsidR="00A765BC" w:rsidRPr="00EA0A12" w:rsidRDefault="00A765BC" w:rsidP="00EA0A12">
          <w:pPr>
            <w:pStyle w:val="Kopfzeile"/>
            <w:jc w:val="right"/>
            <w:rPr>
              <w:rFonts w:ascii="Cambria" w:eastAsia="Times New Roman" w:hAnsi="Cambria" w:cs="Times New Roman"/>
              <w:color w:val="595959"/>
              <w:spacing w:val="5"/>
              <w:kern w:val="28"/>
            </w:rPr>
          </w:pPr>
          <w:r w:rsidRPr="00EA0A12">
            <w:rPr>
              <w:rStyle w:val="berschrift3Zchn"/>
            </w:rPr>
            <w:t>Kennzahlenanalyse</w:t>
          </w:r>
        </w:p>
      </w:tc>
    </w:tr>
    <w:tr w:rsidR="00A765BC" w:rsidRPr="00EA0A12" w:rsidTr="00EA0A12">
      <w:tc>
        <w:tcPr>
          <w:tcW w:w="4253" w:type="dxa"/>
          <w:tcBorders>
            <w:bottom w:val="single" w:sz="2" w:space="0" w:color="808080"/>
          </w:tcBorders>
          <w:shd w:val="clear" w:color="auto" w:fill="auto"/>
          <w:vAlign w:val="bottom"/>
        </w:tcPr>
        <w:p w:rsidR="00A765BC" w:rsidRPr="00EA0A12" w:rsidRDefault="00A765BC" w:rsidP="00EA0A12">
          <w:pPr>
            <w:pStyle w:val="Kopfstandard"/>
            <w:spacing w:before="40" w:after="40"/>
          </w:pPr>
          <w:r w:rsidRPr="00EA0A12">
            <w:rPr>
              <w:rStyle w:val="TitelZchn"/>
              <w:rFonts w:eastAsia="Calibri"/>
              <w:b w:val="0"/>
              <w:iCs w:val="0"/>
              <w:color w:val="595959"/>
              <w:spacing w:val="0"/>
              <w:sz w:val="18"/>
              <w:szCs w:val="22"/>
            </w:rPr>
            <w:t>Teststraße 1 | 12345 Teststadt</w:t>
          </w:r>
        </w:p>
      </w:tc>
      <w:tc>
        <w:tcPr>
          <w:tcW w:w="4819" w:type="dxa"/>
          <w:tcBorders>
            <w:bottom w:val="single" w:sz="2" w:space="0" w:color="808080"/>
          </w:tcBorders>
          <w:shd w:val="clear" w:color="auto" w:fill="auto"/>
        </w:tcPr>
        <w:p w:rsidR="00A765BC" w:rsidRPr="00EA0A12" w:rsidRDefault="00A765BC" w:rsidP="00EA0A12">
          <w:pPr>
            <w:pStyle w:val="Kopfzeile"/>
            <w:spacing w:before="40" w:after="40"/>
            <w:jc w:val="right"/>
            <w:rPr>
              <w:rFonts w:ascii="Cambria" w:eastAsia="Times New Roman" w:hAnsi="Cambria" w:cs="Times New Roman"/>
              <w:spacing w:val="5"/>
              <w:kern w:val="28"/>
            </w:rPr>
          </w:pPr>
          <w:r w:rsidRPr="00EA0A12">
            <w:rPr>
              <w:rStyle w:val="KopfstandardZchn"/>
            </w:rPr>
            <w:t>Drei-Jahresvergleich für den Zeitraum 2009-2011</w:t>
          </w:r>
        </w:p>
      </w:tc>
    </w:tr>
  </w:tbl>
  <w:p w:rsidR="00A765BC" w:rsidRPr="00FE4559" w:rsidRDefault="00A765BC" w:rsidP="007222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66C9D"/>
    <w:rsid w:val="0000053D"/>
    <w:rsid w:val="00013FA0"/>
    <w:rsid w:val="00024D1E"/>
    <w:rsid w:val="00043AF7"/>
    <w:rsid w:val="000522A1"/>
    <w:rsid w:val="000538C1"/>
    <w:rsid w:val="00066C9D"/>
    <w:rsid w:val="000D17E8"/>
    <w:rsid w:val="000E7BEA"/>
    <w:rsid w:val="00107A79"/>
    <w:rsid w:val="001464F2"/>
    <w:rsid w:val="00175AB9"/>
    <w:rsid w:val="00175EFC"/>
    <w:rsid w:val="00176A36"/>
    <w:rsid w:val="00176EC6"/>
    <w:rsid w:val="00183157"/>
    <w:rsid w:val="001945BD"/>
    <w:rsid w:val="001A78DB"/>
    <w:rsid w:val="001C1C54"/>
    <w:rsid w:val="001C5CDD"/>
    <w:rsid w:val="001D3448"/>
    <w:rsid w:val="001E563F"/>
    <w:rsid w:val="001F76EE"/>
    <w:rsid w:val="00214799"/>
    <w:rsid w:val="002373C9"/>
    <w:rsid w:val="00266351"/>
    <w:rsid w:val="002736C2"/>
    <w:rsid w:val="002B1766"/>
    <w:rsid w:val="002C56F5"/>
    <w:rsid w:val="002D29CD"/>
    <w:rsid w:val="002D2E48"/>
    <w:rsid w:val="002D731D"/>
    <w:rsid w:val="00302A5E"/>
    <w:rsid w:val="00324591"/>
    <w:rsid w:val="00341C01"/>
    <w:rsid w:val="00342EE6"/>
    <w:rsid w:val="003637CF"/>
    <w:rsid w:val="003652C6"/>
    <w:rsid w:val="003C104D"/>
    <w:rsid w:val="003E4684"/>
    <w:rsid w:val="003F5C4F"/>
    <w:rsid w:val="004664D0"/>
    <w:rsid w:val="00476E53"/>
    <w:rsid w:val="00487569"/>
    <w:rsid w:val="004C068F"/>
    <w:rsid w:val="00504ED4"/>
    <w:rsid w:val="00515FE7"/>
    <w:rsid w:val="005510E2"/>
    <w:rsid w:val="00587E18"/>
    <w:rsid w:val="005B1611"/>
    <w:rsid w:val="005B4216"/>
    <w:rsid w:val="005C02A0"/>
    <w:rsid w:val="005E5941"/>
    <w:rsid w:val="005E60B0"/>
    <w:rsid w:val="005F3908"/>
    <w:rsid w:val="00600F7A"/>
    <w:rsid w:val="00614AB5"/>
    <w:rsid w:val="0063527D"/>
    <w:rsid w:val="00680D02"/>
    <w:rsid w:val="00682ACC"/>
    <w:rsid w:val="00692CAB"/>
    <w:rsid w:val="006A5AAC"/>
    <w:rsid w:val="006C5E7B"/>
    <w:rsid w:val="006E7BAF"/>
    <w:rsid w:val="007222D8"/>
    <w:rsid w:val="007848D7"/>
    <w:rsid w:val="00791744"/>
    <w:rsid w:val="00791960"/>
    <w:rsid w:val="007A734A"/>
    <w:rsid w:val="007C28DA"/>
    <w:rsid w:val="007F0D55"/>
    <w:rsid w:val="00801BF7"/>
    <w:rsid w:val="0082223C"/>
    <w:rsid w:val="00826252"/>
    <w:rsid w:val="00826C7B"/>
    <w:rsid w:val="00887822"/>
    <w:rsid w:val="008B1678"/>
    <w:rsid w:val="008E0F10"/>
    <w:rsid w:val="008E3B67"/>
    <w:rsid w:val="008F6F8F"/>
    <w:rsid w:val="00905062"/>
    <w:rsid w:val="00914C3E"/>
    <w:rsid w:val="009176E2"/>
    <w:rsid w:val="00927144"/>
    <w:rsid w:val="00935FC4"/>
    <w:rsid w:val="009423CF"/>
    <w:rsid w:val="00946621"/>
    <w:rsid w:val="00961DC7"/>
    <w:rsid w:val="009805C0"/>
    <w:rsid w:val="009B103A"/>
    <w:rsid w:val="009F41BD"/>
    <w:rsid w:val="00A02EA2"/>
    <w:rsid w:val="00A338AF"/>
    <w:rsid w:val="00A41657"/>
    <w:rsid w:val="00A442E5"/>
    <w:rsid w:val="00A765BC"/>
    <w:rsid w:val="00A9127F"/>
    <w:rsid w:val="00AB0E3E"/>
    <w:rsid w:val="00AC0F48"/>
    <w:rsid w:val="00AC76E7"/>
    <w:rsid w:val="00AD3234"/>
    <w:rsid w:val="00B006C2"/>
    <w:rsid w:val="00B16DE9"/>
    <w:rsid w:val="00B226AF"/>
    <w:rsid w:val="00B3566F"/>
    <w:rsid w:val="00B514D4"/>
    <w:rsid w:val="00B62193"/>
    <w:rsid w:val="00B7685C"/>
    <w:rsid w:val="00B861C6"/>
    <w:rsid w:val="00B95A8E"/>
    <w:rsid w:val="00BC272C"/>
    <w:rsid w:val="00BD4CEC"/>
    <w:rsid w:val="00C10BD3"/>
    <w:rsid w:val="00C149B9"/>
    <w:rsid w:val="00C44E4C"/>
    <w:rsid w:val="00C61B9C"/>
    <w:rsid w:val="00C8427C"/>
    <w:rsid w:val="00CB31DF"/>
    <w:rsid w:val="00CD2CC3"/>
    <w:rsid w:val="00CF05D1"/>
    <w:rsid w:val="00CF6367"/>
    <w:rsid w:val="00D028FA"/>
    <w:rsid w:val="00D0517F"/>
    <w:rsid w:val="00D1592D"/>
    <w:rsid w:val="00D20E2E"/>
    <w:rsid w:val="00D32AF3"/>
    <w:rsid w:val="00D54AD4"/>
    <w:rsid w:val="00D56231"/>
    <w:rsid w:val="00D661E9"/>
    <w:rsid w:val="00D77F41"/>
    <w:rsid w:val="00D84339"/>
    <w:rsid w:val="00DA5051"/>
    <w:rsid w:val="00DA7845"/>
    <w:rsid w:val="00DB6D80"/>
    <w:rsid w:val="00DD5C34"/>
    <w:rsid w:val="00E0030E"/>
    <w:rsid w:val="00E406B0"/>
    <w:rsid w:val="00E4746D"/>
    <w:rsid w:val="00E61A05"/>
    <w:rsid w:val="00E85A97"/>
    <w:rsid w:val="00EA0A12"/>
    <w:rsid w:val="00EA16EC"/>
    <w:rsid w:val="00EC213D"/>
    <w:rsid w:val="00ED0443"/>
    <w:rsid w:val="00ED3DDE"/>
    <w:rsid w:val="00F228C9"/>
    <w:rsid w:val="00F3557E"/>
    <w:rsid w:val="00F43829"/>
    <w:rsid w:val="00F56002"/>
    <w:rsid w:val="00F777A1"/>
    <w:rsid w:val="00F806FC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FA6AD3B-5065-4826-A17B-3265B26A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DCB3-386C-427D-9249-0137A27F9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149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