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C76" w:rsidRPr="00640C76" w:rsidRDefault="00640C76" w:rsidP="00640C76">
      <w:pPr>
        <w:spacing w:after="0"/>
        <w:rPr>
          <w:vanish/>
        </w:rPr>
      </w:pPr>
      <w:bookmarkStart w:id="0" w:name="_GoBack"/>
      <w:bookmarkEnd w:id="0"/>
    </w:p>
    <w:tbl>
      <w:tblPr>
        <w:tblpPr w:leftFromText="141" w:rightFromText="141" w:vertAnchor="page" w:horzAnchor="page" w:tblpX="5338" w:tblpY="2266"/>
        <w:tblW w:w="5103" w:type="dxa"/>
        <w:tblLook w:val="04A0" w:firstRow="1" w:lastRow="0" w:firstColumn="1" w:lastColumn="0" w:noHBand="0" w:noVBand="1"/>
      </w:tblPr>
      <w:tblGrid>
        <w:gridCol w:w="14516"/>
      </w:tblGrid>
      <w:tr w:rsidR="006F092C" w:rsidRPr="006F092C" w:rsidTr="005C532D">
        <w:tc>
          <w:tcPr>
            <w:tcW w:w="0" w:type="auto"/>
            <w:shd w:val="clear" w:color="auto" w:fill="auto"/>
          </w:tcPr>
          <w:p w:rsidR="006F092C" w:rsidRPr="006F092C" w:rsidRDefault="006F092C" w:rsidP="003B3FBE">
            <w:pPr>
              <w:spacing w:after="0" w:line="240" w:lineRule="auto"/>
              <w:ind w:left="0"/>
              <w:jc w:val="left"/>
              <w:rPr>
                <w:b/>
                <w:color w:val="004991"/>
                <w:sz w:val="72"/>
              </w:rPr>
            </w:pPr>
            <w:r w:rsidRPr="006F092C">
              <w:rPr>
                <w:b/>
                <w:color w:val="004991"/>
                <w:sz w:val="72"/>
              </w:rPr>
              <w:t>[ADDISONAPI://FELD?NAME=Mandanten-Firmenmandant-m_Name1: ]</w:t>
            </w:r>
          </w:p>
        </w:tc>
      </w:tr>
      <w:tr w:rsidR="006F092C" w:rsidRPr="006F092C" w:rsidTr="005C532D">
        <w:tc>
          <w:tcPr>
            <w:tcW w:w="0" w:type="auto"/>
            <w:shd w:val="clear" w:color="auto" w:fill="auto"/>
          </w:tcPr>
          <w:p w:rsidR="006F092C" w:rsidRPr="006F092C" w:rsidRDefault="006F092C" w:rsidP="003B3FBE">
            <w:pPr>
              <w:spacing w:after="0" w:line="240" w:lineRule="auto"/>
              <w:ind w:left="0"/>
              <w:jc w:val="left"/>
              <w:rPr>
                <w:b/>
                <w:color w:val="004991"/>
                <w:sz w:val="72"/>
              </w:rPr>
            </w:pPr>
            <w:r w:rsidRPr="006F092C">
              <w:rPr>
                <w:b/>
                <w:color w:val="004991"/>
                <w:sz w:val="72"/>
              </w:rPr>
              <w:t>[ADDISONAPI://FELD?NAME=Mandanten-Firmenmandant-m_ArtDesUnternehmens: ]</w:t>
            </w:r>
          </w:p>
        </w:tc>
      </w:tr>
      <w:tr w:rsidR="006F092C" w:rsidRPr="006F092C" w:rsidTr="005C532D">
        <w:tc>
          <w:tcPr>
            <w:tcW w:w="0" w:type="auto"/>
            <w:shd w:val="clear" w:color="auto" w:fill="auto"/>
          </w:tcPr>
          <w:p w:rsidR="006F092C" w:rsidRPr="006F092C" w:rsidRDefault="006F092C" w:rsidP="003B3FBE">
            <w:pPr>
              <w:numPr>
                <w:ilvl w:val="1"/>
                <w:numId w:val="0"/>
              </w:numPr>
              <w:spacing w:after="0" w:line="240" w:lineRule="auto"/>
              <w:jc w:val="left"/>
              <w:rPr>
                <w:rFonts w:eastAsia="Times New Roman"/>
                <w:b/>
                <w:iCs/>
                <w:color w:val="1F497D"/>
                <w:spacing w:val="15"/>
                <w:sz w:val="32"/>
                <w:szCs w:val="24"/>
              </w:rPr>
            </w:pPr>
          </w:p>
        </w:tc>
      </w:tr>
      <w:tr w:rsidR="006F092C" w:rsidRPr="006F092C" w:rsidTr="005C532D">
        <w:trPr>
          <w:trHeight w:val="170"/>
        </w:trPr>
        <w:tc>
          <w:tcPr>
            <w:tcW w:w="0" w:type="auto"/>
            <w:shd w:val="clear" w:color="auto" w:fill="auto"/>
          </w:tcPr>
          <w:p w:rsidR="006F092C" w:rsidRPr="006F092C" w:rsidRDefault="006F092C" w:rsidP="003B3FBE">
            <w:pPr>
              <w:numPr>
                <w:ilvl w:val="1"/>
                <w:numId w:val="0"/>
              </w:numPr>
              <w:spacing w:after="0" w:line="240" w:lineRule="auto"/>
              <w:jc w:val="left"/>
              <w:rPr>
                <w:rFonts w:eastAsia="Times New Roman"/>
                <w:b/>
                <w:iCs/>
                <w:color w:val="1F497D"/>
                <w:spacing w:val="15"/>
                <w:sz w:val="32"/>
                <w:szCs w:val="24"/>
              </w:rPr>
            </w:pPr>
            <w:r w:rsidRPr="006F092C">
              <w:rPr>
                <w:rFonts w:eastAsia="Times New Roman"/>
                <w:b/>
                <w:iCs/>
                <w:color w:val="1F497D"/>
                <w:spacing w:val="15"/>
                <w:sz w:val="32"/>
                <w:szCs w:val="24"/>
              </w:rPr>
              <w:t>[ADDISONAPI://FELD?NAME=Mandanten-Firmenmandant-m_Strasse: ]</w:t>
            </w:r>
          </w:p>
        </w:tc>
      </w:tr>
      <w:tr w:rsidR="006F092C" w:rsidRPr="006F092C" w:rsidTr="005C532D">
        <w:trPr>
          <w:trHeight w:val="80"/>
        </w:trPr>
        <w:tc>
          <w:tcPr>
            <w:tcW w:w="0" w:type="auto"/>
            <w:shd w:val="clear" w:color="auto" w:fill="auto"/>
          </w:tcPr>
          <w:p w:rsidR="006F092C" w:rsidRPr="006F092C" w:rsidRDefault="006F092C" w:rsidP="003B3FBE">
            <w:pPr>
              <w:numPr>
                <w:ilvl w:val="1"/>
                <w:numId w:val="0"/>
              </w:numPr>
              <w:spacing w:after="0" w:line="240" w:lineRule="auto"/>
              <w:jc w:val="left"/>
              <w:rPr>
                <w:rFonts w:eastAsia="Times New Roman"/>
                <w:b/>
                <w:iCs/>
                <w:color w:val="1F497D"/>
                <w:spacing w:val="15"/>
                <w:sz w:val="32"/>
                <w:szCs w:val="24"/>
              </w:rPr>
            </w:pPr>
            <w:r w:rsidRPr="006F092C">
              <w:rPr>
                <w:rFonts w:eastAsia="Times New Roman"/>
                <w:b/>
                <w:iCs/>
                <w:color w:val="1F497D"/>
                <w:spacing w:val="15"/>
                <w:sz w:val="32"/>
                <w:szCs w:val="24"/>
              </w:rPr>
              <w:t>[ADDISONAPI://FELD?NAME=Mandanten-Firmenmandant-m_PLZ: ] [ADDISONAPI://FELD?NAME=Mandanten-Firmenmandant-m_Ort: ]</w:t>
            </w:r>
          </w:p>
        </w:tc>
      </w:tr>
    </w:tbl>
    <w:p w:rsidR="005C532D" w:rsidRDefault="001F201A" w:rsidP="006C0E1D">
      <w:pPr>
        <w:spacing w:after="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-795655</wp:posOffset>
                </wp:positionV>
                <wp:extent cx="0" cy="9265920"/>
                <wp:effectExtent l="13970" t="13970" r="14605" b="1651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659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374B8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737A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67.6pt;margin-top:-62.65pt;width:0;height:72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" strokecolor="#374b8c" strokeweight="1.25pt"/>
            </w:pict>
          </mc:Fallback>
        </mc:AlternateContent>
      </w:r>
    </w:p>
    <w:p w:rsidR="00913753" w:rsidRDefault="00913753" w:rsidP="006C0E1D">
      <w:pPr>
        <w:spacing w:after="0"/>
      </w:pPr>
    </w:p>
    <w:p w:rsidR="002B6810" w:rsidRPr="002B6810" w:rsidRDefault="002B6810" w:rsidP="002B6810">
      <w:pPr>
        <w:spacing w:after="0"/>
        <w:rPr>
          <w:vanish/>
        </w:rPr>
      </w:pPr>
    </w:p>
    <w:tbl>
      <w:tblPr>
        <w:tblpPr w:leftFromText="141" w:rightFromText="141" w:vertAnchor="text" w:horzAnchor="page" w:tblpX="5443" w:tblpY="11872"/>
        <w:tblW w:w="0" w:type="auto"/>
        <w:tblLook w:val="04A0" w:firstRow="1" w:lastRow="0" w:firstColumn="1" w:lastColumn="0" w:noHBand="0" w:noVBand="1"/>
      </w:tblPr>
      <w:tblGrid>
        <w:gridCol w:w="4536"/>
      </w:tblGrid>
      <w:tr w:rsidR="002B6810" w:rsidTr="00BC103A">
        <w:trPr>
          <w:hidden/>
        </w:trPr>
        <w:tc>
          <w:tcPr>
            <w:tcW w:w="4536" w:type="dxa"/>
            <w:shd w:val="clear" w:color="auto" w:fill="auto"/>
          </w:tcPr>
          <w:p w:rsidR="00262269" w:rsidRPr="00797CA8" w:rsidRDefault="00262269" w:rsidP="00BC103A">
            <w:pPr>
              <w:spacing w:after="0"/>
              <w:ind w:left="0"/>
              <w:rPr>
                <w:color w:val="808080"/>
              </w:rPr>
            </w:pPr>
            <w:r w:rsidRPr="00797CA8">
              <w:rPr>
                <w:b/>
                <w:bCs/>
                <w:vanish/>
                <w:color w:val="808080"/>
                <w:lang w:eastAsia="de-DE"/>
              </w:rPr>
              <w:t>[ADDISONAPI://FELD?NAME=Kanzlei-</w:t>
            </w:r>
            <w:r w:rsidRPr="00797CA8">
              <w:rPr>
                <w:b/>
                <w:bCs/>
                <w:vanish/>
                <w:color w:val="808080"/>
                <w:lang w:eastAsia="de-DE"/>
              </w:rPr>
              <w:lastRenderedPageBreak/>
              <w:t>Hauptstandort-m_Name1:</w:t>
            </w:r>
            <w:r w:rsidRPr="00797CA8">
              <w:rPr>
                <w:b/>
                <w:bCs/>
                <w:color w:val="808080"/>
                <w:lang w:eastAsia="de-DE"/>
              </w:rPr>
              <w:t xml:space="preserve"> </w:t>
            </w:r>
            <w:r w:rsidRPr="00797CA8">
              <w:rPr>
                <w:b/>
                <w:bCs/>
                <w:vanish/>
                <w:color w:val="808080"/>
                <w:lang w:eastAsia="de-DE"/>
              </w:rPr>
              <w:t>]</w:t>
            </w:r>
          </w:p>
        </w:tc>
      </w:tr>
      <w:tr w:rsidR="002B6810" w:rsidTr="00BC103A">
        <w:trPr>
          <w:hidden/>
        </w:trPr>
        <w:tc>
          <w:tcPr>
            <w:tcW w:w="4536" w:type="dxa"/>
            <w:shd w:val="clear" w:color="auto" w:fill="auto"/>
          </w:tcPr>
          <w:p w:rsidR="00262269" w:rsidRPr="00797CA8" w:rsidRDefault="00262269" w:rsidP="00BC103A">
            <w:pPr>
              <w:pStyle w:val="Kopfzeile"/>
              <w:ind w:left="0"/>
              <w:rPr>
                <w:color w:val="808080"/>
              </w:rPr>
            </w:pPr>
            <w:r w:rsidRPr="00797CA8">
              <w:rPr>
                <w:rStyle w:val="Feldsteuerung"/>
                <w:bCs/>
                <w:color w:val="808080"/>
                <w:sz w:val="18"/>
                <w:szCs w:val="18"/>
              </w:rPr>
              <w:lastRenderedPageBreak/>
              <w:t>[ADDISONAPI://FELD?NAME=Kanzlei-Hauptstandort-m_Strasse:</w:t>
            </w:r>
            <w:r w:rsidRPr="00797CA8">
              <w:rPr>
                <w:rStyle w:val="Feldsteuerung"/>
                <w:bCs/>
                <w:vanish w:val="0"/>
                <w:color w:val="808080"/>
                <w:sz w:val="18"/>
                <w:szCs w:val="18"/>
              </w:rPr>
              <w:t xml:space="preserve"> </w:t>
            </w:r>
            <w:r w:rsidRPr="00797CA8">
              <w:rPr>
                <w:rStyle w:val="Feldsteuerung"/>
                <w:bCs/>
                <w:color w:val="808080"/>
                <w:sz w:val="18"/>
                <w:szCs w:val="18"/>
              </w:rPr>
              <w:t>]</w:t>
            </w:r>
            <w:r w:rsidRPr="00797CA8">
              <w:rPr>
                <w:color w:val="808080"/>
                <w:sz w:val="18"/>
                <w:szCs w:val="18"/>
              </w:rPr>
              <w:t xml:space="preserve"> I </w:t>
            </w:r>
            <w:r w:rsidRPr="00797CA8">
              <w:rPr>
                <w:vanish/>
                <w:color w:val="808080"/>
                <w:sz w:val="18"/>
                <w:szCs w:val="18"/>
              </w:rPr>
              <w:t>[ADDISONAPI://FELD?NAME=Kanzlei-Hauptstandort-m_PLZ:</w:t>
            </w:r>
            <w:r w:rsidRPr="00797CA8">
              <w:rPr>
                <w:color w:val="808080"/>
                <w:sz w:val="18"/>
                <w:szCs w:val="18"/>
              </w:rPr>
              <w:t xml:space="preserve"> </w:t>
            </w:r>
            <w:r w:rsidRPr="00797CA8">
              <w:rPr>
                <w:vanish/>
                <w:color w:val="808080"/>
                <w:sz w:val="18"/>
                <w:szCs w:val="18"/>
              </w:rPr>
              <w:t>]</w:t>
            </w:r>
            <w:r w:rsidRPr="00797CA8">
              <w:rPr>
                <w:color w:val="808080"/>
              </w:rPr>
              <w:t xml:space="preserve"> </w:t>
            </w:r>
            <w:r w:rsidRPr="00797CA8">
              <w:rPr>
                <w:vanish/>
                <w:color w:val="808080"/>
                <w:sz w:val="18"/>
                <w:szCs w:val="18"/>
              </w:rPr>
              <w:t>[ADDISONAPI://FELD?NAME=Kanzlei-Hauptstandort-m_Ort:</w:t>
            </w:r>
            <w:r w:rsidRPr="00797CA8">
              <w:rPr>
                <w:color w:val="808080"/>
                <w:sz w:val="18"/>
                <w:szCs w:val="18"/>
              </w:rPr>
              <w:t xml:space="preserve"> </w:t>
            </w:r>
            <w:r w:rsidRPr="00797CA8">
              <w:rPr>
                <w:vanish/>
                <w:color w:val="808080"/>
                <w:sz w:val="18"/>
                <w:szCs w:val="18"/>
              </w:rPr>
              <w:t>]</w:t>
            </w:r>
          </w:p>
        </w:tc>
      </w:tr>
      <w:tr w:rsidR="002B6810" w:rsidTr="00BC103A">
        <w:tc>
          <w:tcPr>
            <w:tcW w:w="4536" w:type="dxa"/>
            <w:shd w:val="clear" w:color="auto" w:fill="auto"/>
          </w:tcPr>
          <w:p w:rsidR="00262269" w:rsidRPr="00797CA8" w:rsidRDefault="00262269" w:rsidP="00BC103A">
            <w:pPr>
              <w:spacing w:after="0"/>
              <w:ind w:left="0"/>
              <w:rPr>
                <w:color w:val="808080"/>
                <w:sz w:val="18"/>
              </w:rPr>
            </w:pPr>
            <w:r w:rsidRPr="00797CA8">
              <w:rPr>
                <w:color w:val="808080"/>
                <w:sz w:val="18"/>
              </w:rPr>
              <w:t xml:space="preserve">Telefon: </w:t>
            </w:r>
            <w:r w:rsidRPr="00797CA8">
              <w:rPr>
                <w:vanish/>
                <w:color w:val="808080"/>
                <w:sz w:val="18"/>
              </w:rPr>
              <w:t>[ADDISONAPI://FELD?NAME=Kanzlei-Hauptstandort-m_Tel1:</w:t>
            </w:r>
            <w:r w:rsidRPr="00797CA8">
              <w:rPr>
                <w:color w:val="808080"/>
                <w:sz w:val="18"/>
              </w:rPr>
              <w:t xml:space="preserve"> </w:t>
            </w:r>
            <w:r w:rsidRPr="00797CA8">
              <w:rPr>
                <w:vanish/>
                <w:color w:val="808080"/>
                <w:sz w:val="18"/>
              </w:rPr>
              <w:t>]</w:t>
            </w:r>
          </w:p>
        </w:tc>
      </w:tr>
      <w:tr w:rsidR="002B6810" w:rsidTr="00BC103A">
        <w:trPr>
          <w:hidden/>
        </w:trPr>
        <w:tc>
          <w:tcPr>
            <w:tcW w:w="4536" w:type="dxa"/>
            <w:shd w:val="clear" w:color="auto" w:fill="auto"/>
          </w:tcPr>
          <w:p w:rsidR="00262269" w:rsidRPr="00797CA8" w:rsidRDefault="00262269" w:rsidP="00BC103A">
            <w:pPr>
              <w:spacing w:after="0"/>
              <w:ind w:left="0"/>
              <w:rPr>
                <w:color w:val="808080"/>
              </w:rPr>
            </w:pPr>
            <w:r w:rsidRPr="00797CA8">
              <w:rPr>
                <w:vanish/>
                <w:color w:val="808080"/>
                <w:sz w:val="18"/>
              </w:rPr>
              <w:t>[ADDISONAPI://FELD?NAME=Kanzlei-Hauptstandort-m_Email:</w:t>
            </w:r>
            <w:r w:rsidRPr="00797CA8">
              <w:rPr>
                <w:color w:val="808080"/>
                <w:sz w:val="18"/>
              </w:rPr>
              <w:t xml:space="preserve"> </w:t>
            </w:r>
            <w:r w:rsidRPr="00797CA8">
              <w:rPr>
                <w:vanish/>
                <w:color w:val="808080"/>
                <w:sz w:val="18"/>
              </w:rPr>
              <w:t>]</w:t>
            </w:r>
          </w:p>
        </w:tc>
      </w:tr>
    </w:tbl>
    <w:p w:rsidR="00C906D7" w:rsidRPr="00C906D7" w:rsidRDefault="00C906D7" w:rsidP="00C906D7">
      <w:pPr>
        <w:spacing w:after="0"/>
        <w:rPr>
          <w:vanish/>
        </w:rPr>
      </w:pPr>
    </w:p>
    <w:tbl>
      <w:tblPr>
        <w:tblpPr w:leftFromText="142" w:rightFromText="142" w:vertAnchor="page" w:horzAnchor="margin" w:tblpXSpec="right" w:tblpY="8536"/>
        <w:tblOverlap w:val="never"/>
        <w:tblW w:w="5171" w:type="dxa"/>
        <w:shd w:val="clear" w:color="auto" w:fill="243F60"/>
        <w:tblLook w:val="04A0" w:firstRow="1" w:lastRow="0" w:firstColumn="1" w:lastColumn="0" w:noHBand="0" w:noVBand="1"/>
      </w:tblPr>
      <w:tblGrid>
        <w:gridCol w:w="307"/>
        <w:gridCol w:w="1712"/>
        <w:gridCol w:w="3152"/>
      </w:tblGrid>
      <w:tr w:rsidR="00552195" w:rsidRPr="00F06148" w:rsidTr="00552195">
        <w:trPr>
          <w:trHeight w:val="845"/>
        </w:trPr>
        <w:tc>
          <w:tcPr>
            <w:tcW w:w="307" w:type="dxa"/>
            <w:shd w:val="clear" w:color="auto" w:fill="243F60"/>
          </w:tcPr>
          <w:p w:rsidR="00552195" w:rsidRPr="004A720F" w:rsidRDefault="00552195" w:rsidP="00552195">
            <w:pPr>
              <w:tabs>
                <w:tab w:val="left" w:pos="4111"/>
              </w:tabs>
              <w:spacing w:after="0" w:line="240" w:lineRule="auto"/>
              <w:ind w:left="0"/>
              <w:rPr>
                <w:rStyle w:val="TitelMandantBezeichnungZchn"/>
                <w:color w:val="FFFFFF"/>
                <w:sz w:val="48"/>
                <w:szCs w:val="48"/>
              </w:rPr>
            </w:pPr>
          </w:p>
        </w:tc>
        <w:tc>
          <w:tcPr>
            <w:tcW w:w="4864" w:type="dxa"/>
            <w:gridSpan w:val="2"/>
            <w:shd w:val="clear" w:color="auto" w:fill="243F60"/>
          </w:tcPr>
          <w:p w:rsidR="00552195" w:rsidRPr="004A720F" w:rsidRDefault="00552195" w:rsidP="00552195">
            <w:pPr>
              <w:tabs>
                <w:tab w:val="left" w:pos="4111"/>
              </w:tabs>
              <w:spacing w:after="0" w:line="240" w:lineRule="auto"/>
              <w:ind w:left="0"/>
              <w:rPr>
                <w:rStyle w:val="TitelMandantBezeichnungZchn"/>
                <w:color w:val="FFFFFF"/>
                <w:sz w:val="48"/>
                <w:szCs w:val="48"/>
              </w:rPr>
            </w:pPr>
          </w:p>
        </w:tc>
      </w:tr>
      <w:tr w:rsidR="00552195" w:rsidRPr="00F06148" w:rsidTr="00552195">
        <w:tc>
          <w:tcPr>
            <w:tcW w:w="307" w:type="dxa"/>
            <w:shd w:val="clear" w:color="auto" w:fill="243F60"/>
          </w:tcPr>
          <w:p w:rsidR="00552195" w:rsidRPr="004A720F" w:rsidRDefault="00552195" w:rsidP="00552195">
            <w:pPr>
              <w:tabs>
                <w:tab w:val="left" w:pos="4111"/>
              </w:tabs>
              <w:spacing w:after="0" w:line="240" w:lineRule="auto"/>
              <w:ind w:left="0"/>
              <w:rPr>
                <w:rStyle w:val="TitelMandantBezeichnungZchn"/>
                <w:color w:val="FFFFFF"/>
                <w:sz w:val="48"/>
                <w:szCs w:val="48"/>
              </w:rPr>
            </w:pPr>
          </w:p>
        </w:tc>
        <w:tc>
          <w:tcPr>
            <w:tcW w:w="4864" w:type="dxa"/>
            <w:gridSpan w:val="2"/>
            <w:shd w:val="clear" w:color="auto" w:fill="243F60"/>
          </w:tcPr>
          <w:p w:rsidR="00552195" w:rsidRPr="004A720F" w:rsidRDefault="00552195" w:rsidP="00552195">
            <w:pPr>
              <w:tabs>
                <w:tab w:val="left" w:pos="4111"/>
              </w:tabs>
              <w:spacing w:after="0" w:line="240" w:lineRule="auto"/>
              <w:ind w:left="0"/>
              <w:rPr>
                <w:color w:val="FFFFFF"/>
              </w:rPr>
            </w:pPr>
            <w:r w:rsidRPr="004A720F">
              <w:rPr>
                <w:rStyle w:val="TitelMandantBezeichnungZchn"/>
                <w:color w:val="FFFFFF"/>
                <w:sz w:val="48"/>
                <w:szCs w:val="48"/>
              </w:rPr>
              <w:t>Kennzahlenanalyse</w:t>
            </w:r>
          </w:p>
        </w:tc>
      </w:tr>
      <w:tr w:rsidR="00552195" w:rsidRPr="00F06148" w:rsidTr="00552195">
        <w:trPr>
          <w:trHeight w:val="1152"/>
        </w:trPr>
        <w:tc>
          <w:tcPr>
            <w:tcW w:w="307" w:type="dxa"/>
            <w:shd w:val="clear" w:color="auto" w:fill="243F60"/>
          </w:tcPr>
          <w:p w:rsidR="00552195" w:rsidRPr="004A720F" w:rsidRDefault="00552195" w:rsidP="00552195">
            <w:pPr>
              <w:tabs>
                <w:tab w:val="left" w:pos="4111"/>
              </w:tabs>
              <w:spacing w:after="0" w:line="240" w:lineRule="auto"/>
              <w:ind w:left="0"/>
              <w:jc w:val="left"/>
              <w:rPr>
                <w:color w:val="FFFFFF"/>
                <w:sz w:val="36"/>
                <w:szCs w:val="36"/>
              </w:rPr>
            </w:pPr>
          </w:p>
        </w:tc>
        <w:tc>
          <w:tcPr>
            <w:tcW w:w="4864" w:type="dxa"/>
            <w:gridSpan w:val="2"/>
            <w:shd w:val="clear" w:color="auto" w:fill="243F60"/>
            <w:vAlign w:val="bottom"/>
          </w:tcPr>
          <w:p w:rsidR="00552195" w:rsidRPr="004A720F" w:rsidRDefault="00552195" w:rsidP="00552195">
            <w:pPr>
              <w:tabs>
                <w:tab w:val="left" w:pos="4111"/>
              </w:tabs>
              <w:spacing w:after="0" w:line="240" w:lineRule="auto"/>
              <w:ind w:left="0"/>
              <w:jc w:val="left"/>
              <w:rPr>
                <w:color w:val="FFFFFF"/>
              </w:rPr>
            </w:pPr>
            <w:r w:rsidRPr="004A720F">
              <w:rPr>
                <w:color w:val="FFFFFF"/>
                <w:sz w:val="36"/>
                <w:szCs w:val="36"/>
              </w:rPr>
              <w:t>Drei-Jahresvergleich für den</w:t>
            </w:r>
          </w:p>
        </w:tc>
      </w:tr>
      <w:tr w:rsidR="00552195" w:rsidRPr="00F06148" w:rsidTr="00552195">
        <w:tc>
          <w:tcPr>
            <w:tcW w:w="307" w:type="dxa"/>
            <w:shd w:val="clear" w:color="auto" w:fill="243F60"/>
          </w:tcPr>
          <w:p w:rsidR="00552195" w:rsidRPr="004A720F" w:rsidRDefault="00552195" w:rsidP="00552195">
            <w:pPr>
              <w:spacing w:after="0" w:line="240" w:lineRule="auto"/>
              <w:ind w:left="0"/>
              <w:jc w:val="left"/>
              <w:rPr>
                <w:color w:val="FFFFFF"/>
                <w:sz w:val="36"/>
                <w:szCs w:val="36"/>
              </w:rPr>
            </w:pPr>
          </w:p>
        </w:tc>
        <w:tc>
          <w:tcPr>
            <w:tcW w:w="1712" w:type="dxa"/>
            <w:shd w:val="clear" w:color="auto" w:fill="243F60"/>
          </w:tcPr>
          <w:p w:rsidR="00552195" w:rsidRPr="004A720F" w:rsidRDefault="00552195" w:rsidP="00552195">
            <w:pPr>
              <w:spacing w:after="0" w:line="240" w:lineRule="auto"/>
              <w:ind w:left="0"/>
              <w:jc w:val="left"/>
              <w:rPr>
                <w:color w:val="FFFFFF"/>
                <w:sz w:val="36"/>
                <w:szCs w:val="36"/>
              </w:rPr>
            </w:pPr>
            <w:r w:rsidRPr="004A720F">
              <w:rPr>
                <w:color w:val="FFFFFF"/>
                <w:sz w:val="36"/>
                <w:szCs w:val="36"/>
              </w:rPr>
              <w:t xml:space="preserve">Zeitraum </w:t>
            </w:r>
          </w:p>
        </w:tc>
        <w:tc>
          <w:tcPr>
            <w:tcW w:w="3152" w:type="dxa"/>
            <w:shd w:val="clear" w:color="auto" w:fill="243F60"/>
            <w:vAlign w:val="center"/>
          </w:tcPr>
          <w:p w:rsidR="00552195" w:rsidRPr="004A720F" w:rsidRDefault="00552195" w:rsidP="00552195">
            <w:pPr>
              <w:spacing w:after="0" w:line="240" w:lineRule="auto"/>
              <w:ind w:left="0"/>
              <w:jc w:val="left"/>
              <w:rPr>
                <w:color w:val="FFFFFF"/>
                <w:sz w:val="36"/>
                <w:szCs w:val="36"/>
              </w:rPr>
            </w:pPr>
            <w:r w:rsidRPr="004A720F">
              <w:rPr>
                <w:vanish/>
                <w:color w:val="FFFFFF"/>
                <w:sz w:val="36"/>
                <w:szCs w:val="36"/>
              </w:rPr>
              <w:t>[ADDISONAPI://FELD?NAME=DtBiljahr_bis.Jahr?indi=1?uyear=-2?umonth=0?unokons=-1?uschema=-1?uawkreis=-1?uafa=-1:</w:t>
            </w:r>
            <w:r w:rsidRPr="004A720F">
              <w:rPr>
                <w:color w:val="FFFFFF"/>
                <w:sz w:val="36"/>
                <w:szCs w:val="36"/>
              </w:rPr>
              <w:t xml:space="preserve"> </w:t>
            </w:r>
            <w:r w:rsidRPr="004A720F">
              <w:rPr>
                <w:vanish/>
                <w:color w:val="FFFFFF"/>
                <w:sz w:val="36"/>
                <w:szCs w:val="36"/>
              </w:rPr>
              <w:t>]</w:t>
            </w:r>
            <w:r w:rsidRPr="004A720F">
              <w:rPr>
                <w:color w:val="FFFFFF"/>
                <w:sz w:val="36"/>
                <w:szCs w:val="36"/>
              </w:rPr>
              <w:t xml:space="preserve"> – </w:t>
            </w:r>
            <w:r w:rsidRPr="004A720F">
              <w:rPr>
                <w:vanish/>
                <w:color w:val="FFFFFF"/>
                <w:sz w:val="36"/>
                <w:szCs w:val="36"/>
              </w:rPr>
              <w:t>[ADDISONAPI://FELD?NAME=DtBiljahr_bis.Jahr:</w:t>
            </w:r>
            <w:r w:rsidRPr="004A720F">
              <w:rPr>
                <w:color w:val="FFFFFF"/>
                <w:sz w:val="36"/>
                <w:szCs w:val="36"/>
              </w:rPr>
              <w:t xml:space="preserve"> </w:t>
            </w:r>
            <w:r w:rsidRPr="004A720F">
              <w:rPr>
                <w:vanish/>
                <w:color w:val="FFFFFF"/>
                <w:sz w:val="36"/>
                <w:szCs w:val="36"/>
              </w:rPr>
              <w:t>]</w:t>
            </w:r>
          </w:p>
        </w:tc>
      </w:tr>
      <w:tr w:rsidR="00552195" w:rsidRPr="00F06148" w:rsidTr="00552195">
        <w:trPr>
          <w:trHeight w:val="1866"/>
        </w:trPr>
        <w:tc>
          <w:tcPr>
            <w:tcW w:w="307" w:type="dxa"/>
            <w:shd w:val="clear" w:color="auto" w:fill="243F60"/>
          </w:tcPr>
          <w:p w:rsidR="00552195" w:rsidRPr="004A720F" w:rsidRDefault="00552195" w:rsidP="00552195">
            <w:pPr>
              <w:spacing w:after="0" w:line="240" w:lineRule="auto"/>
              <w:ind w:left="0"/>
              <w:jc w:val="left"/>
              <w:rPr>
                <w:color w:val="FFFFFF"/>
                <w:sz w:val="36"/>
                <w:szCs w:val="36"/>
              </w:rPr>
            </w:pPr>
          </w:p>
        </w:tc>
        <w:tc>
          <w:tcPr>
            <w:tcW w:w="4864" w:type="dxa"/>
            <w:gridSpan w:val="2"/>
            <w:shd w:val="clear" w:color="auto" w:fill="243F60"/>
          </w:tcPr>
          <w:p w:rsidR="00552195" w:rsidRPr="004A720F" w:rsidRDefault="00552195" w:rsidP="00552195">
            <w:pPr>
              <w:spacing w:after="0" w:line="240" w:lineRule="auto"/>
              <w:ind w:left="0"/>
              <w:jc w:val="left"/>
              <w:rPr>
                <w:color w:val="FFFFFF"/>
                <w:sz w:val="36"/>
                <w:szCs w:val="36"/>
              </w:rPr>
            </w:pPr>
          </w:p>
        </w:tc>
      </w:tr>
    </w:tbl>
    <w:p w:rsidR="00FE4559" w:rsidRDefault="00FE4559" w:rsidP="006C0E1D">
      <w:pPr>
        <w:spacing w:after="0"/>
      </w:pPr>
    </w:p>
    <w:sectPr w:rsidR="00FE4559" w:rsidSect="00D9201A"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6D7" w:rsidRDefault="00C906D7" w:rsidP="007222D8">
      <w:r>
        <w:separator/>
      </w:r>
    </w:p>
  </w:endnote>
  <w:endnote w:type="continuationSeparator" w:id="0">
    <w:p w:rsidR="00C906D7" w:rsidRDefault="00C906D7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6D7" w:rsidRDefault="00C906D7" w:rsidP="007222D8">
      <w:r>
        <w:separator/>
      </w:r>
    </w:p>
  </w:footnote>
  <w:footnote w:type="continuationSeparator" w:id="0">
    <w:p w:rsidR="00C906D7" w:rsidRDefault="00C906D7" w:rsidP="0072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pt;height:16.5pt;visibility:visibl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323A5F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FA77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C89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4C3D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7033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ECE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ECF8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FE2C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1AE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CEC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03AD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F51C86"/>
    <w:multiLevelType w:val="hybridMultilevel"/>
    <w:tmpl w:val="F404F520"/>
    <w:lvl w:ilvl="0" w:tplc="9334C6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588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EED3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83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F2DF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08C7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C3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4074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7E6169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D7E0F01"/>
    <w:multiLevelType w:val="multilevel"/>
    <w:tmpl w:val="19AACF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030595"/>
    <w:multiLevelType w:val="multilevel"/>
    <w:tmpl w:val="3FF05A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5D404C"/>
    <w:multiLevelType w:val="multilevel"/>
    <w:tmpl w:val="0750D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CBC146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3C90F31"/>
    <w:multiLevelType w:val="multilevel"/>
    <w:tmpl w:val="36AE071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4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50E3150"/>
    <w:multiLevelType w:val="multilevel"/>
    <w:tmpl w:val="FF703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06967F6"/>
    <w:multiLevelType w:val="hybridMultilevel"/>
    <w:tmpl w:val="0FDCD2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C0393"/>
    <w:multiLevelType w:val="multilevel"/>
    <w:tmpl w:val="BF6C2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8C4BB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A8345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371177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CF599A"/>
    <w:multiLevelType w:val="multilevel"/>
    <w:tmpl w:val="F508E79E"/>
    <w:lvl w:ilvl="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003880"/>
      </w:rPr>
    </w:lvl>
    <w:lvl w:ilvl="1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  <w:color w:val="003880"/>
      </w:rPr>
    </w:lvl>
    <w:lvl w:ilvl="2">
      <w:start w:val="1"/>
      <w:numFmt w:val="bullet"/>
      <w:lvlText w:val=""/>
      <w:lvlJc w:val="left"/>
      <w:pPr>
        <w:ind w:left="2160" w:hanging="363"/>
      </w:pPr>
      <w:rPr>
        <w:rFonts w:ascii="Symbol" w:hAnsi="Symbol" w:hint="default"/>
        <w:color w:val="003880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0"/>
  </w:num>
  <w:num w:numId="4">
    <w:abstractNumId w:val="13"/>
  </w:num>
  <w:num w:numId="5">
    <w:abstractNumId w:val="21"/>
  </w:num>
  <w:num w:numId="6">
    <w:abstractNumId w:val="24"/>
  </w:num>
  <w:num w:numId="7">
    <w:abstractNumId w:val="11"/>
  </w:num>
  <w:num w:numId="8">
    <w:abstractNumId w:val="10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14"/>
  </w:num>
  <w:num w:numId="14">
    <w:abstractNumId w:val="17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 style="mso-width-relative:margin;mso-height-relative:margin" fillcolor="none [1940]" strokecolor="none [3212]">
      <v:fill color="none [1940]" color2="none [2415]" rotate="t" focus="100%" type="gradient"/>
      <v:stroke color="none [3212]" weight="0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22FAA"/>
    <w:rsid w:val="0000053D"/>
    <w:rsid w:val="000019C7"/>
    <w:rsid w:val="00024D1E"/>
    <w:rsid w:val="000522A1"/>
    <w:rsid w:val="000D17E8"/>
    <w:rsid w:val="00175AB9"/>
    <w:rsid w:val="00175EFC"/>
    <w:rsid w:val="00176A36"/>
    <w:rsid w:val="00176EC6"/>
    <w:rsid w:val="001945BD"/>
    <w:rsid w:val="001A14A4"/>
    <w:rsid w:val="001A78DB"/>
    <w:rsid w:val="001C1C54"/>
    <w:rsid w:val="001C5CDD"/>
    <w:rsid w:val="001D3448"/>
    <w:rsid w:val="001E563F"/>
    <w:rsid w:val="001F201A"/>
    <w:rsid w:val="001F76EE"/>
    <w:rsid w:val="002325D7"/>
    <w:rsid w:val="002373C9"/>
    <w:rsid w:val="00262269"/>
    <w:rsid w:val="002736C2"/>
    <w:rsid w:val="002B06FC"/>
    <w:rsid w:val="002B1766"/>
    <w:rsid w:val="002B6810"/>
    <w:rsid w:val="002C56F5"/>
    <w:rsid w:val="002D2E48"/>
    <w:rsid w:val="002D731D"/>
    <w:rsid w:val="0033271B"/>
    <w:rsid w:val="00341C01"/>
    <w:rsid w:val="0036150C"/>
    <w:rsid w:val="003637CF"/>
    <w:rsid w:val="003652C6"/>
    <w:rsid w:val="003B3FBE"/>
    <w:rsid w:val="003C104D"/>
    <w:rsid w:val="003C7277"/>
    <w:rsid w:val="003E4684"/>
    <w:rsid w:val="003F5C4F"/>
    <w:rsid w:val="004664D0"/>
    <w:rsid w:val="0047590B"/>
    <w:rsid w:val="00480BBE"/>
    <w:rsid w:val="00495701"/>
    <w:rsid w:val="004A42FD"/>
    <w:rsid w:val="004A720F"/>
    <w:rsid w:val="004C068F"/>
    <w:rsid w:val="004C48EB"/>
    <w:rsid w:val="00504ED4"/>
    <w:rsid w:val="00515FE7"/>
    <w:rsid w:val="00552195"/>
    <w:rsid w:val="00560BC8"/>
    <w:rsid w:val="00587E18"/>
    <w:rsid w:val="0059027B"/>
    <w:rsid w:val="005B1611"/>
    <w:rsid w:val="005C02A0"/>
    <w:rsid w:val="005C532D"/>
    <w:rsid w:val="005E4D07"/>
    <w:rsid w:val="0063527D"/>
    <w:rsid w:val="00640C76"/>
    <w:rsid w:val="00657673"/>
    <w:rsid w:val="0066296D"/>
    <w:rsid w:val="00692CAB"/>
    <w:rsid w:val="006979DF"/>
    <w:rsid w:val="006A5AAC"/>
    <w:rsid w:val="006C0E1D"/>
    <w:rsid w:val="006C5E7B"/>
    <w:rsid w:val="006C6944"/>
    <w:rsid w:val="006D7C8F"/>
    <w:rsid w:val="006E7BAF"/>
    <w:rsid w:val="006F092C"/>
    <w:rsid w:val="00712E63"/>
    <w:rsid w:val="007222D8"/>
    <w:rsid w:val="00763487"/>
    <w:rsid w:val="007848D7"/>
    <w:rsid w:val="00791960"/>
    <w:rsid w:val="00797CA8"/>
    <w:rsid w:val="007A734A"/>
    <w:rsid w:val="007C28DA"/>
    <w:rsid w:val="007F0D55"/>
    <w:rsid w:val="00801BF7"/>
    <w:rsid w:val="00826252"/>
    <w:rsid w:val="008B1678"/>
    <w:rsid w:val="008D4696"/>
    <w:rsid w:val="008E0F10"/>
    <w:rsid w:val="008F6F8F"/>
    <w:rsid w:val="00905062"/>
    <w:rsid w:val="00913753"/>
    <w:rsid w:val="00927144"/>
    <w:rsid w:val="00935FC4"/>
    <w:rsid w:val="00946621"/>
    <w:rsid w:val="00946BC1"/>
    <w:rsid w:val="00961DC7"/>
    <w:rsid w:val="00977A42"/>
    <w:rsid w:val="009805C0"/>
    <w:rsid w:val="009F41BD"/>
    <w:rsid w:val="00A02EA2"/>
    <w:rsid w:val="00A22945"/>
    <w:rsid w:val="00A41657"/>
    <w:rsid w:val="00A442E5"/>
    <w:rsid w:val="00A75624"/>
    <w:rsid w:val="00A765BC"/>
    <w:rsid w:val="00A979DA"/>
    <w:rsid w:val="00AB0E3E"/>
    <w:rsid w:val="00AC0F48"/>
    <w:rsid w:val="00AC76E7"/>
    <w:rsid w:val="00AD3234"/>
    <w:rsid w:val="00AD340B"/>
    <w:rsid w:val="00B006C2"/>
    <w:rsid w:val="00B16DE9"/>
    <w:rsid w:val="00B226AF"/>
    <w:rsid w:val="00B22FAA"/>
    <w:rsid w:val="00B514D4"/>
    <w:rsid w:val="00B62193"/>
    <w:rsid w:val="00B7685C"/>
    <w:rsid w:val="00B95A8E"/>
    <w:rsid w:val="00BC103A"/>
    <w:rsid w:val="00BC272C"/>
    <w:rsid w:val="00BD2F05"/>
    <w:rsid w:val="00BD4CEC"/>
    <w:rsid w:val="00BD4D69"/>
    <w:rsid w:val="00C10BD3"/>
    <w:rsid w:val="00C24867"/>
    <w:rsid w:val="00C27D10"/>
    <w:rsid w:val="00C8331A"/>
    <w:rsid w:val="00C8427C"/>
    <w:rsid w:val="00C906D7"/>
    <w:rsid w:val="00CB31DF"/>
    <w:rsid w:val="00CD2CC3"/>
    <w:rsid w:val="00CF05D1"/>
    <w:rsid w:val="00D028FA"/>
    <w:rsid w:val="00D0517F"/>
    <w:rsid w:val="00D32AF3"/>
    <w:rsid w:val="00D54AD4"/>
    <w:rsid w:val="00D56231"/>
    <w:rsid w:val="00D661E9"/>
    <w:rsid w:val="00D84339"/>
    <w:rsid w:val="00D9201A"/>
    <w:rsid w:val="00DA5051"/>
    <w:rsid w:val="00DA7845"/>
    <w:rsid w:val="00DB6D80"/>
    <w:rsid w:val="00DC13AD"/>
    <w:rsid w:val="00DD5C34"/>
    <w:rsid w:val="00E0030E"/>
    <w:rsid w:val="00E406B0"/>
    <w:rsid w:val="00E4746D"/>
    <w:rsid w:val="00E61EAF"/>
    <w:rsid w:val="00E85A97"/>
    <w:rsid w:val="00EC213D"/>
    <w:rsid w:val="00F06148"/>
    <w:rsid w:val="00F3557E"/>
    <w:rsid w:val="00F43829"/>
    <w:rsid w:val="00F748A4"/>
    <w:rsid w:val="00F777A1"/>
    <w:rsid w:val="00F806FC"/>
    <w:rsid w:val="00F87B0F"/>
    <w:rsid w:val="00FA247F"/>
    <w:rsid w:val="00FB093A"/>
    <w:rsid w:val="00FB514B"/>
    <w:rsid w:val="00FB71C1"/>
    <w:rsid w:val="00FC5564"/>
    <w:rsid w:val="00FD74DE"/>
    <w:rsid w:val="00FE3B23"/>
    <w:rsid w:val="00FE4559"/>
    <w:rsid w:val="00FE550C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1940]" strokecolor="none [3212]">
      <v:fill color="none [1940]" color2="none [2415]" rotate="t" focus="100%" type="gradient"/>
      <v:stroke color="none [3212]" weight="0"/>
    </o:shapedefaults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chartTrackingRefBased/>
  <w15:docId w15:val="{3E29B882-C2F2-48D9-9D25-7CA5989F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22D8"/>
    <w:pPr>
      <w:spacing w:after="200" w:line="276" w:lineRule="auto"/>
      <w:ind w:left="709"/>
      <w:jc w:val="both"/>
    </w:pPr>
    <w:rPr>
      <w:rFonts w:ascii="Arial" w:hAnsi="Arial" w:cs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222D8"/>
    <w:pPr>
      <w:keepNext/>
      <w:keepLines/>
      <w:numPr>
        <w:numId w:val="14"/>
      </w:numPr>
      <w:spacing w:before="480" w:after="240"/>
      <w:ind w:left="709" w:hanging="709"/>
      <w:outlineLvl w:val="0"/>
    </w:pPr>
    <w:rPr>
      <w:rFonts w:eastAsia="Times New Roman"/>
      <w:b/>
      <w:bCs/>
      <w:color w:val="004991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7222D8"/>
    <w:pPr>
      <w:numPr>
        <w:ilvl w:val="1"/>
      </w:numPr>
      <w:spacing w:before="200" w:after="120"/>
      <w:ind w:left="709" w:hanging="709"/>
      <w:outlineLvl w:val="1"/>
    </w:pPr>
    <w:rPr>
      <w:color w:val="595959"/>
      <w:sz w:val="26"/>
      <w:szCs w:val="26"/>
    </w:rPr>
  </w:style>
  <w:style w:type="paragraph" w:styleId="berschrift3">
    <w:name w:val="heading 3"/>
    <w:aliases w:val="Fuß_Kopf_Fett"/>
    <w:basedOn w:val="Standard"/>
    <w:next w:val="Standard"/>
    <w:link w:val="berschrift3Zchn"/>
    <w:uiPriority w:val="9"/>
    <w:unhideWhenUsed/>
    <w:qFormat/>
    <w:rsid w:val="00B62193"/>
    <w:pPr>
      <w:spacing w:after="0" w:line="240" w:lineRule="auto"/>
      <w:ind w:left="0"/>
      <w:jc w:val="left"/>
      <w:outlineLvl w:val="2"/>
    </w:pPr>
    <w:rPr>
      <w:b/>
      <w:color w:val="808080"/>
    </w:rPr>
  </w:style>
  <w:style w:type="paragraph" w:styleId="berschrift4">
    <w:name w:val="heading 4"/>
    <w:aliases w:val="Überschrift_3"/>
    <w:basedOn w:val="berschrift2"/>
    <w:next w:val="Standard"/>
    <w:link w:val="berschrift4Zchn"/>
    <w:uiPriority w:val="9"/>
    <w:unhideWhenUsed/>
    <w:qFormat/>
    <w:rsid w:val="007222D8"/>
    <w:pPr>
      <w:numPr>
        <w:ilvl w:val="2"/>
      </w:numPr>
      <w:outlineLvl w:val="3"/>
    </w:pPr>
    <w:rPr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CF05D1"/>
    <w:pPr>
      <w:keepNext/>
      <w:keepLines/>
      <w:numPr>
        <w:ilvl w:val="4"/>
        <w:numId w:val="14"/>
      </w:numPr>
      <w:spacing w:before="200" w:after="0"/>
      <w:outlineLvl w:val="4"/>
    </w:pPr>
    <w:rPr>
      <w:rFonts w:eastAsia="Times New Roman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CF05D1"/>
    <w:pPr>
      <w:keepNext/>
      <w:keepLines/>
      <w:numPr>
        <w:ilvl w:val="5"/>
        <w:numId w:val="14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F05D1"/>
    <w:pPr>
      <w:keepNext/>
      <w:keepLines/>
      <w:numPr>
        <w:ilvl w:val="6"/>
        <w:numId w:val="14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F05D1"/>
    <w:pPr>
      <w:keepNext/>
      <w:keepLines/>
      <w:numPr>
        <w:ilvl w:val="7"/>
        <w:numId w:val="14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F05D1"/>
    <w:pPr>
      <w:keepNext/>
      <w:keepLines/>
      <w:numPr>
        <w:ilvl w:val="8"/>
        <w:numId w:val="14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222D8"/>
    <w:rPr>
      <w:rFonts w:ascii="Arial" w:eastAsia="Times New Roman" w:hAnsi="Arial" w:cs="Arial"/>
      <w:b/>
      <w:bCs/>
      <w:color w:val="004991"/>
      <w:sz w:val="28"/>
      <w:szCs w:val="28"/>
    </w:rPr>
  </w:style>
  <w:style w:type="paragraph" w:customStyle="1" w:styleId="TitelMandantAdresse">
    <w:name w:val="Titel_Mandant_Adresse"/>
    <w:link w:val="TitelMandantAdresseZchn"/>
    <w:qFormat/>
    <w:rsid w:val="001C5CDD"/>
    <w:pPr>
      <w:numPr>
        <w:ilvl w:val="1"/>
      </w:numPr>
      <w:spacing w:after="200" w:line="276" w:lineRule="auto"/>
    </w:pPr>
    <w:rPr>
      <w:rFonts w:ascii="Arial" w:eastAsia="Times New Roman" w:hAnsi="Arial" w:cs="Arial"/>
      <w:b/>
      <w:iCs/>
      <w:color w:val="1F497D"/>
      <w:spacing w:val="15"/>
      <w:sz w:val="32"/>
      <w:szCs w:val="24"/>
      <w:lang w:eastAsia="en-US"/>
    </w:rPr>
  </w:style>
  <w:style w:type="paragraph" w:styleId="Titel">
    <w:name w:val="Title"/>
    <w:basedOn w:val="Untertitel"/>
    <w:next w:val="Standard"/>
    <w:link w:val="TitelZchn"/>
    <w:uiPriority w:val="10"/>
    <w:qFormat/>
    <w:rsid w:val="009F41BD"/>
    <w:rPr>
      <w:b/>
      <w:sz w:val="48"/>
      <w:szCs w:val="48"/>
    </w:rPr>
  </w:style>
  <w:style w:type="paragraph" w:styleId="Untertitel">
    <w:name w:val="Subtitle"/>
    <w:next w:val="Standard"/>
    <w:link w:val="UntertitelZchn"/>
    <w:uiPriority w:val="11"/>
    <w:qFormat/>
    <w:rsid w:val="001C5CDD"/>
    <w:pPr>
      <w:numPr>
        <w:ilvl w:val="1"/>
      </w:numPr>
      <w:spacing w:after="200" w:line="276" w:lineRule="auto"/>
    </w:pPr>
    <w:rPr>
      <w:rFonts w:ascii="Arial" w:eastAsia="Times New Roman" w:hAnsi="Arial"/>
      <w:iCs/>
      <w:color w:val="FFFFFF"/>
      <w:spacing w:val="15"/>
      <w:sz w:val="32"/>
      <w:szCs w:val="40"/>
      <w:lang w:eastAsia="en-US"/>
    </w:rPr>
  </w:style>
  <w:style w:type="character" w:customStyle="1" w:styleId="UntertitelZchn">
    <w:name w:val="Untertitel Zchn"/>
    <w:link w:val="Untertitel"/>
    <w:uiPriority w:val="11"/>
    <w:rsid w:val="001C5CDD"/>
    <w:rPr>
      <w:rFonts w:ascii="Arial" w:eastAsia="Times New Roman" w:hAnsi="Arial" w:cs="Times New Roman"/>
      <w:iCs/>
      <w:color w:val="FFFFFF"/>
      <w:spacing w:val="15"/>
      <w:sz w:val="32"/>
      <w:szCs w:val="40"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FB093A"/>
    <w:pPr>
      <w:ind w:left="0"/>
      <w:jc w:val="left"/>
    </w:pPr>
    <w:rPr>
      <w:b/>
      <w:color w:val="004991"/>
      <w:sz w:val="72"/>
    </w:rPr>
  </w:style>
  <w:style w:type="character" w:customStyle="1" w:styleId="TitelMandantAdresseZchn">
    <w:name w:val="Titel_Mandant_Adresse Zchn"/>
    <w:link w:val="TitelMandantAdresse"/>
    <w:rsid w:val="001C5CDD"/>
    <w:rPr>
      <w:rFonts w:ascii="Arial" w:eastAsia="Times New Roman" w:hAnsi="Arial" w:cs="Arial"/>
      <w:b/>
      <w:iCs/>
      <w:color w:val="1F497D"/>
      <w:spacing w:val="15"/>
      <w:sz w:val="32"/>
      <w:szCs w:val="24"/>
    </w:rPr>
  </w:style>
  <w:style w:type="character" w:customStyle="1" w:styleId="TitelMandantBezeichnungZchn">
    <w:name w:val="Titel_Mandant_Bezeichnung Zchn"/>
    <w:link w:val="TitelMandantBezeichnung"/>
    <w:rsid w:val="00FB093A"/>
    <w:rPr>
      <w:rFonts w:ascii="Arial" w:hAnsi="Arial" w:cs="Arial"/>
      <w:b/>
      <w:color w:val="004991"/>
      <w:sz w:val="72"/>
    </w:rPr>
  </w:style>
  <w:style w:type="character" w:customStyle="1" w:styleId="TitelZchn">
    <w:name w:val="Titel Zchn"/>
    <w:link w:val="Titel"/>
    <w:uiPriority w:val="10"/>
    <w:rsid w:val="009F41BD"/>
    <w:rPr>
      <w:rFonts w:ascii="Arial" w:eastAsia="Times New Roman" w:hAnsi="Arial" w:cs="Times New Roman"/>
      <w:b/>
      <w:iCs/>
      <w:color w:val="FFFFFF"/>
      <w:spacing w:val="15"/>
      <w:sz w:val="48"/>
      <w:szCs w:val="4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3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637CF"/>
    <w:rPr>
      <w:rFonts w:ascii="Tahoma" w:hAnsi="Tahoma" w:cs="Tahoma"/>
      <w:sz w:val="16"/>
      <w:szCs w:val="16"/>
    </w:rPr>
  </w:style>
  <w:style w:type="paragraph" w:customStyle="1" w:styleId="TitelUntertitel">
    <w:name w:val="Titel_Untertitel"/>
    <w:basedOn w:val="Standard"/>
    <w:link w:val="TitelUntertitelZchn"/>
    <w:qFormat/>
    <w:rsid w:val="003637CF"/>
    <w:rPr>
      <w:sz w:val="32"/>
    </w:rPr>
  </w:style>
  <w:style w:type="character" w:customStyle="1" w:styleId="berschrift2Zchn">
    <w:name w:val="Überschrift 2 Zchn"/>
    <w:link w:val="berschrift2"/>
    <w:uiPriority w:val="9"/>
    <w:rsid w:val="007222D8"/>
    <w:rPr>
      <w:rFonts w:ascii="Arial" w:eastAsia="Times New Roman" w:hAnsi="Arial" w:cs="Arial"/>
      <w:b/>
      <w:bCs/>
      <w:color w:val="595959"/>
      <w:sz w:val="26"/>
      <w:szCs w:val="26"/>
    </w:rPr>
  </w:style>
  <w:style w:type="character" w:customStyle="1" w:styleId="TitelUntertitelZchn">
    <w:name w:val="Titel_Untertitel Zchn"/>
    <w:link w:val="TitelUntertitel"/>
    <w:rsid w:val="003637CF"/>
    <w:rPr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341C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1C01"/>
  </w:style>
  <w:style w:type="paragraph" w:styleId="Fuzeile">
    <w:name w:val="footer"/>
    <w:basedOn w:val="Standard"/>
    <w:link w:val="FuzeileZchn"/>
    <w:unhideWhenUsed/>
    <w:rsid w:val="00341C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341C01"/>
  </w:style>
  <w:style w:type="table" w:styleId="Tabellenraster">
    <w:name w:val="Table Grid"/>
    <w:basedOn w:val="NormaleTabelle"/>
    <w:rsid w:val="00341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Platzhaltertext">
    <w:name w:val="Placeholder Text"/>
    <w:uiPriority w:val="99"/>
    <w:semiHidden/>
    <w:rsid w:val="00341C01"/>
    <w:rPr>
      <w:color w:val="808080"/>
    </w:rPr>
  </w:style>
  <w:style w:type="character" w:customStyle="1" w:styleId="berschrift3Zchn">
    <w:name w:val="Überschrift 3 Zchn"/>
    <w:aliases w:val="Fuß_Kopf_Fett Zchn"/>
    <w:link w:val="berschrift3"/>
    <w:uiPriority w:val="9"/>
    <w:rsid w:val="00B62193"/>
    <w:rPr>
      <w:rFonts w:ascii="Arial" w:hAnsi="Arial" w:cs="Arial"/>
      <w:b/>
      <w:color w:val="808080"/>
    </w:rPr>
  </w:style>
  <w:style w:type="paragraph" w:customStyle="1" w:styleId="Fustandard">
    <w:name w:val="Fuß_standard"/>
    <w:basedOn w:val="Standard"/>
    <w:link w:val="FustandardZchn"/>
    <w:qFormat/>
    <w:rsid w:val="00B16DE9"/>
    <w:pPr>
      <w:tabs>
        <w:tab w:val="left" w:pos="3540"/>
      </w:tabs>
      <w:spacing w:after="0" w:line="240" w:lineRule="auto"/>
      <w:ind w:left="0"/>
    </w:pPr>
    <w:rPr>
      <w:color w:val="808080"/>
    </w:rPr>
  </w:style>
  <w:style w:type="paragraph" w:customStyle="1" w:styleId="Kopfstandard">
    <w:name w:val="Kopf_standard"/>
    <w:basedOn w:val="Fustandard"/>
    <w:link w:val="KopfstandardZchn"/>
    <w:rsid w:val="00DA7845"/>
    <w:rPr>
      <w:color w:val="595959"/>
    </w:rPr>
  </w:style>
  <w:style w:type="character" w:customStyle="1" w:styleId="FustandardZchn">
    <w:name w:val="Fuß_standard Zchn"/>
    <w:link w:val="Fustandard"/>
    <w:rsid w:val="00B16DE9"/>
    <w:rPr>
      <w:rFonts w:ascii="Arial" w:hAnsi="Arial" w:cs="Arial"/>
      <w:color w:val="808080"/>
    </w:rPr>
  </w:style>
  <w:style w:type="character" w:customStyle="1" w:styleId="berschrift4Zchn">
    <w:name w:val="Überschrift 4 Zchn"/>
    <w:aliases w:val="Überschrift_3 Zchn"/>
    <w:link w:val="berschrift4"/>
    <w:uiPriority w:val="9"/>
    <w:rsid w:val="007222D8"/>
    <w:rPr>
      <w:rFonts w:ascii="Arial" w:eastAsia="Times New Roman" w:hAnsi="Arial" w:cs="Arial"/>
      <w:b/>
      <w:bCs/>
      <w:color w:val="595959"/>
      <w:szCs w:val="26"/>
    </w:rPr>
  </w:style>
  <w:style w:type="character" w:customStyle="1" w:styleId="KopfstandardZchn">
    <w:name w:val="Kopf_standard Zchn"/>
    <w:link w:val="Kopfstandard"/>
    <w:rsid w:val="00DA7845"/>
    <w:rPr>
      <w:rFonts w:ascii="Arial" w:hAnsi="Arial" w:cs="Arial"/>
      <w:color w:val="595959"/>
      <w:sz w:val="18"/>
    </w:rPr>
  </w:style>
  <w:style w:type="character" w:customStyle="1" w:styleId="berschrift5Zchn">
    <w:name w:val="Überschrift 5 Zchn"/>
    <w:link w:val="berschrift5"/>
    <w:uiPriority w:val="9"/>
    <w:rsid w:val="00CF05D1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F05D1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F05D1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F05D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erschrift9Zchn">
    <w:name w:val="Überschrift 9 Zchn"/>
    <w:link w:val="berschrift9"/>
    <w:uiPriority w:val="9"/>
    <w:semiHidden/>
    <w:rsid w:val="00CF05D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F05D1"/>
    <w:pPr>
      <w:outlineLvl w:val="9"/>
    </w:pPr>
    <w:rPr>
      <w:rFonts w:cs="Times New Roman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E3E"/>
    <w:pPr>
      <w:tabs>
        <w:tab w:val="left" w:pos="1100"/>
        <w:tab w:val="right" w:leader="dot" w:pos="9060"/>
      </w:tabs>
      <w:spacing w:after="100"/>
      <w:jc w:val="left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CF05D1"/>
    <w:pPr>
      <w:tabs>
        <w:tab w:val="left" w:pos="1100"/>
        <w:tab w:val="right" w:leader="dot" w:pos="9060"/>
      </w:tabs>
      <w:spacing w:after="100"/>
      <w:ind w:left="1446" w:right="113" w:hanging="879"/>
      <w:jc w:val="left"/>
      <w:outlineLvl w:val="0"/>
    </w:pPr>
    <w:rPr>
      <w:rFonts w:eastAsia="Times New Roman"/>
      <w:noProof/>
      <w:lang w:eastAsia="de-DE"/>
    </w:rPr>
  </w:style>
  <w:style w:type="character" w:styleId="Hyperlink">
    <w:name w:val="Hyperlink"/>
    <w:uiPriority w:val="99"/>
    <w:unhideWhenUsed/>
    <w:rsid w:val="00CF05D1"/>
    <w:rPr>
      <w:color w:val="0000FF"/>
      <w:u w:val="single"/>
    </w:rPr>
  </w:style>
  <w:style w:type="table" w:customStyle="1" w:styleId="Addison">
    <w:name w:val="Addison"/>
    <w:basedOn w:val="NormaleTabelle"/>
    <w:uiPriority w:val="99"/>
    <w:rsid w:val="00F87B0F"/>
    <w:tblPr>
      <w:tblStyleRowBandSize w:val="1"/>
      <w:tblStyleColBandSize w:val="1"/>
    </w:tblPr>
    <w:trPr>
      <w:hidden/>
    </w:trPr>
    <w:tcPr>
      <w:vAlign w:val="center"/>
    </w:tcPr>
    <w:tblStylePr w:type="firstRow">
      <w:rPr>
        <w:b/>
      </w:rPr>
      <w:tblPr/>
      <w:trPr>
        <w:hidden/>
      </w:trPr>
      <w:tcPr>
        <w:tcBorders>
          <w:top w:val="nil"/>
          <w:left w:val="nil"/>
          <w:bottom w:val="nil"/>
          <w:right w:val="nil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003070"/>
      </w:tcPr>
    </w:tblStylePr>
    <w:tblStylePr w:type="lastRow">
      <w:rPr>
        <w:b/>
      </w:rPr>
      <w:tblPr/>
      <w:trPr>
        <w:hidden/>
      </w:trPr>
      <w:tcPr>
        <w:tc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  <w:tblPr/>
      <w:trPr>
        <w:hidden/>
      </w:trPr>
      <w:tcPr>
        <w:tcBorders>
          <w:top w:val="single" w:sz="4" w:space="0" w:color="A6A6A6"/>
          <w:left w:val="nil"/>
          <w:bottom w:val="nil"/>
          <w:right w:val="single" w:sz="4" w:space="0" w:color="A6A6A6"/>
          <w:insideH w:val="single" w:sz="4" w:space="0" w:color="A6A6A6"/>
          <w:insideV w:val="single" w:sz="4" w:space="0" w:color="A6A6A6"/>
        </w:tcBorders>
        <w:shd w:val="clear" w:color="auto" w:fill="D9D9D9"/>
      </w:tcPr>
    </w:tblStylePr>
    <w:tblStylePr w:type="lastCol">
      <w:rPr>
        <w:b/>
      </w:rPr>
      <w:tblPr/>
      <w:trPr>
        <w:hidden/>
      </w:trPr>
      <w:tcPr>
        <w:tc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nil"/>
          <w:insideV w:val="nil"/>
          <w:tl2br w:val="nil"/>
          <w:tr2bl w:val="nil"/>
        </w:tcBorders>
      </w:tcPr>
    </w:tblStylePr>
    <w:tblStylePr w:type="band1Vert">
      <w:tblPr/>
      <w:trPr>
        <w:hidden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rPr>
        <w:hidden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rPr>
        <w:hidden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rPr>
        <w:hidden/>
      </w:trPr>
      <w:tcPr>
        <w:shd w:val="clear" w:color="auto" w:fill="F2F2F2"/>
      </w:tcPr>
    </w:tblStylePr>
    <w:tblStylePr w:type="nwCell">
      <w:tblPr/>
      <w:trPr>
        <w:hidden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rPr>
        <w:hidden/>
      </w:trPr>
      <w:tcPr>
        <w:tc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</w:tcBorders>
      </w:tcPr>
    </w:tblStylePr>
  </w:style>
  <w:style w:type="paragraph" w:customStyle="1" w:styleId="TabZahlen">
    <w:name w:val="Tab_Zahlen"/>
    <w:basedOn w:val="Standard"/>
    <w:link w:val="TabZahlenZchn"/>
    <w:qFormat/>
    <w:rsid w:val="002D2E48"/>
    <w:pPr>
      <w:spacing w:after="0" w:line="240" w:lineRule="auto"/>
      <w:ind w:left="0"/>
      <w:jc w:val="right"/>
    </w:pPr>
    <w:rPr>
      <w:rFonts w:cs="Times New Roman"/>
      <w:sz w:val="20"/>
    </w:rPr>
  </w:style>
  <w:style w:type="paragraph" w:customStyle="1" w:styleId="TabText">
    <w:name w:val="Tab_Text"/>
    <w:basedOn w:val="Standard"/>
    <w:link w:val="TabTextZchn"/>
    <w:qFormat/>
    <w:rsid w:val="00B006C2"/>
    <w:pPr>
      <w:framePr w:hSpace="141" w:wrap="around" w:vAnchor="text" w:hAnchor="margin" w:xAlign="right" w:y="138"/>
      <w:spacing w:after="0" w:line="240" w:lineRule="auto"/>
      <w:ind w:left="0"/>
      <w:jc w:val="left"/>
    </w:pPr>
    <w:rPr>
      <w:sz w:val="20"/>
    </w:rPr>
  </w:style>
  <w:style w:type="character" w:customStyle="1" w:styleId="TabZahlenZchn">
    <w:name w:val="Tab_Zahlen Zchn"/>
    <w:link w:val="TabZahlen"/>
    <w:rsid w:val="002D2E48"/>
    <w:rPr>
      <w:rFonts w:ascii="Arial" w:hAnsi="Arial"/>
      <w:sz w:val="20"/>
    </w:rPr>
  </w:style>
  <w:style w:type="paragraph" w:customStyle="1" w:styleId="TabZahlenfett">
    <w:name w:val="Tab_Zahlen_fett"/>
    <w:basedOn w:val="TabZahlen"/>
    <w:link w:val="TabZahlenfettZchn"/>
    <w:qFormat/>
    <w:rsid w:val="00F87B0F"/>
    <w:pPr>
      <w:framePr w:wrap="around" w:hAnchor="text"/>
    </w:pPr>
    <w:rPr>
      <w:b/>
    </w:rPr>
  </w:style>
  <w:style w:type="character" w:customStyle="1" w:styleId="TabTextZchn">
    <w:name w:val="Tab_Text Zchn"/>
    <w:link w:val="TabText"/>
    <w:rsid w:val="00B006C2"/>
    <w:rPr>
      <w:rFonts w:ascii="Arial" w:hAnsi="Arial" w:cs="Arial"/>
      <w:sz w:val="20"/>
    </w:rPr>
  </w:style>
  <w:style w:type="paragraph" w:customStyle="1" w:styleId="TabTextfett">
    <w:name w:val="Tab_Text_fett"/>
    <w:basedOn w:val="Fustandard"/>
    <w:link w:val="TabTextfettZchn"/>
    <w:qFormat/>
    <w:rsid w:val="002D2E48"/>
    <w:rPr>
      <w:b/>
      <w:color w:val="auto"/>
      <w:sz w:val="20"/>
    </w:rPr>
  </w:style>
  <w:style w:type="character" w:customStyle="1" w:styleId="TabZahlenfettZchn">
    <w:name w:val="Tab_Zahlen_fett Zchn"/>
    <w:link w:val="TabZahlenfett"/>
    <w:rsid w:val="00F87B0F"/>
    <w:rPr>
      <w:rFonts w:ascii="Arial" w:hAnsi="Arial"/>
      <w:b/>
      <w:sz w:val="20"/>
    </w:rPr>
  </w:style>
  <w:style w:type="character" w:customStyle="1" w:styleId="TabTextfettZchn">
    <w:name w:val="Tab_Text_fett Zchn"/>
    <w:link w:val="TabTextfett"/>
    <w:rsid w:val="002D2E48"/>
    <w:rPr>
      <w:rFonts w:ascii="Arial" w:hAnsi="Arial" w:cs="Arial"/>
      <w:b/>
      <w:sz w:val="20"/>
    </w:rPr>
  </w:style>
  <w:style w:type="paragraph" w:styleId="Listenabsatz">
    <w:name w:val="List Paragraph"/>
    <w:aliases w:val="Listenabsatz (unnumeriert)"/>
    <w:basedOn w:val="Standard"/>
    <w:link w:val="ListenabsatzZchn"/>
    <w:uiPriority w:val="34"/>
    <w:qFormat/>
    <w:rsid w:val="0000053D"/>
    <w:pPr>
      <w:contextualSpacing/>
    </w:pPr>
    <w:rPr>
      <w:rFonts w:cs="Times New Roman"/>
    </w:rPr>
  </w:style>
  <w:style w:type="character" w:customStyle="1" w:styleId="ListenabsatzZchn">
    <w:name w:val="Listenabsatz Zchn"/>
    <w:aliases w:val="Listenabsatz (unnumeriert) Zchn"/>
    <w:link w:val="Listenabsatz"/>
    <w:uiPriority w:val="34"/>
    <w:rsid w:val="0000053D"/>
    <w:rPr>
      <w:rFonts w:ascii="Arial" w:hAnsi="Arial"/>
    </w:rPr>
  </w:style>
  <w:style w:type="paragraph" w:customStyle="1" w:styleId="TabeTextneu">
    <w:name w:val="Tabe_Text_neu"/>
    <w:next w:val="Standard"/>
    <w:qFormat/>
    <w:rsid w:val="00504ED4"/>
    <w:rPr>
      <w:rFonts w:ascii="Arial" w:hAnsi="Arial" w:cs="Arial"/>
      <w:szCs w:val="22"/>
      <w:lang w:eastAsia="en-US"/>
    </w:rPr>
  </w:style>
  <w:style w:type="paragraph" w:customStyle="1" w:styleId="berschriftTabelle">
    <w:name w:val="Überschrift Tabelle"/>
    <w:link w:val="berschriftTabelleZchn"/>
    <w:qFormat/>
    <w:rsid w:val="00801BF7"/>
    <w:pPr>
      <w:spacing w:after="120" w:line="276" w:lineRule="auto"/>
    </w:pPr>
    <w:rPr>
      <w:rFonts w:ascii="Arial" w:hAnsi="Arial"/>
      <w:b/>
      <w:sz w:val="22"/>
      <w:szCs w:val="22"/>
      <w:lang w:val="en-US" w:eastAsia="en-US"/>
    </w:rPr>
  </w:style>
  <w:style w:type="character" w:customStyle="1" w:styleId="berschriftTabelleZchn">
    <w:name w:val="Überschrift Tabelle Zchn"/>
    <w:link w:val="berschriftTabelle"/>
    <w:rsid w:val="00801BF7"/>
    <w:rPr>
      <w:rFonts w:ascii="Arial" w:hAnsi="Arial"/>
      <w:b/>
      <w:lang w:val="en-US"/>
    </w:rPr>
  </w:style>
  <w:style w:type="character" w:customStyle="1" w:styleId="Feldsteuerung">
    <w:name w:val="Feldsteuerung"/>
    <w:uiPriority w:val="99"/>
    <w:rsid w:val="00262269"/>
    <w:rPr>
      <w:rFonts w:cs="Times New Roman"/>
      <w: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chrenk.ASS\Documents\Kennzahlen\Bericht_Beratung_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A0D06-E60E-4CCA-82D6-C307F18A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Bericht_Beratung_Vorlage.dotx</Template>
  <TotalTime>0</TotalTime>
  <Pages>1</Pages>
  <Words>123</Words>
  <Characters>780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Kennzahlenanalyse</vt:lpstr>
    </vt:vector>
  </TitlesOfParts>
  <Company>Wolters Kluwer Software und Service GmbH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