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52CC9" w14:textId="77777777" w:rsidR="006B0560" w:rsidRDefault="006B0560" w:rsidP="006B0560">
      <w:pPr>
        <w:pStyle w:val="berschrift1"/>
      </w:pPr>
      <w:r>
        <w:t xml:space="preserve">Feststellungen </w:t>
      </w:r>
      <w:r w:rsidRPr="008B06E1">
        <w:t>zur</w:t>
      </w:r>
      <w:r>
        <w:t xml:space="preserve"> Rechnungslegung</w:t>
      </w:r>
    </w:p>
    <w:p w14:paraId="53C3E57F" w14:textId="77777777" w:rsidR="006B0560" w:rsidRDefault="006B0560" w:rsidP="006B0560">
      <w:pPr>
        <w:pStyle w:val="berschrift2"/>
      </w:pPr>
      <w:r w:rsidRPr="00991D1B">
        <w:t>Grundlagen</w:t>
      </w:r>
      <w:r>
        <w:t xml:space="preserve"> </w:t>
      </w:r>
      <w:r w:rsidRPr="008B06E1">
        <w:t>des</w:t>
      </w:r>
      <w:r>
        <w:t xml:space="preserve"> Jahresabschlusses</w:t>
      </w:r>
    </w:p>
    <w:p w14:paraId="1D48281C" w14:textId="77777777" w:rsidR="006B0560" w:rsidRPr="006B0560" w:rsidRDefault="006B0560" w:rsidP="006B0560"/>
    <w:p w14:paraId="74376E05"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w:t>
      </w:r>
      <w:r w:rsidR="00577A1A">
        <w:t xml:space="preserve"> des Vorjahres eröffnet (§ 252 Abs.1</w:t>
      </w:r>
      <w:r>
        <w:t xml:space="preserve"> Nr.1 HGB). </w:t>
      </w:r>
    </w:p>
    <w:p w14:paraId="0D84AA55" w14:textId="77777777" w:rsidR="006B0560" w:rsidRDefault="006B0560" w:rsidP="006B0560">
      <w:pPr>
        <w:pStyle w:val="StandardME"/>
      </w:pPr>
    </w:p>
    <w:p w14:paraId="358743BD" w14:textId="77777777" w:rsidR="004A46CF"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4A46CF">
        <w:t xml:space="preserve"> der</w:t>
      </w:r>
    </w:p>
    <w:p w14:paraId="213E80BB" w14:textId="77777777" w:rsidR="006B0560" w:rsidRDefault="000775D8" w:rsidP="006B0560">
      <w:pPr>
        <w:pStyle w:val="StandardME"/>
      </w:pPr>
      <w:r>
        <w:t>Wolters Kluwer</w:t>
      </w:r>
      <w:r w:rsidR="008E3F4C">
        <w:t> </w:t>
      </w:r>
      <w:r w:rsidR="0071761B">
        <w:t>Software und Service GmbH</w:t>
      </w:r>
      <w:r w:rsidR="006B0560">
        <w:t>, er</w:t>
      </w:r>
      <w:r w:rsidR="00876807">
        <w:t>stellt.</w:t>
      </w:r>
    </w:p>
    <w:p w14:paraId="75DD3BF4" w14:textId="77777777" w:rsidR="0071761B" w:rsidRDefault="0071761B" w:rsidP="006B0560">
      <w:pPr>
        <w:pStyle w:val="StandardME"/>
      </w:pPr>
    </w:p>
    <w:p w14:paraId="4351FE6B" w14:textId="0FC0E155" w:rsidR="007479DA" w:rsidRDefault="006B0560" w:rsidP="006B0560">
      <w:pPr>
        <w:pStyle w:val="StandardME"/>
      </w:pPr>
      <w:r>
        <w:t xml:space="preserve">Die Software wurde von der </w:t>
      </w:r>
      <w:r w:rsidR="0071761B">
        <w:t xml:space="preserve">ERNST &amp; YOUNG, Wirtschaftsprüfungsgesellschaft in Stuttgart, am </w:t>
      </w:r>
      <w:r w:rsidR="005F16E5">
        <w:t>3</w:t>
      </w:r>
      <w:r w:rsidR="00B86508">
        <w:t>1. Juli 20</w:t>
      </w:r>
      <w:r w:rsidR="005F16E5">
        <w:t>20</w:t>
      </w:r>
      <w:r>
        <w:t xml:space="preserve"> geprüft. Ergebnis der Prüfung war, dass das Produkt </w:t>
      </w:r>
      <w:r w:rsidR="0071761B">
        <w:t>ADDISON</w:t>
      </w:r>
    </w:p>
    <w:p w14:paraId="3B9A3599" w14:textId="77777777" w:rsidR="006B0560" w:rsidRDefault="0071761B" w:rsidP="006B0560">
      <w:pPr>
        <w:pStyle w:val="StandardME"/>
      </w:pPr>
      <w:r>
        <w:t>Rechnungswesen</w:t>
      </w:r>
      <w:r w:rsidR="006B0560">
        <w:t xml:space="preserve"> bei sachgerechter Anwendung eine den Grundsätzen ordnungsmäßiger Buchführung entsprechende Rechnungslegung ermöglicht und somit den Prüfungskriteri</w:t>
      </w:r>
      <w:r>
        <w:t>en entspricht.</w:t>
      </w:r>
    </w:p>
    <w:p w14:paraId="2607098C" w14:textId="77777777" w:rsidR="006B0560" w:rsidRDefault="006B0560" w:rsidP="006B0560">
      <w:pPr>
        <w:pStyle w:val="StandardME"/>
      </w:pPr>
    </w:p>
    <w:p w14:paraId="770606F7"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3D461A08" w14:textId="77777777" w:rsidR="006B0560" w:rsidRDefault="006B0560" w:rsidP="006B0560">
      <w:pPr>
        <w:pStyle w:val="StandardME"/>
      </w:pPr>
    </w:p>
    <w:p w14:paraId="456178C0"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47624168" w14:textId="77777777" w:rsidR="00170E96" w:rsidRDefault="00170E96" w:rsidP="006B0560">
      <w:pPr>
        <w:pStyle w:val="StandardME"/>
      </w:pPr>
    </w:p>
    <w:p w14:paraId="1F73FC97" w14:textId="77777777" w:rsidR="00170E96" w:rsidRPr="00100A8D" w:rsidRDefault="00170E96" w:rsidP="00170E96"/>
    <w:p w14:paraId="3FADDD1C"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0C08541E" w14:textId="77777777" w:rsidR="00170E96" w:rsidRPr="0042757A" w:rsidRDefault="00170E96" w:rsidP="00170E96">
      <w:pPr>
        <w:pStyle w:val="StandardME"/>
      </w:pPr>
    </w:p>
    <w:p w14:paraId="368FA75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40128C8B" w14:textId="77777777" w:rsidR="006B0560" w:rsidRPr="0042757A" w:rsidRDefault="006B0560" w:rsidP="006B0560">
      <w:pPr>
        <w:pStyle w:val="StandardME"/>
      </w:pPr>
    </w:p>
    <w:p w14:paraId="22A67A3A"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67ABD2B8" w14:textId="77777777" w:rsidR="006B0560" w:rsidRPr="0042757A" w:rsidRDefault="006B0560" w:rsidP="006B0560">
      <w:pPr>
        <w:pStyle w:val="StandardME"/>
      </w:pPr>
    </w:p>
    <w:p w14:paraId="45BFB9E8" w14:textId="77777777" w:rsidR="006B0560" w:rsidRPr="0042757A" w:rsidRDefault="006B0560" w:rsidP="006B0560">
      <w:pPr>
        <w:pStyle w:val="StandardME"/>
      </w:pPr>
      <w:r w:rsidRPr="0042757A">
        <w:t>Kassenbuch und Kontoauszüge der Banken und Kreditinstitute liegen vor.</w:t>
      </w:r>
    </w:p>
    <w:p w14:paraId="674BC3AF" w14:textId="77777777" w:rsidR="006B0560" w:rsidRPr="0042757A" w:rsidRDefault="006B0560" w:rsidP="006B0560">
      <w:pPr>
        <w:pStyle w:val="StandardME"/>
      </w:pPr>
    </w:p>
    <w:p w14:paraId="609EF893"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4DB2FDBD" w14:textId="77777777" w:rsidR="006B0560" w:rsidRPr="0042757A" w:rsidRDefault="006B0560" w:rsidP="006B0560">
      <w:pPr>
        <w:pStyle w:val="StandardME"/>
      </w:pPr>
    </w:p>
    <w:p w14:paraId="66BD096F" w14:textId="77777777" w:rsidR="00170E96" w:rsidRPr="0042757A" w:rsidRDefault="00170E96" w:rsidP="00170E96">
      <w:pPr>
        <w:pStyle w:val="StandardME"/>
      </w:pPr>
      <w:r w:rsidRPr="0042757A">
        <w:rPr>
          <w:vanish/>
        </w:rPr>
        <w:t>&gt;&lt;OPENFIELD.E1Plural:</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D1FD5FD" w14:textId="77777777" w:rsidR="00170E96" w:rsidRPr="0042757A" w:rsidRDefault="00170E96" w:rsidP="00170E96">
      <w:pPr>
        <w:pStyle w:val="StandardME"/>
      </w:pPr>
    </w:p>
    <w:p w14:paraId="496155FA"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2C3675" w14:textId="77777777" w:rsidR="00170E96" w:rsidRPr="0042757A" w:rsidRDefault="00170E96" w:rsidP="00170E96">
      <w:pPr>
        <w:pStyle w:val="StandardME"/>
      </w:pPr>
    </w:p>
    <w:p w14:paraId="5931E9CA"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6AE2C891" w14:textId="77777777" w:rsidR="00170E96" w:rsidRPr="0042757A" w:rsidRDefault="00170E96" w:rsidP="00170E96">
      <w:pPr>
        <w:pStyle w:val="StandardME"/>
      </w:pPr>
    </w:p>
    <w:p w14:paraId="193548E1" w14:textId="77777777" w:rsidR="00170E96" w:rsidRPr="0042757A" w:rsidRDefault="00170E96" w:rsidP="00170E96">
      <w:pPr>
        <w:pStyle w:val="StandardME"/>
      </w:pPr>
      <w:r w:rsidRPr="0042757A">
        <w:t>Kassenbuch und Kontoauszüge der Banken und Kreditinstitute liegen vor.</w:t>
      </w:r>
    </w:p>
    <w:p w14:paraId="2C39B04A" w14:textId="77777777" w:rsidR="00170E96" w:rsidRPr="0042757A" w:rsidRDefault="00170E96" w:rsidP="00170E96">
      <w:pPr>
        <w:pStyle w:val="StandardME"/>
      </w:pPr>
    </w:p>
    <w:p w14:paraId="3C2CC479"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1C7A3BA3" w14:textId="77777777" w:rsidR="00170E96" w:rsidRPr="00BA63C6" w:rsidRDefault="00170E96" w:rsidP="00170E96">
      <w:pPr>
        <w:pStyle w:val="StandardME"/>
        <w:tabs>
          <w:tab w:val="left" w:pos="2254"/>
        </w:tabs>
      </w:pPr>
      <w:r w:rsidRPr="00BA63C6">
        <w:rPr>
          <w:vanish/>
        </w:rPr>
        <w:lastRenderedPageBreak/>
        <w:t>&gt;</w:t>
      </w:r>
    </w:p>
    <w:p w14:paraId="184EA25A" w14:textId="77777777" w:rsidR="00100A8D" w:rsidRDefault="00100A8D" w:rsidP="00100A8D">
      <w:pPr>
        <w:pStyle w:val="berschrift2"/>
      </w:pPr>
      <w:r w:rsidRPr="00AC687E">
        <w:t>Feststellungen</w:t>
      </w:r>
      <w:r>
        <w:t xml:space="preserve"> zu den Grundlagen des Jahresabschlusses </w:t>
      </w:r>
    </w:p>
    <w:p w14:paraId="1BB70AC6" w14:textId="77777777" w:rsidR="00394621" w:rsidRDefault="00394621" w:rsidP="00394621"/>
    <w:p w14:paraId="58250A9F" w14:textId="77777777" w:rsidR="00F35240" w:rsidRDefault="00F35240" w:rsidP="00F35240">
      <w:pPr>
        <w:pStyle w:val="StandardME"/>
      </w:pPr>
      <w:r w:rsidRPr="002624D1">
        <w:rPr>
          <w:vanish/>
        </w:rPr>
        <w:t>&lt;OPENFIELD.E1Singular:</w:t>
      </w:r>
      <w:r>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die Geschäftsleitung dann zur zahlungsanweisenden Stelle gelangen. </w:t>
      </w:r>
    </w:p>
    <w:p w14:paraId="2015548C" w14:textId="77777777" w:rsidR="00F35240" w:rsidRDefault="00F35240" w:rsidP="00F35240">
      <w:pPr>
        <w:pStyle w:val="StandardME"/>
      </w:pPr>
    </w:p>
    <w:p w14:paraId="6D595014" w14:textId="77777777" w:rsidR="00F35240" w:rsidRPr="00E13C11" w:rsidRDefault="00F35240" w:rsidP="00F35240">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620B93" w14:textId="77777777" w:rsidR="00F35240" w:rsidRPr="00E13C11" w:rsidRDefault="00F35240" w:rsidP="00F35240">
      <w:pPr>
        <w:pStyle w:val="StandardME"/>
      </w:pPr>
    </w:p>
    <w:p w14:paraId="4A62C711" w14:textId="77777777" w:rsidR="00F35240" w:rsidRDefault="00F35240" w:rsidP="00F35240">
      <w:pPr>
        <w:pStyle w:val="StandardME"/>
      </w:pPr>
      <w:r w:rsidRPr="002624D1">
        <w:rPr>
          <w:vanish/>
        </w:rPr>
        <w:t>&gt;&lt;OPENFIELD.E1Plural:</w:t>
      </w:r>
      <w:r>
        <w:t xml:space="preserve">Bezüglich der internen Regelungen zur Zahlung von Eingangsrechnungen haben wir festgestellt, dass Eingangsrechnungen für Waren, die von Mitarbeitern des Vertriebs bestellt wurden, zunächst von diesen überprüft, dann vom Lagerleiter kontrolliert werden und über die Geschäftsleitung dann zur zahlungsanweisenden Stelle gelangen. </w:t>
      </w:r>
    </w:p>
    <w:p w14:paraId="4A7BA7A6" w14:textId="77777777" w:rsidR="00F35240" w:rsidRDefault="00F35240" w:rsidP="00F35240">
      <w:pPr>
        <w:pStyle w:val="StandardME"/>
      </w:pPr>
    </w:p>
    <w:p w14:paraId="04DB684B" w14:textId="77777777" w:rsidR="008B6796" w:rsidRDefault="00F35240" w:rsidP="00F35240">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703CC8AE" w14:textId="77777777" w:rsidR="000C7B72" w:rsidRPr="0000148B" w:rsidRDefault="000C7B72" w:rsidP="000C7B72">
      <w:pPr>
        <w:pStyle w:val="StandardME"/>
        <w:tabs>
          <w:tab w:val="left" w:pos="2254"/>
        </w:tabs>
      </w:pPr>
      <w:r w:rsidRPr="0000148B">
        <w:rPr>
          <w:vanish/>
        </w:rPr>
        <w:t>&gt;</w:t>
      </w:r>
    </w:p>
    <w:p w14:paraId="66EBA755" w14:textId="77777777" w:rsidR="004F48C4" w:rsidRDefault="004F48C4" w:rsidP="00F35240">
      <w:pPr>
        <w:pStyle w:val="StandardME"/>
      </w:pPr>
    </w:p>
    <w:p w14:paraId="797F45E9" w14:textId="77777777" w:rsidR="004F48C4" w:rsidRDefault="004F48C4" w:rsidP="00F35240">
      <w:pPr>
        <w:pStyle w:val="StandardME"/>
      </w:pPr>
    </w:p>
    <w:p w14:paraId="22A9FA47" w14:textId="77777777" w:rsidR="004F48C4" w:rsidRDefault="004F48C4" w:rsidP="004F48C4">
      <w:pPr>
        <w:pStyle w:val="berschrift2"/>
      </w:pPr>
      <w:r>
        <w:t>Art und Umfang der Erstellungsarbeiten</w:t>
      </w:r>
    </w:p>
    <w:p w14:paraId="6DF3285E" w14:textId="77777777" w:rsidR="004F48C4" w:rsidRDefault="004F48C4" w:rsidP="004F48C4"/>
    <w:p w14:paraId="24608F4B" w14:textId="77777777" w:rsidR="004F48C4" w:rsidRPr="00D246FE" w:rsidRDefault="004F48C4" w:rsidP="00B006CE">
      <w:pPr>
        <w:pStyle w:val="berschrift3"/>
        <w:rPr>
          <w:rFonts w:ascii="Arial Fett" w:hAnsi="Arial Fett"/>
        </w:rPr>
      </w:pPr>
      <w:r w:rsidRPr="004F48C4">
        <w:t>Allgemeines zur Erstellung und den vorgenommenen Plausibilitätsbeurteilungen</w:t>
      </w:r>
    </w:p>
    <w:p w14:paraId="2765EE83" w14:textId="77777777" w:rsidR="004F48C4" w:rsidRPr="00D246FE" w:rsidRDefault="004F48C4" w:rsidP="004F48C4">
      <w:pPr>
        <w:pStyle w:val="StandardME"/>
        <w:rPr>
          <w:rFonts w:ascii="Arial Fett" w:hAnsi="Arial Fett"/>
        </w:rPr>
      </w:pPr>
    </w:p>
    <w:p w14:paraId="0C7BEF42" w14:textId="77777777" w:rsidR="004F48C4" w:rsidRPr="002624D1" w:rsidRDefault="004F48C4" w:rsidP="004F48C4">
      <w:pPr>
        <w:pStyle w:val="StandardME"/>
      </w:pPr>
      <w:r w:rsidRPr="002624D1">
        <w:rPr>
          <w:vanish/>
        </w:rPr>
        <w:t>&lt;OPENFIELD.E1Singular:</w:t>
      </w:r>
      <w:r w:rsidRPr="002624D1">
        <w:t xml:space="preserve">Meine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I </w:t>
      </w:r>
      <w:r w:rsidRPr="002624D1">
        <w:t>HGB). Diese Arbeiten erfolgen auf der Grundlage der Buchführung und der erforderlichen Inventuren sowie der eingeholten Vorgaben zu den anzuwendenden Bilanzie</w:t>
      </w:r>
      <w:r>
        <w:t>rungs- und Bewertungsmethoden.</w:t>
      </w:r>
    </w:p>
    <w:p w14:paraId="09967E63" w14:textId="77777777" w:rsidR="004F48C4" w:rsidRPr="002624D1" w:rsidRDefault="004F48C4" w:rsidP="004F48C4">
      <w:pPr>
        <w:pStyle w:val="StandardME"/>
      </w:pPr>
    </w:p>
    <w:p w14:paraId="6D7B5369" w14:textId="77777777" w:rsidR="004F48C4" w:rsidRPr="002624D1" w:rsidRDefault="004F48C4" w:rsidP="004F48C4">
      <w:pPr>
        <w:pStyle w:val="StandardME"/>
      </w:pPr>
      <w:r w:rsidRPr="002624D1">
        <w:t>Darüber hinaus erfordert mein Auftrag die Durchführung von Befragungen und analytischen Beurteilungen</w:t>
      </w:r>
      <w:r>
        <w:t>,</w:t>
      </w:r>
      <w:r w:rsidRPr="002624D1">
        <w:t xml:space="preserve"> damit ich mit einer gewissen Sicherheit</w:t>
      </w:r>
      <w:r>
        <w:t xml:space="preserve"> ausschließen </w:t>
      </w:r>
      <w:r w:rsidR="0055237C">
        <w:t>kann</w:t>
      </w:r>
      <w:r w:rsidRPr="004F48C4">
        <w:t xml:space="preserve">, dass </w:t>
      </w:r>
      <w:r>
        <w:t>mir</w:t>
      </w:r>
      <w:r w:rsidRPr="004F48C4">
        <w:t xml:space="preserve"> keine Sachverhalte bekannt geworden sind, die gegen die Plausibilität der vorgelegte</w:t>
      </w:r>
      <w:r w:rsidRPr="002624D1">
        <w:t>n Belege, Bücher und Bestandsnachweise in allen für den Jahresabschluss wesentlichen Belangen sprechen.</w:t>
      </w:r>
    </w:p>
    <w:p w14:paraId="2F3BCCDF" w14:textId="77777777" w:rsidR="004F48C4" w:rsidRPr="002624D1" w:rsidRDefault="004F48C4" w:rsidP="004F48C4">
      <w:pPr>
        <w:pStyle w:val="StandardME"/>
      </w:pPr>
    </w:p>
    <w:p w14:paraId="242F45E1" w14:textId="77777777" w:rsidR="004F48C4" w:rsidRPr="002624D1" w:rsidRDefault="004F48C4" w:rsidP="004F48C4">
      <w:pPr>
        <w:pStyle w:val="StandardME"/>
      </w:pPr>
      <w:r>
        <w:t>Meine</w:t>
      </w:r>
      <w:r w:rsidRPr="002624D1">
        <w:t xml:space="preserve"> Verantwortlichkeit erst</w:t>
      </w:r>
      <w:r>
        <w:t xml:space="preserve">reckt sich auf die </w:t>
      </w:r>
      <w:r w:rsidRPr="004F48C4">
        <w:t>normgerechte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456B22">
        <w:t>abschluss zugrunde</w:t>
      </w:r>
      <w:r w:rsidRPr="002624D1">
        <w:t>liegenden Unterlagen.</w:t>
      </w:r>
    </w:p>
    <w:p w14:paraId="44988B6D" w14:textId="77777777" w:rsidR="004F48C4" w:rsidRPr="002624D1" w:rsidRDefault="004F48C4" w:rsidP="004F48C4">
      <w:pPr>
        <w:pStyle w:val="StandardME"/>
      </w:pPr>
    </w:p>
    <w:p w14:paraId="2B29A167"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7721A6DC" w14:textId="77777777" w:rsidR="004F48C4" w:rsidRPr="001A32AC" w:rsidRDefault="004F48C4" w:rsidP="004F48C4">
      <w:pPr>
        <w:pStyle w:val="StandardME"/>
        <w:rPr>
          <w:strike/>
        </w:rPr>
      </w:pPr>
    </w:p>
    <w:p w14:paraId="610B39D6" w14:textId="77777777" w:rsidR="004F48C4" w:rsidRPr="002624D1" w:rsidRDefault="004F48C4" w:rsidP="004F48C4">
      <w:pPr>
        <w:pStyle w:val="StandardME"/>
      </w:pPr>
      <w:r w:rsidRPr="002624D1">
        <w:rPr>
          <w:b/>
        </w:rPr>
        <w:t>Plausibilitätsbeurteilungen</w:t>
      </w:r>
      <w:r>
        <w:t xml:space="preserve"> </w:t>
      </w:r>
      <w:r w:rsidRPr="002624D1">
        <w:t xml:space="preserve">habe ich durch </w:t>
      </w:r>
      <w:r w:rsidRPr="002624D1">
        <w:rPr>
          <w:b/>
        </w:rPr>
        <w:t>Befragung</w:t>
      </w:r>
      <w:r w:rsidRPr="002624D1">
        <w:t xml:space="preserve"> nach den angewandten Verfahren zur Erfassung und Verarbei</w:t>
      </w:r>
      <w:r w:rsidR="0055237C">
        <w:t xml:space="preserve">tung </w:t>
      </w:r>
      <w:r w:rsidRPr="002624D1">
        <w:t>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06B6A096" w14:textId="77777777" w:rsidR="004F48C4" w:rsidRPr="002624D1" w:rsidRDefault="004F48C4" w:rsidP="004F48C4">
      <w:pPr>
        <w:pStyle w:val="StandardME"/>
      </w:pPr>
    </w:p>
    <w:p w14:paraId="273B45CD" w14:textId="77777777" w:rsidR="004F48C4" w:rsidRPr="002624D1" w:rsidRDefault="004F48C4" w:rsidP="004F48C4">
      <w:pPr>
        <w:pStyle w:val="StandardME"/>
      </w:pPr>
      <w:r w:rsidRPr="002624D1">
        <w:rPr>
          <w:b/>
        </w:rPr>
        <w:lastRenderedPageBreak/>
        <w:t>Analytische Prüfungshandlungen</w:t>
      </w:r>
      <w:r w:rsidRPr="002624D1">
        <w:t xml:space="preserve"> zu den einzelnen Abschlussaussagen habe ich durch Vorjahresvergleiche einzelner Posten der Bilanz und Gewinn- und Verlustrechnung sowie durch Kennzahlenvergleiche vorgenommen.</w:t>
      </w:r>
    </w:p>
    <w:p w14:paraId="27F1A2DD" w14:textId="77777777" w:rsidR="004F48C4" w:rsidRPr="002624D1" w:rsidRDefault="004F48C4" w:rsidP="004F48C4">
      <w:pPr>
        <w:pStyle w:val="StandardME"/>
      </w:pPr>
    </w:p>
    <w:p w14:paraId="7C01C682" w14:textId="77777777" w:rsidR="004F48C4" w:rsidRPr="002624D1" w:rsidRDefault="004F48C4" w:rsidP="004F48C4">
      <w:pPr>
        <w:pStyle w:val="StandardME"/>
      </w:pPr>
      <w:r w:rsidRPr="002624D1">
        <w:t>Abschließend habe ich den Gesamteindruck des Jahresabschlusses mit den im Verlauf der Erstellung erlangten Informationen abgeglichen.</w:t>
      </w:r>
    </w:p>
    <w:p w14:paraId="6B295B57" w14:textId="77777777" w:rsidR="004F48C4" w:rsidRPr="002624D1" w:rsidRDefault="004F48C4" w:rsidP="004F48C4">
      <w:pPr>
        <w:pStyle w:val="StandardME"/>
      </w:pPr>
    </w:p>
    <w:p w14:paraId="2CA20B06" w14:textId="77777777" w:rsidR="004F48C4" w:rsidRPr="002624D1" w:rsidRDefault="004F48C4" w:rsidP="004F48C4">
      <w:pPr>
        <w:pStyle w:val="StandardME"/>
      </w:pPr>
      <w:r w:rsidRPr="002624D1">
        <w:rPr>
          <w:vanish/>
        </w:rPr>
        <w:t>&gt;&lt;OPENFIELD.E1Plural:</w:t>
      </w:r>
      <w:r w:rsidRPr="002624D1">
        <w:t xml:space="preserve">Unsere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I </w:t>
      </w:r>
      <w:r w:rsidRPr="002624D1">
        <w:t xml:space="preserve">HGB). Diese Arbeiten erfolgen auf der Grundlage der Buchführung und der erforderlichen Inventuren sowie der eingeholten Vorgaben zu den anzuwendenden Bilanzierungs- und Bewertungsmethoden. </w:t>
      </w:r>
    </w:p>
    <w:p w14:paraId="5F8DA6BE" w14:textId="77777777" w:rsidR="004F48C4" w:rsidRPr="002624D1" w:rsidRDefault="004F48C4" w:rsidP="004F48C4">
      <w:pPr>
        <w:pStyle w:val="StandardME"/>
      </w:pPr>
    </w:p>
    <w:p w14:paraId="58429E63" w14:textId="77777777" w:rsidR="004F48C4" w:rsidRPr="002624D1" w:rsidRDefault="004F48C4" w:rsidP="004F48C4">
      <w:pPr>
        <w:pStyle w:val="StandardME"/>
      </w:pPr>
      <w:r w:rsidRPr="002624D1">
        <w:t xml:space="preserve">Darüber hinaus erfordert unser Auftrag die Durchführung von Befragungen und analytischen Beurteilungen, damit wir mit einer gewissen Sicherheit </w:t>
      </w:r>
      <w:r>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0EC3343A" w14:textId="77777777" w:rsidR="004F48C4" w:rsidRPr="002624D1" w:rsidRDefault="004F48C4" w:rsidP="004F48C4">
      <w:pPr>
        <w:pStyle w:val="StandardME"/>
      </w:pPr>
    </w:p>
    <w:p w14:paraId="71B75D00" w14:textId="77777777" w:rsidR="004F48C4" w:rsidRPr="002624D1" w:rsidRDefault="004F48C4" w:rsidP="004F48C4">
      <w:pPr>
        <w:pStyle w:val="StandardME"/>
      </w:pPr>
      <w:r w:rsidRPr="002624D1">
        <w:t>Unsere Verantwortlichkeit erst</w:t>
      </w:r>
      <w:r>
        <w:t>reckt sich auf die 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2277B13A" w14:textId="77777777" w:rsidR="004F48C4" w:rsidRDefault="004F48C4" w:rsidP="004F48C4">
      <w:pPr>
        <w:pStyle w:val="StandardME"/>
      </w:pPr>
    </w:p>
    <w:p w14:paraId="64D6CB05"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1F376D90" w14:textId="77777777" w:rsidR="004F48C4" w:rsidRPr="002624D1" w:rsidRDefault="004F48C4" w:rsidP="004F48C4">
      <w:pPr>
        <w:pStyle w:val="StandardME"/>
      </w:pPr>
    </w:p>
    <w:p w14:paraId="2C72F29F" w14:textId="77777777" w:rsidR="004F48C4" w:rsidRPr="002624D1" w:rsidRDefault="004F48C4" w:rsidP="004F48C4">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50D29846" w14:textId="77777777" w:rsidR="004F48C4" w:rsidRPr="004F48C4" w:rsidRDefault="004F48C4" w:rsidP="004F48C4">
      <w:pPr>
        <w:pStyle w:val="StandardME"/>
      </w:pPr>
    </w:p>
    <w:p w14:paraId="3A289F74" w14:textId="77777777" w:rsidR="004F48C4" w:rsidRPr="002624D1" w:rsidRDefault="004F48C4" w:rsidP="004F48C4">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4379FFCE" w14:textId="77777777" w:rsidR="004F48C4" w:rsidRPr="002624D1" w:rsidRDefault="004F48C4" w:rsidP="004F48C4">
      <w:pPr>
        <w:pStyle w:val="StandardME"/>
      </w:pPr>
    </w:p>
    <w:p w14:paraId="3A57536F" w14:textId="77777777" w:rsidR="004F48C4" w:rsidRDefault="004F48C4" w:rsidP="004F48C4">
      <w:pPr>
        <w:pStyle w:val="StandardME"/>
      </w:pPr>
      <w:r w:rsidRPr="002624D1">
        <w:t>Abschließend haben wir den Gesamteindruck des Jahresabschlusses mit den im Verlauf der Erstellung erlangten Informationen abgeglichen.</w:t>
      </w:r>
    </w:p>
    <w:p w14:paraId="43289BBF" w14:textId="77777777" w:rsidR="00004040" w:rsidRDefault="00004040" w:rsidP="00004040">
      <w:pPr>
        <w:pStyle w:val="StandardME"/>
        <w:rPr>
          <w:vanish/>
        </w:rPr>
      </w:pPr>
      <w:r w:rsidRPr="002624D1">
        <w:rPr>
          <w:vanish/>
        </w:rPr>
        <w:t>&gt;</w:t>
      </w:r>
    </w:p>
    <w:p w14:paraId="07EBC0BD" w14:textId="77777777" w:rsidR="004F48C4" w:rsidRDefault="004F48C4" w:rsidP="004F48C4">
      <w:pPr>
        <w:pStyle w:val="StandardME"/>
      </w:pPr>
    </w:p>
    <w:p w14:paraId="7A4DB7AC" w14:textId="77777777" w:rsidR="00004040" w:rsidRDefault="00004040" w:rsidP="004F48C4">
      <w:pPr>
        <w:pStyle w:val="StandardME"/>
      </w:pPr>
      <w:r>
        <w:br w:type="page"/>
      </w:r>
    </w:p>
    <w:p w14:paraId="128C375A" w14:textId="77777777" w:rsidR="00004040" w:rsidRDefault="00004040" w:rsidP="000C7B72">
      <w:pPr>
        <w:pStyle w:val="berschrift3"/>
      </w:pPr>
      <w:r>
        <w:t>Postenbezogene Plausibilitätsbeurteilung</w:t>
      </w:r>
    </w:p>
    <w:p w14:paraId="28342088" w14:textId="77777777" w:rsidR="00004040" w:rsidRDefault="00004040" w:rsidP="00004040"/>
    <w:p w14:paraId="72D0DB05" w14:textId="77777777" w:rsidR="00004040" w:rsidRPr="00D75F0D" w:rsidRDefault="00004040" w:rsidP="00004040">
      <w:pPr>
        <w:pStyle w:val="berschrift3"/>
      </w:pPr>
      <w:r w:rsidRPr="00B62CAC">
        <w:rPr>
          <w:vanish/>
        </w:rPr>
        <w:t>&lt;OPENFIELD.E1Singular:</w:t>
      </w:r>
      <w:r>
        <w:t>Anlagevermögen</w:t>
      </w:r>
    </w:p>
    <w:p w14:paraId="516F31F2" w14:textId="77777777" w:rsidR="00004040" w:rsidRDefault="00004040" w:rsidP="00004040">
      <w:pPr>
        <w:pStyle w:val="StandardME"/>
        <w:rPr>
          <w:vanish/>
        </w:rPr>
      </w:pPr>
    </w:p>
    <w:p w14:paraId="31DBF6BE"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 ich eingesehen.</w:t>
      </w:r>
    </w:p>
    <w:p w14:paraId="5E95AB17" w14:textId="77777777" w:rsidR="00004040" w:rsidRDefault="00004040" w:rsidP="00004040">
      <w:pPr>
        <w:pStyle w:val="StandardME"/>
      </w:pPr>
    </w:p>
    <w:p w14:paraId="2ED189EB" w14:textId="77777777" w:rsidR="00004040" w:rsidRDefault="00004040" w:rsidP="00004040">
      <w:pPr>
        <w:pStyle w:val="StandardME"/>
      </w:pPr>
      <w:r>
        <w:t>Ich habe die Abgrenzung und die Verbuchung von Anschaffungs- und Herstellungskosten einerseits und von Instandhaltungsaufwendungen andererseits beurteilt. Bei den im abgelaufenen Ge</w:t>
      </w:r>
      <w:r w:rsidR="0055237C">
        <w:t>schäftsjahr zugegangenen i</w:t>
      </w:r>
      <w:r>
        <w:t>mmateriellen Vermögensgegenständen habe ich das Vorliegen der Voraussetzungen für deren Aktivierung beurteilt.</w:t>
      </w:r>
    </w:p>
    <w:p w14:paraId="37A4B9D0" w14:textId="77777777" w:rsidR="00004040" w:rsidRDefault="00004040" w:rsidP="00004040">
      <w:pPr>
        <w:pStyle w:val="StandardME"/>
      </w:pPr>
    </w:p>
    <w:p w14:paraId="4579384E" w14:textId="77777777" w:rsidR="00004040" w:rsidRDefault="00004040" w:rsidP="00004040">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w:t>
      </w:r>
      <w:r w:rsidR="004873E8">
        <w:t>en habe ich durch Befragung der Geschäftsleitung</w:t>
      </w:r>
      <w:r>
        <w:t xml:space="preserve"> festgestellt.</w:t>
      </w:r>
    </w:p>
    <w:p w14:paraId="5671D6B6" w14:textId="77777777" w:rsidR="00004040" w:rsidRDefault="00004040" w:rsidP="00004040">
      <w:pPr>
        <w:pStyle w:val="StandardME"/>
      </w:pPr>
    </w:p>
    <w:p w14:paraId="6846DDCE" w14:textId="77777777" w:rsidR="00004040" w:rsidRDefault="00004040" w:rsidP="00004040">
      <w:pPr>
        <w:pStyle w:val="StandardME"/>
      </w:pPr>
      <w:r>
        <w:t>Soweit Vermögensgegenstände geleast worden sind, habe ich die Behandlung der zugrunde liegenden Leasingverträge im vorliegenden Jahresabschluss beurteilt.</w:t>
      </w:r>
    </w:p>
    <w:p w14:paraId="01B811F0" w14:textId="77777777" w:rsidR="00004040" w:rsidRDefault="00004040" w:rsidP="00004040">
      <w:pPr>
        <w:pStyle w:val="StandardME"/>
      </w:pPr>
    </w:p>
    <w:p w14:paraId="0D94DF76" w14:textId="77777777" w:rsidR="00004040" w:rsidRDefault="00004040" w:rsidP="00004040">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234D58FC" w14:textId="77777777" w:rsidR="00004040" w:rsidRDefault="00004040" w:rsidP="00004040">
      <w:pPr>
        <w:pStyle w:val="StandardME"/>
      </w:pPr>
    </w:p>
    <w:p w14:paraId="695B7EFB" w14:textId="77777777" w:rsidR="00004040" w:rsidRDefault="0077006A" w:rsidP="00004040">
      <w:pPr>
        <w:pStyle w:val="StandardME"/>
      </w:pPr>
      <w:r>
        <w:t>Die</w:t>
      </w:r>
      <w:r w:rsidR="00004040">
        <w:t xml:space="preserve"> </w:t>
      </w:r>
      <w:r>
        <w:t>Geschäftsleitung</w:t>
      </w:r>
      <w:r w:rsidR="00004040">
        <w:t xml:space="preserve"> hat mir auf Befragung mitgeteilt, an welchen beweglichen Anlagegütern kein rechtliches Eigentum seitens der Gesellschaft besteht.</w:t>
      </w:r>
    </w:p>
    <w:p w14:paraId="76234F4D" w14:textId="77777777" w:rsidR="00004040" w:rsidRDefault="00004040" w:rsidP="00004040">
      <w:pPr>
        <w:pStyle w:val="StandardME"/>
      </w:pPr>
    </w:p>
    <w:p w14:paraId="43A6414C" w14:textId="77777777" w:rsidR="00004040" w:rsidRDefault="00004040" w:rsidP="00004040">
      <w:pPr>
        <w:pStyle w:val="berschrift3"/>
      </w:pPr>
      <w:r>
        <w:t>Vorräte</w:t>
      </w:r>
    </w:p>
    <w:p w14:paraId="5C23D20E" w14:textId="77777777" w:rsidR="00004040" w:rsidRDefault="00004040" w:rsidP="00004040">
      <w:pPr>
        <w:pStyle w:val="StandardME"/>
      </w:pPr>
    </w:p>
    <w:p w14:paraId="653E4DEF" w14:textId="77777777" w:rsidR="00004040" w:rsidRDefault="00004040" w:rsidP="00004040">
      <w:pPr>
        <w:pStyle w:val="StandardME"/>
      </w:pPr>
      <w:r>
        <w:t xml:space="preserve">Ich habe </w:t>
      </w:r>
      <w:r w:rsidR="00135CE5">
        <w:t>mir</w:t>
      </w:r>
      <w:r>
        <w:t xml:space="preserve"> die Methode des Bestandsnachweises zum Bilanzstichtag (hier: Stichtagsinventur) und deren Aufnahme (hier: körperliche Vollaufnahme) erläutern lassen. An der Inventuraufnahme habe ich nicht beobachtend teilgenommen.</w:t>
      </w:r>
    </w:p>
    <w:p w14:paraId="2240A46A" w14:textId="77777777" w:rsidR="00004040" w:rsidRDefault="00004040" w:rsidP="00004040">
      <w:pPr>
        <w:pStyle w:val="StandardME"/>
      </w:pPr>
    </w:p>
    <w:p w14:paraId="24F04123" w14:textId="77777777" w:rsidR="00004040" w:rsidRDefault="00004040" w:rsidP="00004040">
      <w:pPr>
        <w:pStyle w:val="StandardME"/>
      </w:pPr>
      <w:r>
        <w:t>D</w:t>
      </w:r>
      <w:r w:rsidR="0077006A">
        <w:t>ie</w:t>
      </w:r>
      <w:r>
        <w:t xml:space="preserve"> </w:t>
      </w:r>
      <w:r w:rsidR="0077006A">
        <w:t>Geschäftsleitung</w:t>
      </w:r>
      <w:r>
        <w:t xml:space="preserve"> hat mir die Vorkehrungen zur zeitlichen Abgrenzung zum Bilanzstichtag erläutert. </w:t>
      </w:r>
      <w:r w:rsidR="00135CE5">
        <w:t>Ich habe</w:t>
      </w:r>
      <w:r>
        <w:t xml:space="preserve"> </w:t>
      </w:r>
      <w:r w:rsidR="00135CE5">
        <w:t>mich</w:t>
      </w:r>
      <w:r>
        <w:t xml:space="preserve"> darüber informiert, ob Teile der Vorräte Konsignationsware anderer darstellt und ob Vorräte der Gesellschaft auch bei Dritten, ggf. als Konsignationsware, gelagert werden.</w:t>
      </w:r>
    </w:p>
    <w:p w14:paraId="2FFFB242" w14:textId="77777777" w:rsidR="00004040" w:rsidRDefault="00004040" w:rsidP="00004040">
      <w:pPr>
        <w:pStyle w:val="StandardME"/>
      </w:pPr>
    </w:p>
    <w:p w14:paraId="7F665FF2" w14:textId="77777777" w:rsidR="00004040" w:rsidRDefault="0077006A" w:rsidP="00004040">
      <w:pPr>
        <w:pStyle w:val="StandardME"/>
      </w:pPr>
      <w:r>
        <w:t>Die Geschäftsleitung</w:t>
      </w:r>
      <w:r w:rsidR="00004040">
        <w:t xml:space="preserve"> hat mir die Methodik zur Bestimmung der Herstellungskosten der </w:t>
      </w:r>
      <w:r w:rsidR="0055237C">
        <w:t>f</w:t>
      </w:r>
      <w:r w:rsidR="00004040">
        <w:t xml:space="preserve">ertigen und </w:t>
      </w:r>
      <w:r w:rsidR="0055237C">
        <w:t>u</w:t>
      </w:r>
      <w:r w:rsidR="00004040">
        <w:t>nfertigen Erzeugnisse bzw. Leistungen erläutert.</w:t>
      </w:r>
    </w:p>
    <w:p w14:paraId="157BBC2E" w14:textId="77777777" w:rsidR="00004040" w:rsidRDefault="00004040" w:rsidP="00004040">
      <w:pPr>
        <w:pStyle w:val="StandardME"/>
      </w:pPr>
    </w:p>
    <w:p w14:paraId="46EEEE87" w14:textId="77777777" w:rsidR="00004040" w:rsidRDefault="00004040" w:rsidP="00004040">
      <w:pPr>
        <w:pStyle w:val="StandardME"/>
      </w:pPr>
      <w:r>
        <w:t>Die Umsetzung des Niederstwertprinzips wurde mir v</w:t>
      </w:r>
      <w:r w:rsidR="004873E8">
        <w:t>on</w:t>
      </w:r>
      <w:r>
        <w:t xml:space="preserve"> </w:t>
      </w:r>
      <w:r w:rsidR="004873E8">
        <w:t xml:space="preserve">der Geschäftsleitung </w:t>
      </w:r>
      <w:r>
        <w:t>erläutert. Ich habe mich auch nach der Berücksichtigung von Verlusten im Auftragsbestand und deren Behandlung im Jahresabschluss entsprechend dem Imparitätsprinzip erkundigt.</w:t>
      </w:r>
    </w:p>
    <w:p w14:paraId="57418543" w14:textId="77777777" w:rsidR="00004040" w:rsidRDefault="00004040" w:rsidP="00004040">
      <w:pPr>
        <w:pStyle w:val="StandardME"/>
      </w:pPr>
    </w:p>
    <w:p w14:paraId="07A23B7A" w14:textId="77777777" w:rsidR="00004040" w:rsidRDefault="00004040" w:rsidP="00004040">
      <w:pPr>
        <w:pStyle w:val="StandardME"/>
      </w:pPr>
      <w:r>
        <w:t xml:space="preserve">Bei längerfristiger Fertigung bzw. Montage habe ich </w:t>
      </w:r>
      <w:r w:rsidR="004873E8">
        <w:t>mich bei</w:t>
      </w:r>
      <w:r>
        <w:t xml:space="preserve"> </w:t>
      </w:r>
      <w:r w:rsidR="004873E8">
        <w:t>der Geschäftsleitung</w:t>
      </w:r>
      <w:r>
        <w:t xml:space="preserve"> erkundigt, wie, d.h. insbesondere zu welchem Zeitpunkt, die Gewinnrealisierung erfolgt.</w:t>
      </w:r>
    </w:p>
    <w:p w14:paraId="75D06C84" w14:textId="77777777" w:rsidR="00004040" w:rsidRDefault="00004040" w:rsidP="00004040">
      <w:pPr>
        <w:pStyle w:val="StandardME"/>
      </w:pPr>
    </w:p>
    <w:p w14:paraId="57E002CE" w14:textId="77777777" w:rsidR="00004040" w:rsidRDefault="00004040" w:rsidP="00004040">
      <w:pPr>
        <w:pStyle w:val="StandardME"/>
      </w:pPr>
      <w:r>
        <w:t xml:space="preserve">Die Umschlagshäufigkeiten wesentlicher Vorratsarten wurde mir gezeigt. Wesentliche Abweichungen im Vergleich zum Vorjahr hat mir </w:t>
      </w:r>
      <w:r w:rsidR="0077006A">
        <w:t>die Geschäftsleitung</w:t>
      </w:r>
      <w:r>
        <w:t xml:space="preserve"> erläutert.</w:t>
      </w:r>
    </w:p>
    <w:p w14:paraId="47D8869B" w14:textId="77777777" w:rsidR="00004040" w:rsidRDefault="00004040" w:rsidP="00004040">
      <w:pPr>
        <w:pStyle w:val="StandardME"/>
      </w:pPr>
    </w:p>
    <w:p w14:paraId="58B0C61E" w14:textId="77777777" w:rsidR="00004040" w:rsidRDefault="00004040" w:rsidP="00004040">
      <w:pPr>
        <w:pStyle w:val="berschrift3"/>
      </w:pPr>
      <w:r>
        <w:lastRenderedPageBreak/>
        <w:t>Forderungen aus Lieferungen und Leistungen</w:t>
      </w:r>
    </w:p>
    <w:p w14:paraId="10AD56A0" w14:textId="77777777" w:rsidR="00004040" w:rsidRDefault="00004040" w:rsidP="00004040">
      <w:pPr>
        <w:pStyle w:val="StandardME"/>
      </w:pPr>
    </w:p>
    <w:p w14:paraId="64E0F6EA" w14:textId="77777777" w:rsidR="00004040" w:rsidRDefault="0077006A" w:rsidP="00004040">
      <w:pPr>
        <w:pStyle w:val="StandardME"/>
      </w:pPr>
      <w:r>
        <w:t>Die Geschäftsleitung</w:t>
      </w:r>
      <w:r w:rsidR="00004040">
        <w:t xml:space="preserve"> hat mir die Grundsätze erläutert, nach denen Forderungen aus Lieferungen und Leistungen erstmals eingebucht werden. Ferner wurden mir die durchschnittlichen Zahlungsziele und die üblichen Erlösschmälerungen aufgezeigt.</w:t>
      </w:r>
    </w:p>
    <w:p w14:paraId="256D5117" w14:textId="77777777" w:rsidR="00004040" w:rsidRDefault="00004040" w:rsidP="00004040">
      <w:pPr>
        <w:pStyle w:val="StandardME"/>
      </w:pPr>
    </w:p>
    <w:p w14:paraId="6DCCB047" w14:textId="77777777" w:rsidR="00004040" w:rsidRDefault="00004040" w:rsidP="00004040">
      <w:pPr>
        <w:pStyle w:val="StandardME"/>
      </w:pPr>
      <w:r>
        <w:t>Eine Auflistung der Forderungen zum Bilanzstichtag hat mir vorgelegen. Ich habe beurteilt, ob darin Vorfakturierungen, längerfristige Forderungen, Forderungen aus Lieferungen an Konsignateure, Fremdwährungsforderungen und Forderungen an verbundene Unternehmen/Personen enthalten sind.</w:t>
      </w:r>
    </w:p>
    <w:p w14:paraId="60937439" w14:textId="77777777" w:rsidR="00004040" w:rsidRDefault="00004040" w:rsidP="00004040">
      <w:pPr>
        <w:pStyle w:val="StandardME"/>
      </w:pPr>
    </w:p>
    <w:p w14:paraId="13DEA638" w14:textId="77777777" w:rsidR="00004040" w:rsidRDefault="00004040" w:rsidP="00004040">
      <w:pPr>
        <w:pStyle w:val="StandardME"/>
      </w:pPr>
      <w:r>
        <w:t>Ich habe beurteilt, ob nach dem Bilanzstichtag Gutschriften für im abgelaufenen Geschäftsjahr ursprünglich gebuchte</w:t>
      </w:r>
      <w:r w:rsidR="0055237C">
        <w:t>n</w:t>
      </w:r>
      <w:r>
        <w:t xml:space="preserve"> Umsätze erteilt wurden und wie diese Gutschriften zum Bilanzstichtag berücksichtigt worden sind.</w:t>
      </w:r>
    </w:p>
    <w:p w14:paraId="5F9B8151" w14:textId="77777777" w:rsidR="00004040" w:rsidRDefault="00004040" w:rsidP="00004040">
      <w:pPr>
        <w:pStyle w:val="StandardME"/>
      </w:pPr>
    </w:p>
    <w:p w14:paraId="6BBCEB7F" w14:textId="77777777" w:rsidR="00004040" w:rsidRDefault="00004040" w:rsidP="00004040">
      <w:pPr>
        <w:pStyle w:val="StandardME"/>
      </w:pPr>
      <w:r>
        <w:t xml:space="preserve">Die Vorgehensweise zur Bestimmung von zweifelhaften Forderungen und zur Festlegung von Wertberichtigungen wurde mir durch </w:t>
      </w:r>
      <w:r w:rsidR="004873E8">
        <w:t>die Geschäftsleitung</w:t>
      </w:r>
      <w:r>
        <w:t xml:space="preserve"> erläutert. Die durchschnittliche Umschlagszeit der Forderungen im abgelaufenen Geschäftsjahr habe ich mit der Kennzahl des Vorjahres verglichen. Soweit wesentliche Abweichungen oder Unplausibilitäten vorlagen, habe ich mir diese erläutern lassen.</w:t>
      </w:r>
    </w:p>
    <w:p w14:paraId="49A356A1" w14:textId="77777777" w:rsidR="00004040" w:rsidRDefault="00004040" w:rsidP="00004040">
      <w:pPr>
        <w:pStyle w:val="StandardME"/>
      </w:pPr>
    </w:p>
    <w:p w14:paraId="1A3F431F" w14:textId="77777777" w:rsidR="00004040" w:rsidRDefault="00004040" w:rsidP="00004040">
      <w:pPr>
        <w:pStyle w:val="StandardME"/>
      </w:pPr>
      <w:r>
        <w:t>Ich habe mich erkundigt, ob Forderungen im Wege des Factorings veräußert wurden bzw. ob sie abgetreten oder verpfändet wurden.</w:t>
      </w:r>
    </w:p>
    <w:p w14:paraId="07FEAD91" w14:textId="77777777" w:rsidR="00004040" w:rsidRDefault="00004040" w:rsidP="00004040">
      <w:pPr>
        <w:pStyle w:val="StandardME"/>
      </w:pPr>
    </w:p>
    <w:p w14:paraId="50555B15" w14:textId="77777777" w:rsidR="00004040" w:rsidRDefault="00004040" w:rsidP="00004040">
      <w:pPr>
        <w:pStyle w:val="StandardME"/>
      </w:pPr>
    </w:p>
    <w:p w14:paraId="75941270" w14:textId="77777777" w:rsidR="00004040" w:rsidRDefault="00004040" w:rsidP="00004040">
      <w:pPr>
        <w:pStyle w:val="berschrift3"/>
      </w:pPr>
      <w:r>
        <w:t>Sonstige Vermögensgegenstände/Forderungen</w:t>
      </w:r>
    </w:p>
    <w:p w14:paraId="4C943C69" w14:textId="77777777" w:rsidR="00004040" w:rsidRDefault="00004040" w:rsidP="00004040">
      <w:pPr>
        <w:pStyle w:val="StandardME"/>
      </w:pPr>
    </w:p>
    <w:p w14:paraId="6DDE6D5F" w14:textId="77777777" w:rsidR="00004040" w:rsidRDefault="0055237C" w:rsidP="00004040">
      <w:pPr>
        <w:pStyle w:val="StandardME"/>
      </w:pPr>
      <w:r>
        <w:t>Eine Auflistung der Posten der s</w:t>
      </w:r>
      <w:r w:rsidR="00004040">
        <w:t>onstigen Vermögensgegenstände hat mir vorgelegen. Die Entstehungsursache der w</w:t>
      </w:r>
      <w:r w:rsidR="004873E8">
        <w:t>esentlichen Posten wurde mir von der Geschäftsleitung</w:t>
      </w:r>
      <w:r w:rsidR="00004040">
        <w:t xml:space="preserve"> erläutert und ich habe die Werthaltigkeit anhand der erhaltenen Auskünfte beurteilt</w:t>
      </w:r>
      <w:r>
        <w:t>.</w:t>
      </w:r>
    </w:p>
    <w:p w14:paraId="0916BE91" w14:textId="77777777" w:rsidR="00004040" w:rsidRDefault="00004040" w:rsidP="00004040">
      <w:pPr>
        <w:pStyle w:val="StandardME"/>
      </w:pPr>
    </w:p>
    <w:p w14:paraId="48996743" w14:textId="77777777" w:rsidR="00004040" w:rsidRDefault="00004040" w:rsidP="00004040">
      <w:pPr>
        <w:pStyle w:val="StandardME"/>
      </w:pPr>
      <w:r>
        <w:t>Angesetzte Steuerforderungen habe ich anhand von Steuerbescheiden, Steuererklärungen, eigenen Steuerberechnungen und solchen der Gesellschaft beurteilt. Eine durch die Gesellschaft vorgenommene Umsatzsteuerverprobung mir vorgelegen.</w:t>
      </w:r>
    </w:p>
    <w:p w14:paraId="401B6416" w14:textId="77777777" w:rsidR="00004040" w:rsidRDefault="00004040" w:rsidP="00004040">
      <w:pPr>
        <w:pStyle w:val="StandardME"/>
      </w:pPr>
    </w:p>
    <w:p w14:paraId="75DB654C" w14:textId="77777777" w:rsidR="00004040" w:rsidRDefault="00004040" w:rsidP="00004040">
      <w:pPr>
        <w:pStyle w:val="StandardME"/>
      </w:pPr>
    </w:p>
    <w:p w14:paraId="7CCA157C" w14:textId="77777777" w:rsidR="00004040" w:rsidRDefault="00004040" w:rsidP="00004040">
      <w:pPr>
        <w:pStyle w:val="berschrift3"/>
      </w:pPr>
      <w:r>
        <w:t>Wertpapiere</w:t>
      </w:r>
    </w:p>
    <w:p w14:paraId="6FA72011" w14:textId="77777777" w:rsidR="00004040" w:rsidRDefault="00004040" w:rsidP="00004040">
      <w:pPr>
        <w:pStyle w:val="StandardME"/>
      </w:pPr>
    </w:p>
    <w:p w14:paraId="79862D46" w14:textId="77777777" w:rsidR="00004040" w:rsidRDefault="00004040" w:rsidP="00004040">
      <w:pPr>
        <w:pStyle w:val="StandardME"/>
      </w:pPr>
      <w:r>
        <w:t>Die Depotauszüge zum Bilanzstichtag haben mir vorgelegen. Den Bilanzansatz und die Bewertung entsprechend dem Niederstwertprinzip habe ich beurteilt, ebenso die Abgrenzung der Zinserträge.</w:t>
      </w:r>
    </w:p>
    <w:p w14:paraId="2B83D56F" w14:textId="77777777" w:rsidR="00004040" w:rsidRDefault="00004040" w:rsidP="00004040">
      <w:pPr>
        <w:pStyle w:val="StandardME"/>
      </w:pPr>
    </w:p>
    <w:p w14:paraId="7B9FD8AA" w14:textId="77777777" w:rsidR="00004040" w:rsidRDefault="00004040" w:rsidP="00004040">
      <w:pPr>
        <w:pStyle w:val="StandardME"/>
      </w:pPr>
    </w:p>
    <w:p w14:paraId="3E47EDB1" w14:textId="77777777" w:rsidR="00004040" w:rsidRDefault="00004040" w:rsidP="00004040">
      <w:pPr>
        <w:pStyle w:val="berschrift3"/>
      </w:pPr>
      <w:r>
        <w:t>Flüssige Mittel/Verbindlichkeiten gegenüber Kreditinstituten</w:t>
      </w:r>
    </w:p>
    <w:p w14:paraId="6876638F" w14:textId="77777777" w:rsidR="00004040" w:rsidRDefault="00004040" w:rsidP="00004040">
      <w:pPr>
        <w:pStyle w:val="StandardME"/>
      </w:pPr>
    </w:p>
    <w:p w14:paraId="20D650FF" w14:textId="77777777" w:rsidR="00004040" w:rsidRDefault="00004040" w:rsidP="00004040">
      <w:pPr>
        <w:pStyle w:val="StandardME"/>
      </w:pPr>
      <w:r>
        <w:t xml:space="preserve">Die Kontoauszüge der Kreditinstitute zum Bilanzstichtag und zu Beginn des Folgejahres haben mir vorgelegen, ebenso die Darlehensverträge zwischen der Gesellschaft und Kreditinstituten. Anhand der Darlehensverträge und den Auskünften </w:t>
      </w:r>
      <w:r w:rsidR="004873E8">
        <w:t>der Geschäftsleitung</w:t>
      </w:r>
      <w:r>
        <w:t xml:space="preserve"> habe ich mir einen Überblick über die den Kreditinstituten gegebenen Kreditsicherheiten verschafft. Die Zinsabgrenzungen habe ich beurteilt.</w:t>
      </w:r>
    </w:p>
    <w:p w14:paraId="58EE1DA1" w14:textId="77777777" w:rsidR="00004040" w:rsidRDefault="00004040" w:rsidP="00004040">
      <w:pPr>
        <w:pStyle w:val="StandardME"/>
      </w:pPr>
    </w:p>
    <w:p w14:paraId="41F37EE8" w14:textId="77777777" w:rsidR="00004040" w:rsidRDefault="00004040" w:rsidP="00004040">
      <w:pPr>
        <w:pStyle w:val="StandardME"/>
      </w:pPr>
      <w:r>
        <w:lastRenderedPageBreak/>
        <w:t xml:space="preserve">Nach Auskunft </w:t>
      </w:r>
      <w:r w:rsidR="004873E8">
        <w:t xml:space="preserve">der Geschäftsleitung </w:t>
      </w:r>
      <w:r>
        <w:t>liegen weder Geschäfte vor, die derivative Finanzinstrumente oder ähnliches betreffen, noch bestehe</w:t>
      </w:r>
      <w:r w:rsidR="0055237C">
        <w:t>n Verfügungsbeschränkungen für l</w:t>
      </w:r>
      <w:r>
        <w:t>iquide Mittel.</w:t>
      </w:r>
    </w:p>
    <w:p w14:paraId="355866D2" w14:textId="77777777" w:rsidR="00004040" w:rsidRDefault="00004040" w:rsidP="00004040">
      <w:pPr>
        <w:pStyle w:val="StandardME"/>
      </w:pPr>
    </w:p>
    <w:p w14:paraId="1B6D4648" w14:textId="77777777" w:rsidR="00004040" w:rsidRDefault="00004040" w:rsidP="00004040">
      <w:pPr>
        <w:pStyle w:val="StandardME"/>
      </w:pPr>
      <w:r>
        <w:t>Eine Aufstellung über die Inanspruchnahme von Kontokorrentkrediten als Grundlage für die Beurteilung des gebuchten Zinsaufwands habe ich erhalten.</w:t>
      </w:r>
    </w:p>
    <w:p w14:paraId="4A2DF047" w14:textId="77777777" w:rsidR="00004040" w:rsidRDefault="00004040" w:rsidP="00004040">
      <w:pPr>
        <w:pStyle w:val="StandardME"/>
      </w:pPr>
    </w:p>
    <w:p w14:paraId="5F67AF81" w14:textId="77777777" w:rsidR="00004040" w:rsidRDefault="00004040" w:rsidP="00004040">
      <w:pPr>
        <w:pStyle w:val="StandardME"/>
      </w:pPr>
    </w:p>
    <w:p w14:paraId="27C4CE4B" w14:textId="77777777" w:rsidR="00004040" w:rsidRDefault="00004040" w:rsidP="00004040">
      <w:pPr>
        <w:pStyle w:val="berschrift3"/>
      </w:pPr>
      <w:r>
        <w:t>Rechnungsabgrenzungsposten</w:t>
      </w:r>
    </w:p>
    <w:p w14:paraId="442AD256" w14:textId="77777777" w:rsidR="00004040" w:rsidRDefault="00004040" w:rsidP="00004040">
      <w:pPr>
        <w:pStyle w:val="StandardME"/>
      </w:pPr>
    </w:p>
    <w:p w14:paraId="39D404D6" w14:textId="77777777" w:rsidR="00004040" w:rsidRDefault="00004040" w:rsidP="00004040">
      <w:pPr>
        <w:pStyle w:val="StandardME"/>
      </w:pPr>
      <w:r>
        <w:t xml:space="preserve">Eine Auflistung der Posten der aktiven und passiven Rechnungsabgrenzung hat mir vorgelegen. Die wesentlichen Posten hat mir </w:t>
      </w:r>
      <w:r w:rsidR="0077006A">
        <w:t>die Geschäftsleitung</w:t>
      </w:r>
      <w:r>
        <w:t xml:space="preserve"> hinsichtlich des Rechtsgrundes und der Abwicklung erläutert.</w:t>
      </w:r>
    </w:p>
    <w:p w14:paraId="15CA462F" w14:textId="77777777" w:rsidR="00004040" w:rsidRDefault="00004040" w:rsidP="00004040">
      <w:pPr>
        <w:pStyle w:val="StandardME"/>
      </w:pPr>
    </w:p>
    <w:p w14:paraId="0BF334A5" w14:textId="77777777" w:rsidR="00004040" w:rsidRDefault="00004040" w:rsidP="00004040">
      <w:pPr>
        <w:pStyle w:val="StandardME"/>
      </w:pPr>
    </w:p>
    <w:p w14:paraId="0C3760EE" w14:textId="77777777" w:rsidR="00004040" w:rsidRDefault="00004040" w:rsidP="00004040">
      <w:pPr>
        <w:pStyle w:val="berschrift3"/>
      </w:pPr>
      <w:r>
        <w:t>Eigenkapital</w:t>
      </w:r>
    </w:p>
    <w:p w14:paraId="438E4CC6" w14:textId="77777777" w:rsidR="00004040" w:rsidRDefault="00004040" w:rsidP="00004040">
      <w:pPr>
        <w:pStyle w:val="StandardME"/>
      </w:pPr>
    </w:p>
    <w:p w14:paraId="45241841" w14:textId="77777777" w:rsidR="00004040" w:rsidRDefault="00004040" w:rsidP="00004040">
      <w:pPr>
        <w:pStyle w:val="StandardME"/>
      </w:pPr>
      <w:r>
        <w:t>Das z</w:t>
      </w:r>
      <w:r w:rsidR="0055237C">
        <w:t>um Bilanzstichtag ausgewiesene g</w:t>
      </w:r>
      <w:r>
        <w:t>ezeichnete Kapital habe ich mit den Angaben im Gesellschaftsvertrag und der Eintragung im Handelsregister verglichen. Die Bestimmungen im Gesellschaftsvertrag über die Dotierung der Rücklagen habe ich eingesehen. Die Gewinnverteilungsbeschlüsse haben mir vorgelegen.</w:t>
      </w:r>
    </w:p>
    <w:p w14:paraId="14C344AA" w14:textId="77777777" w:rsidR="00004040" w:rsidRDefault="00004040" w:rsidP="00004040">
      <w:pPr>
        <w:pStyle w:val="StandardME"/>
      </w:pPr>
    </w:p>
    <w:p w14:paraId="222DF970" w14:textId="77777777" w:rsidR="00004040" w:rsidRDefault="00004040" w:rsidP="00004040">
      <w:pPr>
        <w:pStyle w:val="StandardME"/>
      </w:pPr>
    </w:p>
    <w:p w14:paraId="58C702B2" w14:textId="77777777" w:rsidR="00004040" w:rsidRDefault="00004040" w:rsidP="00004040">
      <w:pPr>
        <w:pStyle w:val="berschrift3"/>
      </w:pPr>
      <w:r>
        <w:t>Rückstellungen</w:t>
      </w:r>
    </w:p>
    <w:p w14:paraId="65BF4BAA" w14:textId="77777777" w:rsidR="00004040" w:rsidRDefault="00004040" w:rsidP="00004040">
      <w:pPr>
        <w:pStyle w:val="StandardME"/>
      </w:pPr>
    </w:p>
    <w:p w14:paraId="76C6B343" w14:textId="77777777" w:rsidR="00004040" w:rsidRDefault="00004040" w:rsidP="00004040">
      <w:pPr>
        <w:pStyle w:val="StandardME"/>
      </w:pPr>
      <w:r>
        <w:t>Verträge zur Erteilung von Pensionszusagen sowie ein versicherungsmathematisches Gutachten für die Berechnung der Pensionsrückstellungen haben mir vorgelegen.</w:t>
      </w:r>
    </w:p>
    <w:p w14:paraId="3FD810DE" w14:textId="77777777" w:rsidR="00004040" w:rsidRDefault="00004040" w:rsidP="00004040">
      <w:pPr>
        <w:pStyle w:val="StandardME"/>
      </w:pPr>
    </w:p>
    <w:p w14:paraId="5F0BF47B" w14:textId="77777777" w:rsidR="00004040" w:rsidRDefault="00004040" w:rsidP="00004040">
      <w:pPr>
        <w:pStyle w:val="StandardME"/>
      </w:pPr>
      <w:r>
        <w:t>Die Entwicklung der Steuerrückstellungen wurde von mir anhand der vo</w:t>
      </w:r>
      <w:r w:rsidR="0055237C">
        <w:t>r</w:t>
      </w:r>
      <w:r w:rsidR="00E8100B">
        <w:t>liegenden Steuerbescheide und -</w:t>
      </w:r>
      <w:r>
        <w:t>erklärungen beurteilt.</w:t>
      </w:r>
    </w:p>
    <w:p w14:paraId="68AEF8BC" w14:textId="77777777" w:rsidR="00004040" w:rsidRDefault="00004040" w:rsidP="00004040">
      <w:pPr>
        <w:pStyle w:val="StandardME"/>
      </w:pPr>
    </w:p>
    <w:p w14:paraId="1B892D46" w14:textId="77777777" w:rsidR="00004040" w:rsidRDefault="00004040" w:rsidP="00004040">
      <w:pPr>
        <w:pStyle w:val="StandardME"/>
      </w:pPr>
      <w:r>
        <w:t xml:space="preserve">Die gesetzliche Regelung für die Bildung </w:t>
      </w:r>
      <w:r w:rsidR="00E8100B">
        <w:t>l</w:t>
      </w:r>
      <w:r>
        <w:t xml:space="preserve">atenter Steuern wurde mit </w:t>
      </w:r>
      <w:r w:rsidR="004873E8">
        <w:t>der Geschäftsleitung</w:t>
      </w:r>
      <w:r>
        <w:t xml:space="preserve"> erörtert.</w:t>
      </w:r>
    </w:p>
    <w:p w14:paraId="789A9C42" w14:textId="77777777" w:rsidR="00004040" w:rsidRDefault="00004040" w:rsidP="00004040">
      <w:pPr>
        <w:pStyle w:val="StandardME"/>
      </w:pPr>
    </w:p>
    <w:p w14:paraId="5E699B44" w14:textId="77777777" w:rsidR="00004040" w:rsidRDefault="00004040" w:rsidP="00004040">
      <w:pPr>
        <w:pStyle w:val="StandardME"/>
      </w:pPr>
      <w:r>
        <w:t>Die Steuerrückstellungen zum Bilanzstichtag habe ich auftragsgemäß selbst ermittelt.</w:t>
      </w:r>
    </w:p>
    <w:p w14:paraId="14767352" w14:textId="77777777" w:rsidR="00004040" w:rsidRDefault="00004040" w:rsidP="00004040">
      <w:pPr>
        <w:pStyle w:val="StandardME"/>
      </w:pPr>
    </w:p>
    <w:p w14:paraId="1F32CEAF" w14:textId="77777777" w:rsidR="00004040" w:rsidRDefault="00004040" w:rsidP="00004040">
      <w:pPr>
        <w:pStyle w:val="StandardME"/>
      </w:pPr>
      <w:r>
        <w:t xml:space="preserve">Mit </w:t>
      </w:r>
      <w:r w:rsidR="004873E8">
        <w:t xml:space="preserve">der Geschäftsleitung </w:t>
      </w:r>
      <w:r>
        <w:t>habe ich erörtert, welche Verpflich</w:t>
      </w:r>
      <w:r w:rsidR="00E8100B">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mir beurteilt.</w:t>
      </w:r>
    </w:p>
    <w:p w14:paraId="7B2FC465" w14:textId="77777777" w:rsidR="00004040" w:rsidRDefault="00004040" w:rsidP="00004040">
      <w:pPr>
        <w:pStyle w:val="StandardME"/>
      </w:pPr>
    </w:p>
    <w:p w14:paraId="728E5910" w14:textId="77777777" w:rsidR="00004040" w:rsidRDefault="004873E8" w:rsidP="00004040">
      <w:pPr>
        <w:pStyle w:val="StandardME"/>
      </w:pPr>
      <w:r>
        <w:t>Ferner wurden mit</w:t>
      </w:r>
      <w:r w:rsidR="00004040">
        <w:t xml:space="preserve"> </w:t>
      </w:r>
      <w:r>
        <w:t>der Geschäftsleitung</w:t>
      </w:r>
      <w:r w:rsidR="00004040">
        <w:t xml:space="preserve"> angabepflichtige Haftungsverhältnisse nach § 251 </w:t>
      </w:r>
      <w:r w:rsidR="00C63700">
        <w:t xml:space="preserve">HGB </w:t>
      </w:r>
      <w:r w:rsidR="00004040">
        <w:t>aus Bürgschaften, Kreditaufträgen, Wechselindossierungen sowie Gewährleistungen und Sicherheitsbestellungen für fremde Verbindlichkeiten erörtert.</w:t>
      </w:r>
    </w:p>
    <w:p w14:paraId="59FBBD1D" w14:textId="77777777" w:rsidR="00004040" w:rsidRDefault="00004040" w:rsidP="00004040">
      <w:pPr>
        <w:pStyle w:val="StandardME"/>
      </w:pPr>
    </w:p>
    <w:p w14:paraId="2992D695" w14:textId="77777777" w:rsidR="00004040" w:rsidRDefault="00004040" w:rsidP="00004040">
      <w:pPr>
        <w:pStyle w:val="StandardME"/>
      </w:pPr>
    </w:p>
    <w:p w14:paraId="013ECBD4" w14:textId="77777777" w:rsidR="00004040" w:rsidRDefault="00004040" w:rsidP="00004040">
      <w:pPr>
        <w:pStyle w:val="berschrift3"/>
      </w:pPr>
      <w:r>
        <w:t>Verbindlichkeiten aus Lieferungen und Leistungen</w:t>
      </w:r>
    </w:p>
    <w:p w14:paraId="611E323F" w14:textId="77777777" w:rsidR="00004040" w:rsidRDefault="00004040" w:rsidP="00004040">
      <w:pPr>
        <w:pStyle w:val="StandardME"/>
      </w:pPr>
    </w:p>
    <w:p w14:paraId="5E7A777F" w14:textId="77777777" w:rsidR="00004040" w:rsidRDefault="0077006A" w:rsidP="00004040">
      <w:pPr>
        <w:pStyle w:val="StandardME"/>
      </w:pPr>
      <w:r>
        <w:t>Die Geschäftsleitung</w:t>
      </w:r>
      <w:r w:rsidR="00004040">
        <w:t xml:space="preserve"> hat mir die Regelungen des Unternehmens zur Einbuchung von Liefer- und Leistungsverbindlichkeiten erläutert.</w:t>
      </w:r>
    </w:p>
    <w:p w14:paraId="1B473BEC" w14:textId="77777777" w:rsidR="00004040" w:rsidRDefault="00004040" w:rsidP="00004040">
      <w:pPr>
        <w:pStyle w:val="StandardME"/>
      </w:pPr>
    </w:p>
    <w:p w14:paraId="16D29F15" w14:textId="77777777" w:rsidR="00004040" w:rsidRDefault="00004040" w:rsidP="00004040">
      <w:pPr>
        <w:pStyle w:val="StandardME"/>
      </w:pPr>
      <w:r>
        <w:t>Eine Auflistung der Verbindlichkeiten aus Lieferungen und Leistungen hat mir vorgelegen.</w:t>
      </w:r>
    </w:p>
    <w:p w14:paraId="292DB402" w14:textId="77777777" w:rsidR="00004040" w:rsidRDefault="00004040" w:rsidP="00004040">
      <w:pPr>
        <w:pStyle w:val="StandardME"/>
      </w:pPr>
    </w:p>
    <w:p w14:paraId="595F8039" w14:textId="77777777" w:rsidR="00004040" w:rsidRDefault="00004040" w:rsidP="00004040">
      <w:pPr>
        <w:pStyle w:val="StandardME"/>
      </w:pPr>
      <w:r>
        <w:t>Anhand der Relation von Wareneinsatz zu Umsatzerlösen im Vorjahresvergleich habe ich beurteilt, ob Anhaltspunkte für wesentliche ungebuchte Verbindlichkeiten vorliegen.</w:t>
      </w:r>
    </w:p>
    <w:p w14:paraId="3FC70032" w14:textId="77777777" w:rsidR="00004040" w:rsidRDefault="00004040" w:rsidP="00004040">
      <w:pPr>
        <w:pStyle w:val="StandardME"/>
      </w:pPr>
    </w:p>
    <w:p w14:paraId="505F50CF" w14:textId="77777777" w:rsidR="00004040" w:rsidRDefault="00004040" w:rsidP="00004040">
      <w:pPr>
        <w:pStyle w:val="StandardME"/>
      </w:pPr>
      <w:r>
        <w:t>Die Abweichung des Ausweises an Verbindlichkeiten aus Lieferungen und Leistungen im Ver</w:t>
      </w:r>
      <w:r w:rsidR="004873E8">
        <w:t>gleich zum Vorjahr wurde mir von</w:t>
      </w:r>
      <w:r>
        <w:t xml:space="preserve"> </w:t>
      </w:r>
      <w:r w:rsidR="004873E8">
        <w:t xml:space="preserve">der Geschäftsleitung </w:t>
      </w:r>
      <w:r>
        <w:t>erläutert.</w:t>
      </w:r>
    </w:p>
    <w:p w14:paraId="73ABFC73" w14:textId="77777777" w:rsidR="00004040" w:rsidRDefault="00004040" w:rsidP="00004040">
      <w:pPr>
        <w:pStyle w:val="StandardME"/>
      </w:pPr>
    </w:p>
    <w:p w14:paraId="2800AD28" w14:textId="77777777" w:rsidR="00004040" w:rsidRDefault="00004040" w:rsidP="00004040">
      <w:pPr>
        <w:pStyle w:val="StandardME"/>
      </w:pPr>
      <w:r>
        <w:t>Zum Bilanzstichtag hat die Gesellschaft einen Saldenabgleich mit wichtigen Kreditoren vorgenommen.</w:t>
      </w:r>
    </w:p>
    <w:p w14:paraId="3CFFA83B" w14:textId="77777777" w:rsidR="00004040" w:rsidRDefault="00004040" w:rsidP="00004040">
      <w:pPr>
        <w:pStyle w:val="StandardME"/>
      </w:pPr>
    </w:p>
    <w:p w14:paraId="36E5AAF6" w14:textId="77777777" w:rsidR="00004040" w:rsidRDefault="00004040" w:rsidP="00004040">
      <w:pPr>
        <w:pStyle w:val="StandardME"/>
      </w:pPr>
      <w:r>
        <w:t xml:space="preserve">Die Ermittlung der </w:t>
      </w:r>
      <w:r w:rsidR="00C63700">
        <w:t xml:space="preserve">sonstigen </w:t>
      </w:r>
      <w:r>
        <w:t>Verbindlichkeiten im Rahmen der sozialen Sicherheit wurde mir erläutert. Ich habe deren Plausibilität anhand der Zahlungen im neuen Geschäftsjahr beurteilt.</w:t>
      </w:r>
    </w:p>
    <w:p w14:paraId="23DC7CCE" w14:textId="77777777" w:rsidR="00004040" w:rsidRDefault="00004040" w:rsidP="00004040">
      <w:pPr>
        <w:pStyle w:val="StandardME"/>
      </w:pPr>
    </w:p>
    <w:p w14:paraId="5CACB1B7" w14:textId="77777777" w:rsidR="000C7B72" w:rsidRDefault="000C7B72" w:rsidP="00004040">
      <w:pPr>
        <w:pStyle w:val="StandardME"/>
      </w:pPr>
    </w:p>
    <w:p w14:paraId="682AB33D" w14:textId="77777777" w:rsidR="000C7B72" w:rsidRDefault="000C7B72" w:rsidP="000C7B72">
      <w:pPr>
        <w:pStyle w:val="berschrift3"/>
      </w:pPr>
      <w:r>
        <w:t>Sonstige Verbindlichkeiten</w:t>
      </w:r>
    </w:p>
    <w:p w14:paraId="492B0B5E" w14:textId="77777777" w:rsidR="000C7B72" w:rsidRDefault="000C7B72" w:rsidP="000C7B72">
      <w:pPr>
        <w:pStyle w:val="StandardME"/>
      </w:pPr>
    </w:p>
    <w:p w14:paraId="135FF7AF" w14:textId="77777777" w:rsidR="000C7B72" w:rsidRDefault="00E8100B" w:rsidP="000C7B72">
      <w:pPr>
        <w:pStyle w:val="StandardME"/>
      </w:pPr>
      <w:r>
        <w:t>Eine Auflistung der Posten der s</w:t>
      </w:r>
      <w:r w:rsidR="000C7B72">
        <w:t xml:space="preserve">onstigen Verbindlichkeiten hat mir vorgelegen. Die Entstehungsursache der wesentlichen Posten wurde mir durch </w:t>
      </w:r>
      <w:r w:rsidR="004873E8">
        <w:t xml:space="preserve">die Geschäftsleitung </w:t>
      </w:r>
      <w:r w:rsidR="000C7B72">
        <w:t>erläutert und ich habe die Höhe des Ausweises anhand der erhaltenen Auskünfte beurteilt.</w:t>
      </w:r>
    </w:p>
    <w:p w14:paraId="63ADA294" w14:textId="77777777" w:rsidR="000C7B72" w:rsidRDefault="000C7B72" w:rsidP="000C7B72">
      <w:pPr>
        <w:pStyle w:val="StandardME"/>
      </w:pPr>
    </w:p>
    <w:p w14:paraId="1742F5D7" w14:textId="77777777" w:rsidR="000C7B72" w:rsidRDefault="000C7B72" w:rsidP="000C7B72">
      <w:pPr>
        <w:pStyle w:val="StandardME"/>
      </w:pPr>
      <w:r>
        <w:t>Die Ermittlung der Verbindlichkeiten im Rahmen der sozialen Sicherheit wurde mir erläutert. Ich habe deren Plausibilität anhand der Zahlungen im neuen Geschäftsjahr beurteilt.</w:t>
      </w:r>
    </w:p>
    <w:p w14:paraId="7EDDE60F" w14:textId="77777777" w:rsidR="000C7B72" w:rsidRDefault="000C7B72" w:rsidP="000C7B72">
      <w:pPr>
        <w:pStyle w:val="StandardME"/>
      </w:pPr>
    </w:p>
    <w:p w14:paraId="21CFCD0E" w14:textId="77777777" w:rsidR="00004040" w:rsidRDefault="00004040" w:rsidP="00004040">
      <w:pPr>
        <w:pStyle w:val="StandardME"/>
      </w:pPr>
    </w:p>
    <w:p w14:paraId="3BFA5273" w14:textId="77777777" w:rsidR="00004040" w:rsidRDefault="00004040" w:rsidP="00004040">
      <w:pPr>
        <w:pStyle w:val="berschrift3"/>
      </w:pPr>
      <w:r>
        <w:t>Gewinn- und Verlustrechnung</w:t>
      </w:r>
    </w:p>
    <w:p w14:paraId="0D39E0BE" w14:textId="77777777" w:rsidR="00004040" w:rsidRDefault="00004040" w:rsidP="00004040">
      <w:pPr>
        <w:pStyle w:val="StandardME"/>
      </w:pPr>
    </w:p>
    <w:p w14:paraId="006FA022" w14:textId="77777777" w:rsidR="00004040" w:rsidRDefault="00004040" w:rsidP="00004040">
      <w:pPr>
        <w:pStyle w:val="StandardME"/>
      </w:pPr>
      <w:r>
        <w:t xml:space="preserve">Nach Auskunft </w:t>
      </w:r>
      <w:r w:rsidR="004873E8">
        <w:t xml:space="preserve">der Geschäftsleitung </w:t>
      </w:r>
      <w:r>
        <w:t>wurden im abgelaufenen Geschäftsjahr weder bei den Umsatzerlösen noch beim Wareneinsatz untypisch große oder außergewöhnliche Geschäfte verbucht.</w:t>
      </w:r>
    </w:p>
    <w:p w14:paraId="555EFA4A" w14:textId="77777777" w:rsidR="00004040" w:rsidRDefault="00004040" w:rsidP="00004040">
      <w:pPr>
        <w:pStyle w:val="StandardME"/>
      </w:pPr>
    </w:p>
    <w:p w14:paraId="37B4BCBB" w14:textId="77777777" w:rsidR="00004040" w:rsidRDefault="00004040" w:rsidP="00004040">
      <w:pPr>
        <w:pStyle w:val="StandardME"/>
      </w:pPr>
      <w:r>
        <w:t>Die Relationen der Umsatzerlöse zum Wareneinsatz, zum Personal</w:t>
      </w:r>
      <w:r w:rsidR="00E8100B">
        <w:t>aufwand und zum s</w:t>
      </w:r>
      <w:r>
        <w:t xml:space="preserve">onstigen betrieblichen Aufwand wurden im Vorjahresvergleich ermittelt. Soweit sich auffällige Veränderungen ergaben, wurden diese mit </w:t>
      </w:r>
      <w:r w:rsidR="004873E8">
        <w:t xml:space="preserve">der Geschäftsleitung </w:t>
      </w:r>
      <w:r>
        <w:t>erörtert.</w:t>
      </w:r>
    </w:p>
    <w:p w14:paraId="2BB91AB1" w14:textId="77777777" w:rsidR="00004040" w:rsidRDefault="00004040" w:rsidP="00004040">
      <w:pPr>
        <w:pStyle w:val="StandardME"/>
      </w:pPr>
    </w:p>
    <w:p w14:paraId="7741BA16" w14:textId="77777777" w:rsidR="00004040" w:rsidRDefault="004873E8" w:rsidP="00004040">
      <w:pPr>
        <w:pStyle w:val="StandardME"/>
      </w:pPr>
      <w:r>
        <w:t>Nach Auskunft der Geschäftsleitung stimmen</w:t>
      </w:r>
      <w:r w:rsidR="00004040">
        <w:t xml:space="preserve"> das ermittelte Ergebnis der gewöhnlichen Geschäftstätigkeit und der Steueraufwand mit den Planzahlen im Rahmen der üblichen Abweichungen überein.</w:t>
      </w:r>
    </w:p>
    <w:p w14:paraId="2F8CCA44" w14:textId="77777777" w:rsidR="00004040" w:rsidRDefault="00004040" w:rsidP="00004040">
      <w:pPr>
        <w:pStyle w:val="StandardME"/>
      </w:pPr>
    </w:p>
    <w:p w14:paraId="47385850" w14:textId="77777777" w:rsidR="00004040" w:rsidRDefault="00004040" w:rsidP="00004040">
      <w:pPr>
        <w:pStyle w:val="StandardME"/>
      </w:pPr>
    </w:p>
    <w:p w14:paraId="57A0C516" w14:textId="77777777" w:rsidR="00004040" w:rsidRDefault="00004040" w:rsidP="00004040">
      <w:pPr>
        <w:pStyle w:val="berschrift3"/>
      </w:pPr>
      <w:r>
        <w:t>Anhang</w:t>
      </w:r>
    </w:p>
    <w:p w14:paraId="4DB5B688" w14:textId="77777777" w:rsidR="00004040" w:rsidRDefault="00004040" w:rsidP="00004040">
      <w:pPr>
        <w:pStyle w:val="StandardME"/>
      </w:pPr>
    </w:p>
    <w:p w14:paraId="4F285B91" w14:textId="77777777" w:rsidR="00004040" w:rsidRDefault="00004040" w:rsidP="00004040">
      <w:pPr>
        <w:pStyle w:val="StandardME"/>
      </w:pPr>
      <w:r>
        <w:t>Die für die Erstellung des Anhangs erforderlichen Informationen wur</w:t>
      </w:r>
      <w:r w:rsidR="004873E8">
        <w:t xml:space="preserve">den mit der Geschäftsleitung </w:t>
      </w:r>
      <w:r>
        <w:t>des Unternehmens erörtert.</w:t>
      </w:r>
    </w:p>
    <w:p w14:paraId="5A4DB38C" w14:textId="77777777" w:rsidR="00004040" w:rsidRDefault="00004040" w:rsidP="00004040">
      <w:pPr>
        <w:pStyle w:val="StandardME"/>
      </w:pPr>
    </w:p>
    <w:p w14:paraId="71EDF4F2" w14:textId="77777777" w:rsidR="00004040" w:rsidRDefault="00004040" w:rsidP="00004040">
      <w:pPr>
        <w:pStyle w:val="StandardME"/>
      </w:pPr>
    </w:p>
    <w:p w14:paraId="50DAE81E" w14:textId="77777777" w:rsidR="00004040" w:rsidRDefault="00004040" w:rsidP="00004040">
      <w:pPr>
        <w:pStyle w:val="berschrift3"/>
      </w:pPr>
      <w:r>
        <w:t>Ereignisse nach dem Bilanzstichtag</w:t>
      </w:r>
    </w:p>
    <w:p w14:paraId="790798A4" w14:textId="77777777" w:rsidR="00004040" w:rsidRDefault="00004040" w:rsidP="00004040">
      <w:pPr>
        <w:pStyle w:val="StandardME"/>
      </w:pPr>
    </w:p>
    <w:p w14:paraId="3377D24D" w14:textId="77777777" w:rsidR="00004040" w:rsidRDefault="0077006A" w:rsidP="00004040">
      <w:pPr>
        <w:pStyle w:val="StandardME"/>
      </w:pPr>
      <w:r>
        <w:t>Mit der</w:t>
      </w:r>
      <w:r w:rsidR="00004040">
        <w:t xml:space="preserve"> </w:t>
      </w:r>
      <w:r>
        <w:t>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 ich mir insbesondere nach dem Bekanntwerden </w:t>
      </w:r>
      <w:r w:rsidR="00004040">
        <w:lastRenderedPageBreak/>
        <w:t>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16CB9E3B" w14:textId="77777777" w:rsidR="00004040" w:rsidRDefault="00004040" w:rsidP="00004040">
      <w:pPr>
        <w:pStyle w:val="StandardME"/>
      </w:pPr>
    </w:p>
    <w:p w14:paraId="1C81F123" w14:textId="77777777" w:rsidR="00004040" w:rsidRDefault="00004040" w:rsidP="00004040">
      <w:pPr>
        <w:pStyle w:val="StandardME"/>
      </w:pPr>
    </w:p>
    <w:p w14:paraId="400C8BEE" w14:textId="77777777" w:rsidR="00004040" w:rsidRDefault="00004040" w:rsidP="00004040">
      <w:pPr>
        <w:pStyle w:val="berschrift3"/>
      </w:pPr>
      <w:r w:rsidRPr="0084111E">
        <w:rPr>
          <w:rFonts w:ascii="Arial Fett" w:hAnsi="Arial Fett"/>
          <w:vanish/>
        </w:rPr>
        <w:t>&gt;&lt;OPENFIELD.E1Plural:</w:t>
      </w:r>
      <w:r>
        <w:t>Anlagevermögen</w:t>
      </w:r>
    </w:p>
    <w:p w14:paraId="3C60F67D" w14:textId="77777777" w:rsidR="00004040" w:rsidRDefault="00004040" w:rsidP="00004040">
      <w:pPr>
        <w:pStyle w:val="StandardME"/>
      </w:pPr>
    </w:p>
    <w:p w14:paraId="6EDCE8C2"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rsidR="00E8100B">
        <w:t xml:space="preserve"> </w:t>
      </w:r>
      <w:r>
        <w:t>haben wir eingesehen.</w:t>
      </w:r>
    </w:p>
    <w:p w14:paraId="2BDA4207" w14:textId="77777777" w:rsidR="00004040" w:rsidRDefault="00004040" w:rsidP="00004040">
      <w:pPr>
        <w:pStyle w:val="StandardME"/>
      </w:pPr>
    </w:p>
    <w:p w14:paraId="6F23E194" w14:textId="77777777" w:rsidR="00004040" w:rsidRDefault="00004040" w:rsidP="00004040">
      <w:pPr>
        <w:pStyle w:val="StandardME"/>
      </w:pPr>
      <w:r>
        <w:t>Wir haben die Abgrenzung und die Verbuchung von Anschaffungs- und Herstellungskosten einerseits und von Instandhaltungsaufwendungen andererseits beurteilt. Bei den im abgelaufenen Geschäftsjahr zugeg</w:t>
      </w:r>
      <w:r w:rsidR="00A818DC">
        <w:t>angenen i</w:t>
      </w:r>
      <w:r>
        <w:t>mmateriellen Vermögensgegenständen haben wir das Vorliegen der Voraussetzungen für deren Aktivierung beurteilt.</w:t>
      </w:r>
    </w:p>
    <w:p w14:paraId="4E91DF34" w14:textId="77777777" w:rsidR="00004040" w:rsidRDefault="00004040" w:rsidP="00004040">
      <w:pPr>
        <w:pStyle w:val="StandardME"/>
      </w:pPr>
    </w:p>
    <w:p w14:paraId="4D2CB238" w14:textId="77777777" w:rsidR="00004040" w:rsidRDefault="00004040" w:rsidP="00004040">
      <w:pPr>
        <w:pStyle w:val="StandardME"/>
      </w:pPr>
      <w:r>
        <w:t>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der Geschäftsleitung festgestellt.</w:t>
      </w:r>
    </w:p>
    <w:p w14:paraId="46BDF080" w14:textId="77777777" w:rsidR="00004040" w:rsidRDefault="00004040" w:rsidP="00004040">
      <w:pPr>
        <w:pStyle w:val="StandardME"/>
      </w:pPr>
    </w:p>
    <w:p w14:paraId="7FC03663" w14:textId="77777777" w:rsidR="00004040" w:rsidRDefault="00004040" w:rsidP="00004040">
      <w:pPr>
        <w:pStyle w:val="StandardME"/>
      </w:pPr>
      <w:r>
        <w:t>Soweit Vermögensgegenstände geleast worden sind, haben wir die Behandlung der zugrunde liegenden Leasingverträge im vorliegenden Jahresabschluss beurteilt.</w:t>
      </w:r>
    </w:p>
    <w:p w14:paraId="0BF376A5" w14:textId="77777777" w:rsidR="00004040" w:rsidRDefault="00004040" w:rsidP="00004040">
      <w:pPr>
        <w:pStyle w:val="StandardME"/>
      </w:pPr>
    </w:p>
    <w:p w14:paraId="161B4307" w14:textId="77777777" w:rsidR="00004040" w:rsidRDefault="00004040" w:rsidP="00004040">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EE72807" w14:textId="77777777" w:rsidR="00004040" w:rsidRDefault="00004040" w:rsidP="00004040">
      <w:pPr>
        <w:pStyle w:val="StandardME"/>
      </w:pPr>
    </w:p>
    <w:p w14:paraId="74F76F21" w14:textId="77777777" w:rsidR="00004040" w:rsidRDefault="0077006A" w:rsidP="00004040">
      <w:pPr>
        <w:pStyle w:val="StandardME"/>
      </w:pPr>
      <w:r>
        <w:t>Die Geschäftsleitung</w:t>
      </w:r>
      <w:r w:rsidR="00004040">
        <w:t xml:space="preserve"> hat uns auf Befragung mitgeteilt, an welchen beweglichen Anlagegütern kein rechtliches Eigentum seitens der Gesellschaft besteht.</w:t>
      </w:r>
    </w:p>
    <w:p w14:paraId="536F35FB" w14:textId="77777777" w:rsidR="00004040" w:rsidRDefault="00004040" w:rsidP="00004040">
      <w:pPr>
        <w:pStyle w:val="StandardME"/>
      </w:pPr>
    </w:p>
    <w:p w14:paraId="6C76B4B9" w14:textId="77777777" w:rsidR="00004040" w:rsidRDefault="00004040" w:rsidP="00004040">
      <w:pPr>
        <w:pStyle w:val="StandardME"/>
      </w:pPr>
    </w:p>
    <w:p w14:paraId="2100158B" w14:textId="77777777" w:rsidR="00004040" w:rsidRDefault="00004040" w:rsidP="00004040">
      <w:pPr>
        <w:pStyle w:val="berschrift3"/>
      </w:pPr>
      <w:r>
        <w:t>Vorräte</w:t>
      </w:r>
    </w:p>
    <w:p w14:paraId="1B47448C" w14:textId="77777777" w:rsidR="00004040" w:rsidRDefault="00004040" w:rsidP="00004040">
      <w:pPr>
        <w:pStyle w:val="StandardME"/>
      </w:pPr>
    </w:p>
    <w:p w14:paraId="181D7A8A" w14:textId="77777777" w:rsidR="00004040" w:rsidRDefault="00004040" w:rsidP="00004040">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3DF2C524" w14:textId="77777777" w:rsidR="00004040" w:rsidRDefault="00004040" w:rsidP="00004040">
      <w:pPr>
        <w:pStyle w:val="StandardME"/>
      </w:pPr>
    </w:p>
    <w:p w14:paraId="2581DB15" w14:textId="77777777" w:rsidR="00004040" w:rsidRDefault="0077006A" w:rsidP="00004040">
      <w:pPr>
        <w:pStyle w:val="StandardME"/>
      </w:pPr>
      <w:r>
        <w:t>Die Geschäftsleitung</w:t>
      </w:r>
      <w:r w:rsidR="00004040">
        <w:t xml:space="preserve">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01BE88C7" w14:textId="77777777" w:rsidR="00004040" w:rsidRDefault="00004040" w:rsidP="00004040">
      <w:pPr>
        <w:pStyle w:val="StandardME"/>
      </w:pPr>
    </w:p>
    <w:p w14:paraId="0591ED19" w14:textId="77777777" w:rsidR="00004040" w:rsidRDefault="0077006A" w:rsidP="00004040">
      <w:pPr>
        <w:pStyle w:val="StandardME"/>
      </w:pPr>
      <w:r>
        <w:t>Die Geschäftsleitung</w:t>
      </w:r>
      <w:r w:rsidR="00004040">
        <w:t xml:space="preserve"> hat uns die Methodik zur Bestimmung der Her</w:t>
      </w:r>
      <w:r w:rsidR="00A818DC">
        <w:t>stellungskosten der fertigen und u</w:t>
      </w:r>
      <w:r w:rsidR="00004040">
        <w:t>nfertigen Erzeugnisse bzw. Leistungen erläutert.</w:t>
      </w:r>
    </w:p>
    <w:p w14:paraId="4A419167" w14:textId="77777777" w:rsidR="00004040" w:rsidRDefault="00004040" w:rsidP="00004040">
      <w:pPr>
        <w:pStyle w:val="StandardME"/>
      </w:pPr>
    </w:p>
    <w:p w14:paraId="50740B87" w14:textId="77777777" w:rsidR="00004040" w:rsidRDefault="00004040" w:rsidP="00004040">
      <w:pPr>
        <w:pStyle w:val="StandardME"/>
      </w:pPr>
      <w:r>
        <w:t xml:space="preserve">Die Umsetzung des Niederstwertprinzips wurde uns durch </w:t>
      </w:r>
      <w:r w:rsidR="004873E8">
        <w:t xml:space="preserve">die Geschäftsleitung </w:t>
      </w:r>
      <w:r>
        <w:t>erläutert. Wir haben uns auch nach der Berücksichtigung von Verlusten im Auftragsbestand und deren Behandlung im Jahresabschluss entsprechend dem Imparitätsprinzip erkundigt.</w:t>
      </w:r>
    </w:p>
    <w:p w14:paraId="0EEB12E9" w14:textId="77777777" w:rsidR="00004040" w:rsidRDefault="00004040" w:rsidP="00004040">
      <w:pPr>
        <w:pStyle w:val="StandardME"/>
      </w:pPr>
    </w:p>
    <w:p w14:paraId="6B413874" w14:textId="77777777" w:rsidR="00004040" w:rsidRDefault="00004040" w:rsidP="00004040">
      <w:pPr>
        <w:pStyle w:val="StandardME"/>
      </w:pPr>
      <w:r>
        <w:t>Bei längerfristiger Fertigung bzw. Montage haben wir uns bei</w:t>
      </w:r>
      <w:r w:rsidR="004873E8">
        <w:t xml:space="preserve"> der Geschäftsleitung</w:t>
      </w:r>
      <w:r>
        <w:t xml:space="preserve"> erkundigt, wie, d.h. insbesondere zu welchem Zeitpunkt, die Gewinnrealisierung erfolgt.</w:t>
      </w:r>
    </w:p>
    <w:p w14:paraId="401FA2BE" w14:textId="77777777" w:rsidR="00004040" w:rsidRDefault="00004040" w:rsidP="00004040">
      <w:pPr>
        <w:pStyle w:val="StandardME"/>
      </w:pPr>
    </w:p>
    <w:p w14:paraId="18B31C62" w14:textId="77777777" w:rsidR="00004040" w:rsidRDefault="00004040" w:rsidP="00004040">
      <w:pPr>
        <w:pStyle w:val="StandardME"/>
      </w:pPr>
      <w:r>
        <w:lastRenderedPageBreak/>
        <w:t xml:space="preserve">Die Umschlagshäufigkeiten wesentlicher Vorratsarten wurden uns gezeigt. Wesentliche Abweichungen im Vergleich zum Vorjahr hat uns </w:t>
      </w:r>
      <w:r w:rsidR="0077006A">
        <w:t>die Geschäftsleitung</w:t>
      </w:r>
      <w:r>
        <w:t xml:space="preserve"> erläutert.</w:t>
      </w:r>
    </w:p>
    <w:p w14:paraId="2A548869" w14:textId="77777777" w:rsidR="00004040" w:rsidRDefault="00004040" w:rsidP="00004040">
      <w:pPr>
        <w:pStyle w:val="StandardME"/>
      </w:pPr>
    </w:p>
    <w:p w14:paraId="0801EF74" w14:textId="77777777" w:rsidR="00004040" w:rsidRDefault="00004040" w:rsidP="00004040">
      <w:pPr>
        <w:pStyle w:val="StandardME"/>
      </w:pPr>
    </w:p>
    <w:p w14:paraId="4D4BD74F" w14:textId="77777777" w:rsidR="00004040" w:rsidRDefault="00004040" w:rsidP="00004040">
      <w:pPr>
        <w:pStyle w:val="berschrift3"/>
      </w:pPr>
      <w:r>
        <w:t>Forderungen aus Lieferungen und Leistungen</w:t>
      </w:r>
    </w:p>
    <w:p w14:paraId="718FC4F1" w14:textId="77777777" w:rsidR="00004040" w:rsidRDefault="00004040" w:rsidP="00004040">
      <w:pPr>
        <w:pStyle w:val="StandardME"/>
      </w:pPr>
    </w:p>
    <w:p w14:paraId="33834A30" w14:textId="77777777" w:rsidR="00004040" w:rsidRDefault="0077006A" w:rsidP="00004040">
      <w:pPr>
        <w:pStyle w:val="StandardME"/>
      </w:pPr>
      <w:r>
        <w:t>Die Geschäftsleitung</w:t>
      </w:r>
      <w:r w:rsidR="00004040">
        <w:t xml:space="preserve"> hat uns die Grundsätze erläutert, nach denen Forderungen aus Lieferungen und Leistungen erstmals eingebucht werden. Ferner wurden uns die durchschnittlichen Zahlungsziele und die üblichen Erlösschmälerungen aufgezeigt.</w:t>
      </w:r>
    </w:p>
    <w:p w14:paraId="4EC1D7FF" w14:textId="77777777" w:rsidR="00004040" w:rsidRDefault="00004040" w:rsidP="00004040">
      <w:pPr>
        <w:pStyle w:val="StandardME"/>
      </w:pPr>
    </w:p>
    <w:p w14:paraId="7D883331" w14:textId="77777777" w:rsidR="00004040" w:rsidRDefault="00004040" w:rsidP="00004040">
      <w:pPr>
        <w:pStyle w:val="StandardME"/>
      </w:pPr>
      <w:r>
        <w:t>Eine Auflistung der Forderungen zum Bilanzstichtag hat uns vorgelegen. Wir haben beurteilt, ob darin Vorfakturierungen, längerfristige Forderungen, Forderungen aus Lieferungen an Konsignateure, Fremdwährungsforderungen und Forderungen an verbundene Unternehmen/Personen enthalten sind.</w:t>
      </w:r>
    </w:p>
    <w:p w14:paraId="6D20CBAB" w14:textId="77777777" w:rsidR="00004040" w:rsidRDefault="00004040" w:rsidP="00004040">
      <w:pPr>
        <w:pStyle w:val="StandardME"/>
      </w:pPr>
    </w:p>
    <w:p w14:paraId="1E325C7B" w14:textId="77777777" w:rsidR="00004040" w:rsidRDefault="00004040" w:rsidP="00004040">
      <w:pPr>
        <w:pStyle w:val="StandardME"/>
      </w:pPr>
      <w:r>
        <w:t>Wir haben beurteilt, ob nach dem Bilanzstichtag Gutschriften für im abgelaufenen Geschäftsjahr ursprünglich gebuchte</w:t>
      </w:r>
      <w:r w:rsidR="00A818DC">
        <w:t>n</w:t>
      </w:r>
      <w:r>
        <w:t xml:space="preserve"> Umsätze erteilt wurden und wie diese Gutschriften zum Bilanzstichtag berücksichtigt worden sind.</w:t>
      </w:r>
    </w:p>
    <w:p w14:paraId="0D1289D1" w14:textId="77777777" w:rsidR="00004040" w:rsidRDefault="00004040" w:rsidP="00004040">
      <w:pPr>
        <w:pStyle w:val="StandardME"/>
      </w:pPr>
    </w:p>
    <w:p w14:paraId="1B3DD412" w14:textId="77777777" w:rsidR="00004040" w:rsidRDefault="00004040" w:rsidP="00004040">
      <w:pPr>
        <w:pStyle w:val="StandardME"/>
      </w:pPr>
      <w:r>
        <w:t>Die Vorgehensweise zur Bestimmung von zweifelhaften Forderungen und zur Festlegung von Wertberichtigungen wurde uns durch die Geschäftsleitung erläutert. Die durchschnittliche Umschlagszeit der Forderungen im abgelaufenen Geschäftsjahr haben wir mit der Kennzahl des Vorjahres verglichen. Soweit wesentliche Abweichungen oder Unplausibilitäten vorlagen, haben wir uns diese erläutern lassen.</w:t>
      </w:r>
    </w:p>
    <w:p w14:paraId="2DFD7268" w14:textId="77777777" w:rsidR="00004040" w:rsidRDefault="00004040" w:rsidP="00004040">
      <w:pPr>
        <w:pStyle w:val="StandardME"/>
      </w:pPr>
    </w:p>
    <w:p w14:paraId="6F1ADEA3" w14:textId="77777777" w:rsidR="00004040" w:rsidRDefault="00004040" w:rsidP="00004040">
      <w:pPr>
        <w:pStyle w:val="StandardME"/>
      </w:pPr>
      <w:r>
        <w:t>Wir haben uns erkundigt, ob Forderungen im Wege des Factorings veräußert wurden bzw. ob sie abgetreten oder verpfändet wurden.</w:t>
      </w:r>
    </w:p>
    <w:p w14:paraId="74DC11C4" w14:textId="77777777" w:rsidR="00004040" w:rsidRDefault="00004040" w:rsidP="00004040">
      <w:pPr>
        <w:pStyle w:val="StandardME"/>
      </w:pPr>
    </w:p>
    <w:p w14:paraId="39A28477" w14:textId="77777777" w:rsidR="00004040" w:rsidRDefault="00004040" w:rsidP="00004040">
      <w:pPr>
        <w:pStyle w:val="StandardME"/>
      </w:pPr>
    </w:p>
    <w:p w14:paraId="2AC0913D" w14:textId="77777777" w:rsidR="00004040" w:rsidRDefault="00004040" w:rsidP="00004040">
      <w:pPr>
        <w:pStyle w:val="berschrift3"/>
      </w:pPr>
      <w:r>
        <w:t>Sonstige Vermögensgegenstände/Forderungen</w:t>
      </w:r>
    </w:p>
    <w:p w14:paraId="389099FE" w14:textId="77777777" w:rsidR="00004040" w:rsidRDefault="00004040" w:rsidP="00004040">
      <w:pPr>
        <w:pStyle w:val="StandardME"/>
      </w:pPr>
    </w:p>
    <w:p w14:paraId="1E706E08" w14:textId="77777777" w:rsidR="00004040" w:rsidRDefault="00A818DC" w:rsidP="00004040">
      <w:pPr>
        <w:pStyle w:val="StandardME"/>
      </w:pPr>
      <w:r>
        <w:t>Eine Auflistung der Posten der s</w:t>
      </w:r>
      <w:r w:rsidR="00004040">
        <w:t>onstigen Vermögensgegenstände hat uns vorgelegen. Die Entstehungsursache der wesentlichen Posten wurde uns durch die Geschäftsleitung erläutert und wir haben die Werthaltigkeit anhand der erhaltenen Auskünfte beurteilt.</w:t>
      </w:r>
    </w:p>
    <w:p w14:paraId="5A39EAB1" w14:textId="77777777" w:rsidR="00004040" w:rsidRDefault="00004040" w:rsidP="00004040">
      <w:pPr>
        <w:pStyle w:val="StandardME"/>
      </w:pPr>
    </w:p>
    <w:p w14:paraId="7AED7492" w14:textId="77777777" w:rsidR="00004040" w:rsidRDefault="00004040" w:rsidP="00004040">
      <w:pPr>
        <w:pStyle w:val="StandardME"/>
      </w:pPr>
      <w:r>
        <w:t>Angesetzte Steuerforderungen haben wir anhand von Steuerbescheiden, Steuererklärungen, eigenen Steuerberechnungen und solchen der Gesellschaft beurteilt. Eine durch die Gesellschaft vorgenommene Umsatzsteuerverprobung hat uns vorgelegen.</w:t>
      </w:r>
    </w:p>
    <w:p w14:paraId="029DF0F1" w14:textId="77777777" w:rsidR="00004040" w:rsidRDefault="00004040" w:rsidP="00004040">
      <w:pPr>
        <w:pStyle w:val="StandardME"/>
      </w:pPr>
    </w:p>
    <w:p w14:paraId="0030F03F" w14:textId="77777777" w:rsidR="00004040" w:rsidRDefault="00004040" w:rsidP="00004040">
      <w:pPr>
        <w:pStyle w:val="StandardME"/>
      </w:pPr>
    </w:p>
    <w:p w14:paraId="707D582F" w14:textId="77777777" w:rsidR="00004040" w:rsidRDefault="00004040" w:rsidP="00004040">
      <w:pPr>
        <w:pStyle w:val="berschrift3"/>
      </w:pPr>
      <w:r>
        <w:t>Wertpapiere</w:t>
      </w:r>
    </w:p>
    <w:p w14:paraId="13ACF5DD" w14:textId="77777777" w:rsidR="00004040" w:rsidRDefault="00004040" w:rsidP="00004040">
      <w:pPr>
        <w:pStyle w:val="StandardME"/>
      </w:pPr>
    </w:p>
    <w:p w14:paraId="6D60CD10" w14:textId="77777777" w:rsidR="00004040" w:rsidRDefault="00004040" w:rsidP="00004040">
      <w:pPr>
        <w:pStyle w:val="StandardME"/>
      </w:pPr>
      <w:r>
        <w:t>Die Depotauszüge zum Bilanzstichtag haben uns vorgelegen. Den Bilanzansatz und die Bewertung entsprechend dem Niederstwertprinzip haben wir beurteilt, ebenso die Abgrenzung der Zinserträge.</w:t>
      </w:r>
    </w:p>
    <w:p w14:paraId="35A7DE57" w14:textId="77777777" w:rsidR="00004040" w:rsidRDefault="00004040" w:rsidP="00004040">
      <w:pPr>
        <w:pStyle w:val="StandardME"/>
      </w:pPr>
    </w:p>
    <w:p w14:paraId="04098F71" w14:textId="77777777" w:rsidR="00004040" w:rsidRDefault="00004040" w:rsidP="00004040">
      <w:pPr>
        <w:pStyle w:val="StandardME"/>
      </w:pPr>
    </w:p>
    <w:p w14:paraId="7DD0A1BD" w14:textId="77777777" w:rsidR="00004040" w:rsidRDefault="00004040" w:rsidP="00004040">
      <w:pPr>
        <w:pStyle w:val="berschrift3"/>
      </w:pPr>
      <w:r>
        <w:t>Flüssige Mittel/Verbindlichkeiten gegenüber Kreditinstituten</w:t>
      </w:r>
    </w:p>
    <w:p w14:paraId="47D9B8A2" w14:textId="77777777" w:rsidR="00004040" w:rsidRDefault="00004040" w:rsidP="00004040">
      <w:pPr>
        <w:pStyle w:val="StandardME"/>
      </w:pPr>
    </w:p>
    <w:p w14:paraId="068D0B20" w14:textId="77777777" w:rsidR="00004040" w:rsidRDefault="00004040" w:rsidP="00004040">
      <w:pPr>
        <w:pStyle w:val="StandardME"/>
      </w:pPr>
      <w:r>
        <w:t>Die Kontoauszüge der Kreditinstitute zum Bilanzstichtag und zu Beginn des Folgejahres haben uns vorgelegen, ebenso die Darlehensverträge zwischen der Gesellschaft und Kreditinstituten. Anhand der Darlehens</w:t>
      </w:r>
      <w:r w:rsidR="004873E8">
        <w:t xml:space="preserve">verträge und den Auskünften der Geschäftsleitung </w:t>
      </w:r>
      <w:r>
        <w:t xml:space="preserve">haben wir uns einen </w:t>
      </w:r>
      <w:r>
        <w:lastRenderedPageBreak/>
        <w:t>Überblick über die den Kreditinstituten gegebenen Kreditsicherheiten verschafft. Die Zinsabgrenzungen haben wir beurteilt.</w:t>
      </w:r>
    </w:p>
    <w:p w14:paraId="6BF09028" w14:textId="77777777" w:rsidR="00004040" w:rsidRDefault="00004040" w:rsidP="00004040">
      <w:pPr>
        <w:pStyle w:val="StandardME"/>
      </w:pPr>
    </w:p>
    <w:p w14:paraId="06D73DF4" w14:textId="77777777" w:rsidR="00004040" w:rsidRDefault="00004040" w:rsidP="00004040">
      <w:pPr>
        <w:pStyle w:val="StandardME"/>
      </w:pPr>
      <w:r>
        <w:t xml:space="preserve">Nach Auskunft </w:t>
      </w:r>
      <w:r w:rsidR="004873E8">
        <w:t xml:space="preserve">der Geschäftsleitung </w:t>
      </w:r>
      <w:r>
        <w:t>liegen weder Geschäfte vor, die derivative Finanzinstrumente oder ähnliches betreffen, noch bestehe</w:t>
      </w:r>
      <w:r w:rsidR="00A818DC">
        <w:t>n Verfügungsbeschränkungen für l</w:t>
      </w:r>
      <w:r>
        <w:t>iquide Mittel.</w:t>
      </w:r>
    </w:p>
    <w:p w14:paraId="0A707104" w14:textId="77777777" w:rsidR="00004040" w:rsidRDefault="00004040" w:rsidP="00004040">
      <w:pPr>
        <w:pStyle w:val="StandardME"/>
      </w:pPr>
    </w:p>
    <w:p w14:paraId="16AC62D9" w14:textId="77777777" w:rsidR="00004040" w:rsidRDefault="00004040" w:rsidP="00004040">
      <w:pPr>
        <w:pStyle w:val="StandardME"/>
      </w:pPr>
      <w:r>
        <w:t>Eine Aufstellung über die Inanspruchnahme von Kontokorrentkrediten als Grundlage für die Beurteilung des gebuchten Zinsaufwands haben wir erhalten.</w:t>
      </w:r>
    </w:p>
    <w:p w14:paraId="6E58E1BE" w14:textId="77777777" w:rsidR="00004040" w:rsidRDefault="00004040" w:rsidP="00004040">
      <w:pPr>
        <w:pStyle w:val="StandardME"/>
      </w:pPr>
    </w:p>
    <w:p w14:paraId="62D917BA" w14:textId="77777777" w:rsidR="00004040" w:rsidRDefault="00004040" w:rsidP="00004040">
      <w:pPr>
        <w:pStyle w:val="StandardME"/>
      </w:pPr>
    </w:p>
    <w:p w14:paraId="3D703561" w14:textId="77777777" w:rsidR="00004040" w:rsidRDefault="00004040" w:rsidP="00004040">
      <w:pPr>
        <w:pStyle w:val="berschrift3"/>
      </w:pPr>
      <w:r>
        <w:t>Rechnungsabgrenzungsposten</w:t>
      </w:r>
    </w:p>
    <w:p w14:paraId="14BC98EA" w14:textId="77777777" w:rsidR="00004040" w:rsidRDefault="00004040" w:rsidP="00004040">
      <w:pPr>
        <w:pStyle w:val="StandardME"/>
      </w:pPr>
    </w:p>
    <w:p w14:paraId="22431836" w14:textId="77777777" w:rsidR="00004040" w:rsidRDefault="00004040" w:rsidP="00004040">
      <w:pPr>
        <w:pStyle w:val="StandardME"/>
      </w:pPr>
      <w:r>
        <w:t xml:space="preserve">Eine Auflistung der Posten der aktiven und passiven Rechnungsabgrenzung hat uns vorgelegen. Die wesentlichen Posten hat uns </w:t>
      </w:r>
      <w:r w:rsidR="0077006A">
        <w:t>die Geschäftsleitung</w:t>
      </w:r>
      <w:r>
        <w:t xml:space="preserve"> hinsichtlich des Rechtsgrundes und der Abwicklung erläutert.</w:t>
      </w:r>
    </w:p>
    <w:p w14:paraId="030482DF" w14:textId="77777777" w:rsidR="00004040" w:rsidRDefault="00004040" w:rsidP="00004040">
      <w:pPr>
        <w:pStyle w:val="StandardME"/>
      </w:pPr>
    </w:p>
    <w:p w14:paraId="5F1D61C7" w14:textId="77777777" w:rsidR="00004040" w:rsidRDefault="00004040" w:rsidP="00004040">
      <w:pPr>
        <w:pStyle w:val="StandardME"/>
      </w:pPr>
    </w:p>
    <w:p w14:paraId="053CF50D" w14:textId="77777777" w:rsidR="00004040" w:rsidRDefault="00004040" w:rsidP="00004040">
      <w:pPr>
        <w:pStyle w:val="berschrift3"/>
      </w:pPr>
      <w:r>
        <w:t>Eigenkapital</w:t>
      </w:r>
    </w:p>
    <w:p w14:paraId="0E91B178" w14:textId="77777777" w:rsidR="00004040" w:rsidRDefault="00004040" w:rsidP="00004040">
      <w:pPr>
        <w:pStyle w:val="StandardME"/>
      </w:pPr>
    </w:p>
    <w:p w14:paraId="0651EF7C" w14:textId="77777777" w:rsidR="00004040" w:rsidRDefault="00004040" w:rsidP="00004040">
      <w:pPr>
        <w:pStyle w:val="StandardME"/>
      </w:pPr>
      <w:r>
        <w:t>Das z</w:t>
      </w:r>
      <w:r w:rsidR="00A818DC">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105D25F1" w14:textId="77777777" w:rsidR="00004040" w:rsidRDefault="00004040" w:rsidP="00004040">
      <w:pPr>
        <w:pStyle w:val="StandardME"/>
      </w:pPr>
    </w:p>
    <w:p w14:paraId="60854360" w14:textId="77777777" w:rsidR="00004040" w:rsidRDefault="00004040" w:rsidP="00004040">
      <w:pPr>
        <w:pStyle w:val="StandardME"/>
      </w:pPr>
    </w:p>
    <w:p w14:paraId="737695E2" w14:textId="77777777" w:rsidR="00004040" w:rsidRDefault="00004040" w:rsidP="00004040">
      <w:pPr>
        <w:pStyle w:val="berschrift3"/>
      </w:pPr>
      <w:r>
        <w:t>Rückstellungen</w:t>
      </w:r>
    </w:p>
    <w:p w14:paraId="27610167" w14:textId="77777777" w:rsidR="00004040" w:rsidRDefault="00004040" w:rsidP="00004040">
      <w:pPr>
        <w:pStyle w:val="StandardME"/>
      </w:pPr>
    </w:p>
    <w:p w14:paraId="4F7FA176" w14:textId="77777777" w:rsidR="00004040" w:rsidRDefault="00004040" w:rsidP="00004040">
      <w:pPr>
        <w:pStyle w:val="StandardME"/>
      </w:pPr>
      <w:r>
        <w:t>Verträge zur Erteilung von Pensionszusagen sowie ein versicherungsmathematisches Gutachten für die Berechnung der Pensionsrückstellungen haben uns vorgelegen.</w:t>
      </w:r>
    </w:p>
    <w:p w14:paraId="6E620BEC" w14:textId="77777777" w:rsidR="00004040" w:rsidRDefault="00004040" w:rsidP="00004040">
      <w:pPr>
        <w:pStyle w:val="StandardME"/>
      </w:pPr>
    </w:p>
    <w:p w14:paraId="427057B1" w14:textId="77777777" w:rsidR="00004040" w:rsidRDefault="00004040" w:rsidP="00004040">
      <w:pPr>
        <w:pStyle w:val="StandardME"/>
      </w:pPr>
      <w:r>
        <w:t>Die Entwicklung der Steuerrückstellungen wurde von uns anhand der vo</w:t>
      </w:r>
      <w:r w:rsidR="00A818DC">
        <w:t>rliegenden Steuerbescheide und -</w:t>
      </w:r>
      <w:r>
        <w:t>erklärungen beurteilt.</w:t>
      </w:r>
    </w:p>
    <w:p w14:paraId="6AE0FDFC" w14:textId="77777777" w:rsidR="00004040" w:rsidRDefault="00004040" w:rsidP="00004040">
      <w:pPr>
        <w:pStyle w:val="StandardME"/>
      </w:pPr>
    </w:p>
    <w:p w14:paraId="547CA0D6" w14:textId="77777777" w:rsidR="00004040" w:rsidRDefault="00004040" w:rsidP="00004040">
      <w:pPr>
        <w:pStyle w:val="StandardME"/>
      </w:pPr>
      <w:r>
        <w:t>Die gesetz</w:t>
      </w:r>
      <w:r w:rsidR="00A818DC">
        <w:t>liche Regelung für die Bildung l</w:t>
      </w:r>
      <w:r>
        <w:t xml:space="preserve">atenter Steuern wurde mit </w:t>
      </w:r>
      <w:r w:rsidR="004873E8">
        <w:t xml:space="preserve">der Geschäftsleitung </w:t>
      </w:r>
      <w:r>
        <w:t>erörtert.</w:t>
      </w:r>
    </w:p>
    <w:p w14:paraId="4C3307FC" w14:textId="77777777" w:rsidR="00004040" w:rsidRDefault="00004040" w:rsidP="00004040">
      <w:pPr>
        <w:pStyle w:val="StandardME"/>
      </w:pPr>
    </w:p>
    <w:p w14:paraId="5CC62B02" w14:textId="77777777" w:rsidR="00004040" w:rsidRDefault="00004040" w:rsidP="00004040">
      <w:pPr>
        <w:pStyle w:val="StandardME"/>
      </w:pPr>
      <w:r>
        <w:t>Die Steuerrückstellungen zum Bilanzstichtag haben wir auftragsgemäß selbst ermittelt.</w:t>
      </w:r>
    </w:p>
    <w:p w14:paraId="396CCB1C" w14:textId="77777777" w:rsidR="00004040" w:rsidRDefault="00004040" w:rsidP="00004040">
      <w:pPr>
        <w:pStyle w:val="StandardME"/>
      </w:pPr>
    </w:p>
    <w:p w14:paraId="1DB8D3C8" w14:textId="77777777" w:rsidR="00004040" w:rsidRDefault="00004040" w:rsidP="00004040">
      <w:pPr>
        <w:pStyle w:val="StandardME"/>
      </w:pPr>
      <w:r>
        <w:t xml:space="preserve">Mit </w:t>
      </w:r>
      <w:r w:rsidR="004873E8">
        <w:t xml:space="preserve">der Geschäftsleitung </w:t>
      </w:r>
      <w:r>
        <w:t>haben wir erörtert, welche Verpflich</w:t>
      </w:r>
      <w:r w:rsidR="00A818DC">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uns beurteilt.</w:t>
      </w:r>
    </w:p>
    <w:p w14:paraId="56A154A1" w14:textId="77777777" w:rsidR="00004040" w:rsidRDefault="00004040" w:rsidP="00004040">
      <w:pPr>
        <w:pStyle w:val="StandardME"/>
      </w:pPr>
    </w:p>
    <w:p w14:paraId="06388E71" w14:textId="77777777" w:rsidR="00004040" w:rsidRDefault="00004040" w:rsidP="00004040">
      <w:pPr>
        <w:pStyle w:val="StandardME"/>
      </w:pPr>
      <w:r>
        <w:t xml:space="preserve">Ferner wurden mit </w:t>
      </w:r>
      <w:r w:rsidR="004873E8">
        <w:t xml:space="preserve">der Geschäftsleitung </w:t>
      </w:r>
      <w:r>
        <w:t>angabepflichtige Haftungsverhältnisse nach § 251 aus Bürgschaften, Kreditaufträgen, Wechselindossierungen sowie Gewährleistungen und Sicherheitsbestellungen für fremde Verbindlichkeiten erörtert.</w:t>
      </w:r>
    </w:p>
    <w:p w14:paraId="42BD3262" w14:textId="77777777" w:rsidR="00004040" w:rsidRDefault="00004040" w:rsidP="00004040">
      <w:pPr>
        <w:pStyle w:val="StandardME"/>
      </w:pPr>
    </w:p>
    <w:p w14:paraId="6F42AF51" w14:textId="77777777" w:rsidR="00004040" w:rsidRDefault="00004040" w:rsidP="00004040">
      <w:pPr>
        <w:pStyle w:val="StandardME"/>
      </w:pPr>
    </w:p>
    <w:p w14:paraId="6C4CAED5" w14:textId="77777777" w:rsidR="00004040" w:rsidRDefault="00004040" w:rsidP="00004040">
      <w:pPr>
        <w:pStyle w:val="berschrift3"/>
      </w:pPr>
      <w:r>
        <w:lastRenderedPageBreak/>
        <w:t>Verbindlichkeiten aus Lieferungen und Leistungen</w:t>
      </w:r>
    </w:p>
    <w:p w14:paraId="54DC1DAF" w14:textId="77777777" w:rsidR="00004040" w:rsidRDefault="00004040" w:rsidP="00004040">
      <w:pPr>
        <w:pStyle w:val="StandardME"/>
      </w:pPr>
    </w:p>
    <w:p w14:paraId="1B6BA99A" w14:textId="77777777" w:rsidR="00004040" w:rsidRDefault="0077006A" w:rsidP="00004040">
      <w:pPr>
        <w:pStyle w:val="StandardME"/>
      </w:pPr>
      <w:r>
        <w:t>Die Geschäftsleitung</w:t>
      </w:r>
      <w:r w:rsidR="00004040">
        <w:t xml:space="preserve"> hat uns die Regelungen des Unternehmens zur Einbuchung von Liefer- und Leistungsverbindlichkeiten erläutert.</w:t>
      </w:r>
    </w:p>
    <w:p w14:paraId="0C56496C" w14:textId="77777777" w:rsidR="00004040" w:rsidRDefault="00004040" w:rsidP="00004040">
      <w:pPr>
        <w:pStyle w:val="StandardME"/>
      </w:pPr>
    </w:p>
    <w:p w14:paraId="654B6ADB" w14:textId="77777777" w:rsidR="00004040" w:rsidRDefault="00004040" w:rsidP="00004040">
      <w:pPr>
        <w:pStyle w:val="StandardME"/>
      </w:pPr>
      <w:r>
        <w:t>Eine Auflistung der Verbindlichkeiten aus Lieferungen und Leistungen hat uns vorgelegen</w:t>
      </w:r>
    </w:p>
    <w:p w14:paraId="194F3D5C" w14:textId="77777777" w:rsidR="00004040" w:rsidRDefault="00004040" w:rsidP="00004040">
      <w:pPr>
        <w:pStyle w:val="StandardME"/>
      </w:pPr>
    </w:p>
    <w:p w14:paraId="0FF1B82F" w14:textId="77777777" w:rsidR="00004040" w:rsidRDefault="00004040" w:rsidP="00004040">
      <w:pPr>
        <w:pStyle w:val="StandardME"/>
      </w:pPr>
      <w:r>
        <w:t>Anhand der Relation von Wareneinsatz zu Umsatzerlösen im Vorjahresvergleich haben wir beurteilt, ob Anhaltspunkte für wesentliche ungebuchte Verbindlichkeiten vorliegen.</w:t>
      </w:r>
    </w:p>
    <w:p w14:paraId="47339AAC" w14:textId="77777777" w:rsidR="00004040" w:rsidRDefault="00004040" w:rsidP="00004040">
      <w:pPr>
        <w:pStyle w:val="StandardME"/>
      </w:pPr>
    </w:p>
    <w:p w14:paraId="21C189C9" w14:textId="77777777" w:rsidR="00004040" w:rsidRDefault="00004040" w:rsidP="00004040">
      <w:pPr>
        <w:pStyle w:val="StandardME"/>
      </w:pPr>
      <w:r>
        <w:t>Die Abweichung des Ausweises an Verbindlichkeiten aus Lieferungen und Leistungen im Ver</w:t>
      </w:r>
      <w:r w:rsidR="004873E8">
        <w:t>gleich zum Vorjahr wurde uns von der Geschäftsleitung</w:t>
      </w:r>
      <w:r>
        <w:t xml:space="preserve"> erläutert.</w:t>
      </w:r>
    </w:p>
    <w:p w14:paraId="18CF9A92" w14:textId="77777777" w:rsidR="00004040" w:rsidRDefault="00004040" w:rsidP="00004040">
      <w:pPr>
        <w:pStyle w:val="StandardME"/>
      </w:pPr>
    </w:p>
    <w:p w14:paraId="6F698F81" w14:textId="77777777" w:rsidR="00004040" w:rsidRDefault="00004040" w:rsidP="00004040">
      <w:pPr>
        <w:pStyle w:val="StandardME"/>
      </w:pPr>
      <w:r>
        <w:t>Zum Bilanzstichtag hat die Gesellschaft einen Saldenabgleich mit wichtigen Kreditoren vorgenommen.</w:t>
      </w:r>
    </w:p>
    <w:p w14:paraId="3FB3381B" w14:textId="77777777" w:rsidR="00004040" w:rsidRDefault="00004040" w:rsidP="00004040">
      <w:pPr>
        <w:pStyle w:val="StandardME"/>
      </w:pPr>
    </w:p>
    <w:p w14:paraId="597C418B" w14:textId="77777777" w:rsidR="00004040" w:rsidRDefault="00004040" w:rsidP="00004040">
      <w:pPr>
        <w:pStyle w:val="StandardME"/>
      </w:pPr>
    </w:p>
    <w:p w14:paraId="0EEB5441" w14:textId="77777777" w:rsidR="00004040" w:rsidRDefault="00004040" w:rsidP="00004040">
      <w:pPr>
        <w:pStyle w:val="berschrift3"/>
      </w:pPr>
      <w:r>
        <w:t>Sonstige Verbindlichkeiten</w:t>
      </w:r>
    </w:p>
    <w:p w14:paraId="750C0485" w14:textId="77777777" w:rsidR="00004040" w:rsidRDefault="00004040" w:rsidP="00004040">
      <w:pPr>
        <w:pStyle w:val="StandardME"/>
      </w:pPr>
    </w:p>
    <w:p w14:paraId="69166A62" w14:textId="77777777" w:rsidR="00004040" w:rsidRDefault="00A818DC" w:rsidP="00004040">
      <w:pPr>
        <w:pStyle w:val="StandardME"/>
      </w:pPr>
      <w:r>
        <w:t>Eine Auflistung der Posten der s</w:t>
      </w:r>
      <w:r w:rsidR="00004040">
        <w:t>onstigen Verbindlichkeiten hat uns vorgelegen. Die Entstehungsursache der wesentlichen Posten wurde uns durch d</w:t>
      </w:r>
      <w:r w:rsidR="004873E8">
        <w:t>ie Geschäftsleitung erläutert</w:t>
      </w:r>
      <w:r w:rsidR="00004040">
        <w:t xml:space="preserve"> und wir haben die Höhe des Ausweises anhand der erhaltenen Auskünfte beurteilt.</w:t>
      </w:r>
    </w:p>
    <w:p w14:paraId="1BFC2C69" w14:textId="77777777" w:rsidR="00004040" w:rsidRDefault="00004040" w:rsidP="00004040">
      <w:pPr>
        <w:pStyle w:val="StandardME"/>
      </w:pPr>
    </w:p>
    <w:p w14:paraId="344086D2" w14:textId="77777777" w:rsidR="00004040" w:rsidRDefault="00004040" w:rsidP="00004040">
      <w:pPr>
        <w:pStyle w:val="StandardME"/>
      </w:pPr>
    </w:p>
    <w:p w14:paraId="2A80F57D" w14:textId="77777777" w:rsidR="00004040" w:rsidRDefault="00004040" w:rsidP="00004040">
      <w:pPr>
        <w:pStyle w:val="StandardME"/>
      </w:pPr>
      <w:r>
        <w:t>Die Ermittlung der Verbindlichkeiten im Rahmen der sozialen Sicherheit wurde uns erläutert. Wir haben deren Plausibilität anhand der Zahlungen im neuen Geschäftsjahr beurteilt.</w:t>
      </w:r>
    </w:p>
    <w:p w14:paraId="30569607" w14:textId="77777777" w:rsidR="00004040" w:rsidRDefault="00004040" w:rsidP="00004040">
      <w:pPr>
        <w:pStyle w:val="StandardME"/>
      </w:pPr>
    </w:p>
    <w:p w14:paraId="04C64750" w14:textId="77777777" w:rsidR="00004040" w:rsidRDefault="00004040" w:rsidP="00004040">
      <w:pPr>
        <w:pStyle w:val="StandardME"/>
      </w:pPr>
    </w:p>
    <w:p w14:paraId="45AA8774" w14:textId="77777777" w:rsidR="00004040" w:rsidRDefault="00004040" w:rsidP="00004040">
      <w:pPr>
        <w:pStyle w:val="berschrift3"/>
      </w:pPr>
      <w:r>
        <w:t>Gewinn- und Verlustrechnung</w:t>
      </w:r>
    </w:p>
    <w:p w14:paraId="3A1B3A3E" w14:textId="77777777" w:rsidR="00004040" w:rsidRDefault="00004040" w:rsidP="00004040">
      <w:pPr>
        <w:pStyle w:val="StandardME"/>
      </w:pPr>
    </w:p>
    <w:p w14:paraId="419632D7" w14:textId="77777777" w:rsidR="00004040" w:rsidRDefault="00004040" w:rsidP="00004040">
      <w:pPr>
        <w:pStyle w:val="StandardME"/>
      </w:pPr>
      <w:r>
        <w:t>Nach Auskunft de</w:t>
      </w:r>
      <w:r w:rsidR="005C47DF">
        <w:t>r</w:t>
      </w:r>
      <w:r>
        <w:t xml:space="preserve"> </w:t>
      </w:r>
      <w:r w:rsidR="005C47DF">
        <w:t xml:space="preserve">Geschäftsleitung </w:t>
      </w:r>
      <w:r>
        <w:t>wurden im abgelaufenen Geschäftsjahr weder bei den Umsatzerlösen noch beim Wareneinsatz untypisch große oder außergewöhnliche Geschäfte verbucht.</w:t>
      </w:r>
    </w:p>
    <w:p w14:paraId="3A294589" w14:textId="77777777" w:rsidR="00004040" w:rsidRDefault="00004040" w:rsidP="00004040">
      <w:pPr>
        <w:pStyle w:val="StandardME"/>
      </w:pPr>
    </w:p>
    <w:p w14:paraId="5C5D7408" w14:textId="77777777" w:rsidR="00004040" w:rsidRDefault="00004040" w:rsidP="00004040">
      <w:pPr>
        <w:pStyle w:val="StandardME"/>
      </w:pPr>
      <w:r>
        <w:t>Die Relationen der Umsatzerlöse zum Wareneinsatz, zum Personal</w:t>
      </w:r>
      <w:r w:rsidR="00A818DC">
        <w:t>aufwand und zum s</w:t>
      </w:r>
      <w:r>
        <w:t>onstigen betrieblichen Aufwand wurden im Vorjahresvergleich ermittelt. Soweit sich auffällige Veränderungen ergaben, wurden diese mit der Geschäftsleitung erörtert.</w:t>
      </w:r>
    </w:p>
    <w:p w14:paraId="083939E4" w14:textId="77777777" w:rsidR="00004040" w:rsidRDefault="00004040" w:rsidP="00004040">
      <w:pPr>
        <w:pStyle w:val="StandardME"/>
      </w:pPr>
    </w:p>
    <w:p w14:paraId="166E9149" w14:textId="77777777" w:rsidR="00004040" w:rsidRDefault="00004040" w:rsidP="00004040">
      <w:pPr>
        <w:pStyle w:val="StandardME"/>
      </w:pPr>
      <w:r>
        <w:t xml:space="preserve">Nach Auskunft </w:t>
      </w:r>
      <w:r w:rsidR="004873E8">
        <w:t>der Geschäftsleitung stimmen</w:t>
      </w:r>
      <w:r>
        <w:t xml:space="preserve"> das ermittelte Ergebnis der gewöhnlichen Geschäftstätigkeit und der Steueraufwand mit den Planzahlen im Rahmen der üblichen Abweichungen überein.</w:t>
      </w:r>
    </w:p>
    <w:p w14:paraId="2AC84C80" w14:textId="77777777" w:rsidR="00004040" w:rsidRDefault="00004040" w:rsidP="00004040">
      <w:pPr>
        <w:pStyle w:val="StandardME"/>
      </w:pPr>
    </w:p>
    <w:p w14:paraId="612BA011" w14:textId="77777777" w:rsidR="00004040" w:rsidRDefault="00004040" w:rsidP="00004040">
      <w:pPr>
        <w:pStyle w:val="StandardME"/>
      </w:pPr>
    </w:p>
    <w:p w14:paraId="61A896A6" w14:textId="77777777" w:rsidR="00004040" w:rsidRDefault="00004040" w:rsidP="00004040">
      <w:pPr>
        <w:pStyle w:val="berschrift3"/>
      </w:pPr>
      <w:r>
        <w:t>Anhang</w:t>
      </w:r>
    </w:p>
    <w:p w14:paraId="1BA83C6B" w14:textId="77777777" w:rsidR="00004040" w:rsidRDefault="00004040" w:rsidP="00004040">
      <w:pPr>
        <w:pStyle w:val="StandardME"/>
      </w:pPr>
    </w:p>
    <w:p w14:paraId="20228DBE" w14:textId="77777777" w:rsidR="00004040" w:rsidRDefault="00004040" w:rsidP="00004040">
      <w:pPr>
        <w:pStyle w:val="StandardME"/>
      </w:pPr>
      <w:r>
        <w:t xml:space="preserve">Die für die Erstellung des Anhangs erforderlichen Informationen wurden mit </w:t>
      </w:r>
      <w:r w:rsidR="004873E8">
        <w:t xml:space="preserve">der Geschäftsleitung </w:t>
      </w:r>
      <w:r>
        <w:t>des Unternehmens erörtert.</w:t>
      </w:r>
    </w:p>
    <w:p w14:paraId="68A486B1" w14:textId="77777777" w:rsidR="00004040" w:rsidRDefault="00004040" w:rsidP="00004040">
      <w:pPr>
        <w:pStyle w:val="StandardME"/>
      </w:pPr>
    </w:p>
    <w:p w14:paraId="0AD017E2" w14:textId="77777777" w:rsidR="00004040" w:rsidRDefault="00004040" w:rsidP="00004040">
      <w:pPr>
        <w:pStyle w:val="StandardME"/>
      </w:pPr>
    </w:p>
    <w:p w14:paraId="6C30FBEF" w14:textId="77777777" w:rsidR="00004040" w:rsidRDefault="00004040" w:rsidP="00004040">
      <w:pPr>
        <w:pStyle w:val="berschrift3"/>
      </w:pPr>
      <w:r>
        <w:t>Ereignisse nach dem Bilanzstichtag</w:t>
      </w:r>
    </w:p>
    <w:p w14:paraId="2E3E00ED" w14:textId="77777777" w:rsidR="00004040" w:rsidRDefault="00004040" w:rsidP="00004040">
      <w:pPr>
        <w:pStyle w:val="StandardME"/>
      </w:pPr>
    </w:p>
    <w:p w14:paraId="1BB65CBE" w14:textId="77777777" w:rsidR="00004040" w:rsidRDefault="0077006A" w:rsidP="00004040">
      <w:pPr>
        <w:pStyle w:val="StandardME"/>
      </w:pPr>
      <w:r>
        <w:lastRenderedPageBreak/>
        <w:t>Mit der 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3E1093EE" w14:textId="77777777" w:rsidR="00876807" w:rsidRPr="00BA63C6" w:rsidRDefault="00876807" w:rsidP="00876807">
      <w:pPr>
        <w:pStyle w:val="StandardME"/>
        <w:tabs>
          <w:tab w:val="left" w:pos="2254"/>
        </w:tabs>
      </w:pPr>
      <w:r w:rsidRPr="00BA63C6">
        <w:rPr>
          <w:vanish/>
        </w:rPr>
        <w:t>&gt;</w:t>
      </w:r>
    </w:p>
    <w:p w14:paraId="1D07E010" w14:textId="77777777" w:rsidR="00004040" w:rsidRPr="0042757A" w:rsidRDefault="00004040" w:rsidP="004F48C4">
      <w:pPr>
        <w:pStyle w:val="StandardME"/>
      </w:pPr>
    </w:p>
    <w:sectPr w:rsidR="00004040"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Fet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CB147BC0">
      <w:start w:val="1"/>
      <w:numFmt w:val="bullet"/>
      <w:lvlText w:val=""/>
      <w:lvlJc w:val="left"/>
      <w:pPr>
        <w:ind w:left="1571" w:hanging="360"/>
      </w:pPr>
      <w:rPr>
        <w:rFonts w:ascii="Symbol" w:hAnsi="Symbol" w:hint="default"/>
      </w:rPr>
    </w:lvl>
    <w:lvl w:ilvl="1" w:tplc="131EE848" w:tentative="1">
      <w:start w:val="1"/>
      <w:numFmt w:val="bullet"/>
      <w:lvlText w:val="o"/>
      <w:lvlJc w:val="left"/>
      <w:pPr>
        <w:ind w:left="2291" w:hanging="360"/>
      </w:pPr>
      <w:rPr>
        <w:rFonts w:ascii="Courier New" w:hAnsi="Courier New" w:cs="Courier New" w:hint="default"/>
      </w:rPr>
    </w:lvl>
    <w:lvl w:ilvl="2" w:tplc="D91ED5A0" w:tentative="1">
      <w:start w:val="1"/>
      <w:numFmt w:val="bullet"/>
      <w:lvlText w:val=""/>
      <w:lvlJc w:val="left"/>
      <w:pPr>
        <w:ind w:left="3011" w:hanging="360"/>
      </w:pPr>
      <w:rPr>
        <w:rFonts w:ascii="Wingdings" w:hAnsi="Wingdings" w:hint="default"/>
      </w:rPr>
    </w:lvl>
    <w:lvl w:ilvl="3" w:tplc="FB325D98" w:tentative="1">
      <w:start w:val="1"/>
      <w:numFmt w:val="bullet"/>
      <w:lvlText w:val=""/>
      <w:lvlJc w:val="left"/>
      <w:pPr>
        <w:ind w:left="3731" w:hanging="360"/>
      </w:pPr>
      <w:rPr>
        <w:rFonts w:ascii="Symbol" w:hAnsi="Symbol" w:hint="default"/>
      </w:rPr>
    </w:lvl>
    <w:lvl w:ilvl="4" w:tplc="10085194" w:tentative="1">
      <w:start w:val="1"/>
      <w:numFmt w:val="bullet"/>
      <w:lvlText w:val="o"/>
      <w:lvlJc w:val="left"/>
      <w:pPr>
        <w:ind w:left="4451" w:hanging="360"/>
      </w:pPr>
      <w:rPr>
        <w:rFonts w:ascii="Courier New" w:hAnsi="Courier New" w:cs="Courier New" w:hint="default"/>
      </w:rPr>
    </w:lvl>
    <w:lvl w:ilvl="5" w:tplc="0DCED682" w:tentative="1">
      <w:start w:val="1"/>
      <w:numFmt w:val="bullet"/>
      <w:lvlText w:val=""/>
      <w:lvlJc w:val="left"/>
      <w:pPr>
        <w:ind w:left="5171" w:hanging="360"/>
      </w:pPr>
      <w:rPr>
        <w:rFonts w:ascii="Wingdings" w:hAnsi="Wingdings" w:hint="default"/>
      </w:rPr>
    </w:lvl>
    <w:lvl w:ilvl="6" w:tplc="B4DE5254" w:tentative="1">
      <w:start w:val="1"/>
      <w:numFmt w:val="bullet"/>
      <w:lvlText w:val=""/>
      <w:lvlJc w:val="left"/>
      <w:pPr>
        <w:ind w:left="5891" w:hanging="360"/>
      </w:pPr>
      <w:rPr>
        <w:rFonts w:ascii="Symbol" w:hAnsi="Symbol" w:hint="default"/>
      </w:rPr>
    </w:lvl>
    <w:lvl w:ilvl="7" w:tplc="DDDE1AD8" w:tentative="1">
      <w:start w:val="1"/>
      <w:numFmt w:val="bullet"/>
      <w:lvlText w:val="o"/>
      <w:lvlJc w:val="left"/>
      <w:pPr>
        <w:ind w:left="6611" w:hanging="360"/>
      </w:pPr>
      <w:rPr>
        <w:rFonts w:ascii="Courier New" w:hAnsi="Courier New" w:cs="Courier New" w:hint="default"/>
      </w:rPr>
    </w:lvl>
    <w:lvl w:ilvl="8" w:tplc="3C6078B0"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04040"/>
    <w:rsid w:val="000641B9"/>
    <w:rsid w:val="000775D8"/>
    <w:rsid w:val="000C7B72"/>
    <w:rsid w:val="00100A8D"/>
    <w:rsid w:val="00135CE5"/>
    <w:rsid w:val="00170E96"/>
    <w:rsid w:val="00307D65"/>
    <w:rsid w:val="00394621"/>
    <w:rsid w:val="004053F6"/>
    <w:rsid w:val="00413E57"/>
    <w:rsid w:val="0042757A"/>
    <w:rsid w:val="00456B22"/>
    <w:rsid w:val="004873E8"/>
    <w:rsid w:val="004A46CF"/>
    <w:rsid w:val="004F48C4"/>
    <w:rsid w:val="0055237C"/>
    <w:rsid w:val="00577A1A"/>
    <w:rsid w:val="005B478D"/>
    <w:rsid w:val="005C47DF"/>
    <w:rsid w:val="005F16E5"/>
    <w:rsid w:val="006B0560"/>
    <w:rsid w:val="0071761B"/>
    <w:rsid w:val="007479DA"/>
    <w:rsid w:val="0077006A"/>
    <w:rsid w:val="0084111E"/>
    <w:rsid w:val="00876807"/>
    <w:rsid w:val="008B6796"/>
    <w:rsid w:val="008E3F4C"/>
    <w:rsid w:val="00957EF9"/>
    <w:rsid w:val="00994E15"/>
    <w:rsid w:val="00997687"/>
    <w:rsid w:val="009A2113"/>
    <w:rsid w:val="00A13484"/>
    <w:rsid w:val="00A25314"/>
    <w:rsid w:val="00A818DC"/>
    <w:rsid w:val="00B006CE"/>
    <w:rsid w:val="00B60E31"/>
    <w:rsid w:val="00B86508"/>
    <w:rsid w:val="00BA63C6"/>
    <w:rsid w:val="00C63700"/>
    <w:rsid w:val="00C928E3"/>
    <w:rsid w:val="00CA32B7"/>
    <w:rsid w:val="00CB7408"/>
    <w:rsid w:val="00D246FE"/>
    <w:rsid w:val="00D54C38"/>
    <w:rsid w:val="00E21B0B"/>
    <w:rsid w:val="00E345EA"/>
    <w:rsid w:val="00E45992"/>
    <w:rsid w:val="00E8100B"/>
    <w:rsid w:val="00F35240"/>
    <w:rsid w:val="00F415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519BB"/>
  <w15:chartTrackingRefBased/>
  <w15:docId w15:val="{01B53289-E369-4126-895F-B2956345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5D8"/>
    <w:rPr>
      <w:rFonts w:ascii="Arial" w:hAnsi="Arial"/>
    </w:rPr>
  </w:style>
  <w:style w:type="paragraph" w:styleId="berschrift1">
    <w:name w:val="heading 1"/>
    <w:basedOn w:val="Standard"/>
    <w:next w:val="Standard"/>
    <w:qFormat/>
    <w:rsid w:val="000775D8"/>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75D8"/>
    <w:pPr>
      <w:outlineLvl w:val="1"/>
    </w:pPr>
  </w:style>
  <w:style w:type="paragraph" w:styleId="berschrift3">
    <w:name w:val="heading 3"/>
    <w:basedOn w:val="berschrift1"/>
    <w:next w:val="Standard"/>
    <w:link w:val="berschrift3Zchn"/>
    <w:qFormat/>
    <w:rsid w:val="000775D8"/>
    <w:pPr>
      <w:outlineLvl w:val="2"/>
    </w:pPr>
    <w:rPr>
      <w:sz w:val="22"/>
    </w:rPr>
  </w:style>
  <w:style w:type="paragraph" w:styleId="berschrift4">
    <w:name w:val="heading 4"/>
    <w:basedOn w:val="berschrift1"/>
    <w:next w:val="Standard"/>
    <w:qFormat/>
    <w:rsid w:val="000775D8"/>
    <w:pPr>
      <w:numPr>
        <w:ilvl w:val="3"/>
        <w:numId w:val="14"/>
      </w:numPr>
      <w:outlineLvl w:val="3"/>
    </w:pPr>
    <w:rPr>
      <w:sz w:val="22"/>
    </w:rPr>
  </w:style>
  <w:style w:type="paragraph" w:styleId="berschrift5">
    <w:name w:val="heading 5"/>
    <w:basedOn w:val="berschrift1"/>
    <w:next w:val="Standard"/>
    <w:qFormat/>
    <w:rsid w:val="000775D8"/>
    <w:pPr>
      <w:numPr>
        <w:ilvl w:val="4"/>
        <w:numId w:val="14"/>
      </w:numPr>
      <w:outlineLvl w:val="4"/>
    </w:pPr>
    <w:rPr>
      <w:sz w:val="22"/>
    </w:rPr>
  </w:style>
  <w:style w:type="paragraph" w:styleId="berschrift6">
    <w:name w:val="heading 6"/>
    <w:basedOn w:val="berschrift1"/>
    <w:next w:val="Standard"/>
    <w:qFormat/>
    <w:rsid w:val="000775D8"/>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775D8"/>
    <w:pPr>
      <w:numPr>
        <w:ilvl w:val="6"/>
        <w:numId w:val="14"/>
      </w:numPr>
      <w:outlineLvl w:val="6"/>
    </w:pPr>
    <w:rPr>
      <w:sz w:val="20"/>
    </w:rPr>
  </w:style>
  <w:style w:type="paragraph" w:styleId="berschrift8">
    <w:name w:val="heading 8"/>
    <w:basedOn w:val="berschrift1"/>
    <w:next w:val="Standard"/>
    <w:qFormat/>
    <w:rsid w:val="000775D8"/>
    <w:pPr>
      <w:numPr>
        <w:ilvl w:val="7"/>
        <w:numId w:val="14"/>
      </w:numPr>
      <w:outlineLvl w:val="7"/>
    </w:pPr>
    <w:rPr>
      <w:i/>
      <w:sz w:val="20"/>
    </w:rPr>
  </w:style>
  <w:style w:type="paragraph" w:styleId="berschrift9">
    <w:name w:val="heading 9"/>
    <w:basedOn w:val="berschrift1"/>
    <w:next w:val="Standard"/>
    <w:qFormat/>
    <w:rsid w:val="000775D8"/>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0775D8"/>
    <w:pPr>
      <w:jc w:val="right"/>
    </w:pPr>
    <w:rPr>
      <w:sz w:val="16"/>
    </w:rPr>
  </w:style>
  <w:style w:type="paragraph" w:styleId="Aufzhlungszeichen">
    <w:name w:val="List Bullet"/>
    <w:basedOn w:val="Standard"/>
    <w:autoRedefine/>
    <w:rsid w:val="000775D8"/>
    <w:pPr>
      <w:ind w:left="283" w:hanging="283"/>
    </w:pPr>
  </w:style>
  <w:style w:type="paragraph" w:styleId="Dokumentstruktur">
    <w:name w:val="Document Map"/>
    <w:basedOn w:val="Standard"/>
    <w:semiHidden/>
    <w:rsid w:val="000775D8"/>
    <w:pPr>
      <w:shd w:val="clear" w:color="auto" w:fill="000080"/>
    </w:pPr>
    <w:rPr>
      <w:rFonts w:ascii="Tahoma" w:hAnsi="Tahoma"/>
    </w:rPr>
  </w:style>
  <w:style w:type="character" w:customStyle="1" w:styleId="Feldsteuerung">
    <w:name w:val="Feldsteuerung"/>
    <w:rsid w:val="000775D8"/>
    <w:rPr>
      <w:vanish/>
    </w:rPr>
  </w:style>
  <w:style w:type="paragraph" w:styleId="Fuzeile">
    <w:name w:val="footer"/>
    <w:basedOn w:val="Standard"/>
    <w:rsid w:val="000775D8"/>
    <w:pPr>
      <w:jc w:val="center"/>
    </w:pPr>
  </w:style>
  <w:style w:type="paragraph" w:customStyle="1" w:styleId="HVariante1">
    <w:name w:val="H Variante 1"/>
    <w:basedOn w:val="Standard"/>
    <w:rsid w:val="000775D8"/>
    <w:pPr>
      <w:spacing w:before="120" w:after="120"/>
    </w:pPr>
    <w:rPr>
      <w:b/>
      <w:sz w:val="18"/>
    </w:rPr>
  </w:style>
  <w:style w:type="paragraph" w:customStyle="1" w:styleId="HVariante2">
    <w:name w:val="H Variante 2"/>
    <w:basedOn w:val="Standard"/>
    <w:rsid w:val="000775D8"/>
    <w:pPr>
      <w:spacing w:before="240" w:after="240"/>
    </w:pPr>
    <w:rPr>
      <w:b/>
      <w:sz w:val="18"/>
    </w:rPr>
  </w:style>
  <w:style w:type="paragraph" w:customStyle="1" w:styleId="HVariante3">
    <w:name w:val="H Variante 3"/>
    <w:basedOn w:val="Standard"/>
    <w:rsid w:val="000775D8"/>
    <w:pPr>
      <w:spacing w:before="240" w:after="240"/>
    </w:pPr>
    <w:rPr>
      <w:b/>
      <w:sz w:val="18"/>
    </w:rPr>
  </w:style>
  <w:style w:type="paragraph" w:customStyle="1" w:styleId="HVariante4">
    <w:name w:val="H Variante 4"/>
    <w:basedOn w:val="Standard"/>
    <w:rsid w:val="000775D8"/>
    <w:pPr>
      <w:spacing w:before="240" w:after="240"/>
    </w:pPr>
    <w:rPr>
      <w:b/>
      <w:sz w:val="18"/>
    </w:rPr>
  </w:style>
  <w:style w:type="paragraph" w:customStyle="1" w:styleId="HDVariante1">
    <w:name w:val="HD Variante 1"/>
    <w:basedOn w:val="HVariante1"/>
    <w:next w:val="HVariante1"/>
    <w:rsid w:val="000775D8"/>
  </w:style>
  <w:style w:type="paragraph" w:customStyle="1" w:styleId="HDVariante2">
    <w:name w:val="HD Variante 2"/>
    <w:basedOn w:val="HVariante2"/>
    <w:next w:val="HVariante2"/>
    <w:rsid w:val="000775D8"/>
  </w:style>
  <w:style w:type="paragraph" w:customStyle="1" w:styleId="HDVariante3">
    <w:name w:val="HD Variante 3"/>
    <w:basedOn w:val="HVariante3"/>
    <w:next w:val="HVariante3"/>
    <w:rsid w:val="000775D8"/>
  </w:style>
  <w:style w:type="paragraph" w:customStyle="1" w:styleId="HDVariante4">
    <w:name w:val="HD Variante 4"/>
    <w:basedOn w:val="HVariante4"/>
    <w:next w:val="HVariante4"/>
    <w:rsid w:val="000775D8"/>
  </w:style>
  <w:style w:type="paragraph" w:customStyle="1" w:styleId="HUVariante1">
    <w:name w:val="HU Variante 1"/>
    <w:basedOn w:val="HVariante1"/>
    <w:next w:val="HVariante1"/>
    <w:rsid w:val="000775D8"/>
  </w:style>
  <w:style w:type="paragraph" w:customStyle="1" w:styleId="HUVariante2">
    <w:name w:val="HU Variante 2"/>
    <w:basedOn w:val="HVariante2"/>
    <w:next w:val="HVariante2"/>
    <w:rsid w:val="000775D8"/>
  </w:style>
  <w:style w:type="paragraph" w:customStyle="1" w:styleId="HUVariante3">
    <w:name w:val="HU Variante 3"/>
    <w:basedOn w:val="HVariante3"/>
    <w:next w:val="HVariante3"/>
    <w:rsid w:val="000775D8"/>
  </w:style>
  <w:style w:type="paragraph" w:customStyle="1" w:styleId="HUVariante4">
    <w:name w:val="HU Variante 4"/>
    <w:basedOn w:val="HVariante4"/>
    <w:next w:val="HVariante4"/>
    <w:rsid w:val="000775D8"/>
  </w:style>
  <w:style w:type="paragraph" w:styleId="Kopfzeile">
    <w:name w:val="header"/>
    <w:basedOn w:val="Standard"/>
    <w:rsid w:val="000775D8"/>
    <w:pPr>
      <w:tabs>
        <w:tab w:val="center" w:pos="4536"/>
        <w:tab w:val="right" w:pos="9072"/>
      </w:tabs>
    </w:pPr>
    <w:rPr>
      <w:b/>
    </w:rPr>
  </w:style>
  <w:style w:type="character" w:customStyle="1" w:styleId="Nachweis">
    <w:name w:val="Nachweis"/>
    <w:rsid w:val="000775D8"/>
    <w:rPr>
      <w:sz w:val="18"/>
    </w:rPr>
  </w:style>
  <w:style w:type="paragraph" w:customStyle="1" w:styleId="NachweisPos">
    <w:name w:val="NachweisPos"/>
    <w:basedOn w:val="Standard"/>
    <w:rsid w:val="000775D8"/>
    <w:rPr>
      <w:sz w:val="18"/>
    </w:rPr>
  </w:style>
  <w:style w:type="paragraph" w:customStyle="1" w:styleId="NachweisEndsumme">
    <w:name w:val="NachweisEndsumme"/>
    <w:basedOn w:val="NachweisPos"/>
    <w:rsid w:val="000775D8"/>
    <w:rPr>
      <w:b/>
    </w:rPr>
  </w:style>
  <w:style w:type="paragraph" w:customStyle="1" w:styleId="NachweisSumme">
    <w:name w:val="NachweisSumme"/>
    <w:basedOn w:val="NachweisPos"/>
    <w:rsid w:val="000775D8"/>
    <w:rPr>
      <w:b/>
    </w:rPr>
  </w:style>
  <w:style w:type="paragraph" w:customStyle="1" w:styleId="PVariante1">
    <w:name w:val="P Variante 1"/>
    <w:basedOn w:val="Standard"/>
    <w:rsid w:val="000775D8"/>
    <w:rPr>
      <w:sz w:val="18"/>
    </w:rPr>
  </w:style>
  <w:style w:type="paragraph" w:customStyle="1" w:styleId="PVariante2">
    <w:name w:val="P Variante 2"/>
    <w:basedOn w:val="Standard"/>
    <w:rsid w:val="000775D8"/>
    <w:rPr>
      <w:sz w:val="18"/>
    </w:rPr>
  </w:style>
  <w:style w:type="paragraph" w:customStyle="1" w:styleId="PVariante3">
    <w:name w:val="P Variante 3"/>
    <w:basedOn w:val="Standard"/>
    <w:rsid w:val="000775D8"/>
    <w:rPr>
      <w:sz w:val="18"/>
    </w:rPr>
  </w:style>
  <w:style w:type="paragraph" w:customStyle="1" w:styleId="PVariante4">
    <w:name w:val="P Variante 4"/>
    <w:basedOn w:val="Standard"/>
    <w:rsid w:val="000775D8"/>
    <w:rPr>
      <w:b/>
      <w:sz w:val="18"/>
    </w:rPr>
  </w:style>
  <w:style w:type="paragraph" w:customStyle="1" w:styleId="PDVariante1">
    <w:name w:val="PD Variante 1"/>
    <w:basedOn w:val="PVariante1"/>
    <w:next w:val="PVariante1"/>
    <w:rsid w:val="000775D8"/>
  </w:style>
  <w:style w:type="paragraph" w:customStyle="1" w:styleId="PDVariante2">
    <w:name w:val="PD Variante 2"/>
    <w:basedOn w:val="PVariante2"/>
    <w:next w:val="PVariante2"/>
    <w:rsid w:val="000775D8"/>
  </w:style>
  <w:style w:type="paragraph" w:customStyle="1" w:styleId="PDVariante3">
    <w:name w:val="PD Variante 3"/>
    <w:basedOn w:val="PVariante3"/>
    <w:next w:val="PVariante3"/>
    <w:rsid w:val="000775D8"/>
  </w:style>
  <w:style w:type="paragraph" w:customStyle="1" w:styleId="PDVariante4">
    <w:name w:val="PD Variante 4"/>
    <w:basedOn w:val="PVariante4"/>
    <w:next w:val="PVariante4"/>
    <w:rsid w:val="000775D8"/>
  </w:style>
  <w:style w:type="paragraph" w:customStyle="1" w:styleId="PUVariante1">
    <w:name w:val="PU Variante 1"/>
    <w:basedOn w:val="PVariante1"/>
    <w:next w:val="PVariante1"/>
    <w:rsid w:val="000775D8"/>
  </w:style>
  <w:style w:type="paragraph" w:customStyle="1" w:styleId="PUVariante2">
    <w:name w:val="PU Variante 2"/>
    <w:basedOn w:val="PVariante2"/>
    <w:next w:val="PVariante2"/>
    <w:rsid w:val="000775D8"/>
  </w:style>
  <w:style w:type="paragraph" w:customStyle="1" w:styleId="PUVariante3">
    <w:name w:val="PU Variante 3"/>
    <w:basedOn w:val="PVariante3"/>
    <w:next w:val="PVariante3"/>
    <w:rsid w:val="000775D8"/>
  </w:style>
  <w:style w:type="paragraph" w:customStyle="1" w:styleId="PUVariante4">
    <w:name w:val="PU Variante 4"/>
    <w:basedOn w:val="PVariante4"/>
    <w:next w:val="PVariante4"/>
    <w:rsid w:val="000775D8"/>
  </w:style>
  <w:style w:type="paragraph" w:customStyle="1" w:styleId="SVariante1">
    <w:name w:val="S Variante 1"/>
    <w:basedOn w:val="Standard"/>
    <w:rsid w:val="000775D8"/>
    <w:pPr>
      <w:spacing w:before="60" w:after="60"/>
    </w:pPr>
    <w:rPr>
      <w:b/>
      <w:sz w:val="18"/>
    </w:rPr>
  </w:style>
  <w:style w:type="paragraph" w:customStyle="1" w:styleId="SVariante2">
    <w:name w:val="S Variante 2"/>
    <w:basedOn w:val="Standard"/>
    <w:rsid w:val="000775D8"/>
    <w:pPr>
      <w:spacing w:before="120" w:after="120"/>
    </w:pPr>
    <w:rPr>
      <w:b/>
      <w:sz w:val="18"/>
    </w:rPr>
  </w:style>
  <w:style w:type="paragraph" w:customStyle="1" w:styleId="SVariante3">
    <w:name w:val="S Variante 3"/>
    <w:basedOn w:val="Standard"/>
    <w:rsid w:val="000775D8"/>
    <w:pPr>
      <w:spacing w:before="120" w:after="120"/>
    </w:pPr>
    <w:rPr>
      <w:b/>
      <w:sz w:val="18"/>
    </w:rPr>
  </w:style>
  <w:style w:type="paragraph" w:customStyle="1" w:styleId="SVariante4">
    <w:name w:val="S Variante 4"/>
    <w:basedOn w:val="Standard"/>
    <w:rsid w:val="000775D8"/>
    <w:pPr>
      <w:spacing w:before="120" w:after="120"/>
    </w:pPr>
    <w:rPr>
      <w:b/>
      <w:sz w:val="18"/>
    </w:rPr>
  </w:style>
  <w:style w:type="paragraph" w:customStyle="1" w:styleId="SDVariante1">
    <w:name w:val="SD Variante 1"/>
    <w:basedOn w:val="SVariante1"/>
    <w:next w:val="SVariante1"/>
    <w:rsid w:val="000775D8"/>
  </w:style>
  <w:style w:type="paragraph" w:customStyle="1" w:styleId="SDVariante2">
    <w:name w:val="SD Variante 2"/>
    <w:basedOn w:val="SVariante2"/>
    <w:next w:val="SVariante2"/>
    <w:rsid w:val="000775D8"/>
  </w:style>
  <w:style w:type="paragraph" w:customStyle="1" w:styleId="SDVariante3">
    <w:name w:val="SD Variante 3"/>
    <w:basedOn w:val="SVariante3"/>
    <w:next w:val="SVariante3"/>
    <w:rsid w:val="000775D8"/>
  </w:style>
  <w:style w:type="paragraph" w:customStyle="1" w:styleId="SDVariante4">
    <w:name w:val="SD Variante 4"/>
    <w:basedOn w:val="SVariante4"/>
    <w:next w:val="SVariante4"/>
    <w:rsid w:val="000775D8"/>
  </w:style>
  <w:style w:type="character" w:styleId="Seitenzahl">
    <w:name w:val="page number"/>
    <w:rsid w:val="000775D8"/>
  </w:style>
  <w:style w:type="paragraph" w:customStyle="1" w:styleId="StandardME">
    <w:name w:val="StandardME"/>
    <w:basedOn w:val="Standard"/>
    <w:rsid w:val="000775D8"/>
    <w:pPr>
      <w:ind w:left="851"/>
      <w:jc w:val="both"/>
    </w:pPr>
  </w:style>
  <w:style w:type="paragraph" w:customStyle="1" w:styleId="StandardOE">
    <w:name w:val="StandardOE"/>
    <w:basedOn w:val="Standard"/>
    <w:next w:val="Standard"/>
    <w:rsid w:val="000775D8"/>
    <w:pPr>
      <w:jc w:val="both"/>
    </w:pPr>
  </w:style>
  <w:style w:type="paragraph" w:customStyle="1" w:styleId="Steuerung">
    <w:name w:val="Steuerung"/>
    <w:basedOn w:val="Standard"/>
    <w:rsid w:val="000775D8"/>
    <w:rPr>
      <w:b/>
      <w:vanish/>
    </w:rPr>
  </w:style>
  <w:style w:type="paragraph" w:customStyle="1" w:styleId="SUVariante1">
    <w:name w:val="SU Variante 1"/>
    <w:basedOn w:val="SVariante1"/>
    <w:next w:val="SVariante1"/>
    <w:rsid w:val="000775D8"/>
  </w:style>
  <w:style w:type="paragraph" w:customStyle="1" w:styleId="SUVariante2">
    <w:name w:val="SU Variante 2"/>
    <w:basedOn w:val="SVariante2"/>
    <w:next w:val="SVariante2"/>
    <w:rsid w:val="000775D8"/>
  </w:style>
  <w:style w:type="paragraph" w:customStyle="1" w:styleId="SUVariante3">
    <w:name w:val="SU Variante 3"/>
    <w:basedOn w:val="SVariante3"/>
    <w:next w:val="SVariante3"/>
    <w:rsid w:val="000775D8"/>
  </w:style>
  <w:style w:type="paragraph" w:customStyle="1" w:styleId="SUVariante4">
    <w:name w:val="SU Variante 4"/>
    <w:basedOn w:val="SVariante4"/>
    <w:next w:val="SVariante4"/>
    <w:rsid w:val="000775D8"/>
  </w:style>
  <w:style w:type="paragraph" w:customStyle="1" w:styleId="UVariante1">
    <w:name w:val="U Variante 1"/>
    <w:basedOn w:val="Standard"/>
    <w:rsid w:val="000775D8"/>
    <w:rPr>
      <w:b/>
      <w:sz w:val="18"/>
    </w:rPr>
  </w:style>
  <w:style w:type="paragraph" w:customStyle="1" w:styleId="UVariante2">
    <w:name w:val="U Variante 2"/>
    <w:basedOn w:val="Standard"/>
    <w:rsid w:val="000775D8"/>
    <w:pPr>
      <w:spacing w:before="120" w:after="120"/>
    </w:pPr>
    <w:rPr>
      <w:b/>
      <w:sz w:val="18"/>
    </w:rPr>
  </w:style>
  <w:style w:type="paragraph" w:customStyle="1" w:styleId="UVariante3">
    <w:name w:val="U Variante 3"/>
    <w:basedOn w:val="Standard"/>
    <w:rsid w:val="000775D8"/>
    <w:pPr>
      <w:spacing w:before="120" w:after="120"/>
    </w:pPr>
    <w:rPr>
      <w:b/>
      <w:sz w:val="18"/>
    </w:rPr>
  </w:style>
  <w:style w:type="paragraph" w:customStyle="1" w:styleId="UVariante4">
    <w:name w:val="U Variante 4"/>
    <w:basedOn w:val="Standard"/>
    <w:rsid w:val="000775D8"/>
    <w:pPr>
      <w:spacing w:before="120" w:after="120"/>
    </w:pPr>
    <w:rPr>
      <w:b/>
      <w:sz w:val="18"/>
    </w:rPr>
  </w:style>
  <w:style w:type="paragraph" w:customStyle="1" w:styleId="berschriftTabelle">
    <w:name w:val="Überschrift Tabelle"/>
    <w:basedOn w:val="Standard"/>
    <w:rsid w:val="000775D8"/>
    <w:rPr>
      <w:vanish/>
    </w:rPr>
  </w:style>
  <w:style w:type="paragraph" w:customStyle="1" w:styleId="UDVariante1">
    <w:name w:val="UD Variante 1"/>
    <w:basedOn w:val="UVariante1"/>
    <w:next w:val="UVariante1"/>
    <w:rsid w:val="000775D8"/>
  </w:style>
  <w:style w:type="paragraph" w:customStyle="1" w:styleId="UDVariante2">
    <w:name w:val="UD Variante 2"/>
    <w:basedOn w:val="UVariante2"/>
    <w:next w:val="UVariante2"/>
    <w:rsid w:val="000775D8"/>
  </w:style>
  <w:style w:type="paragraph" w:customStyle="1" w:styleId="UDVariante3">
    <w:name w:val="UD Variante 3"/>
    <w:basedOn w:val="UVariante3"/>
    <w:next w:val="UVariante3"/>
    <w:rsid w:val="000775D8"/>
  </w:style>
  <w:style w:type="paragraph" w:customStyle="1" w:styleId="UDVariante4">
    <w:name w:val="UD Variante 4"/>
    <w:basedOn w:val="UVariante4"/>
    <w:next w:val="UVariante4"/>
    <w:rsid w:val="000775D8"/>
  </w:style>
  <w:style w:type="paragraph" w:customStyle="1" w:styleId="UUVariante1">
    <w:name w:val="UU Variante 1"/>
    <w:basedOn w:val="UVariante1"/>
    <w:next w:val="UVariante1"/>
    <w:rsid w:val="000775D8"/>
  </w:style>
  <w:style w:type="paragraph" w:customStyle="1" w:styleId="UUVariante2">
    <w:name w:val="UU Variante 2"/>
    <w:basedOn w:val="UVariante2"/>
    <w:next w:val="UVariante2"/>
    <w:rsid w:val="000775D8"/>
  </w:style>
  <w:style w:type="paragraph" w:customStyle="1" w:styleId="UUVariante3">
    <w:name w:val="UU Variante 3"/>
    <w:basedOn w:val="UVariante3"/>
    <w:next w:val="UVariante3"/>
    <w:rsid w:val="000775D8"/>
  </w:style>
  <w:style w:type="paragraph" w:customStyle="1" w:styleId="UUVariante4">
    <w:name w:val="UU Variante 4"/>
    <w:basedOn w:val="UVariante4"/>
    <w:next w:val="UVariante4"/>
    <w:rsid w:val="000775D8"/>
  </w:style>
  <w:style w:type="paragraph" w:styleId="Verzeichnis1">
    <w:name w:val="toc 1"/>
    <w:basedOn w:val="Standard"/>
    <w:next w:val="Standard"/>
    <w:autoRedefine/>
    <w:semiHidden/>
    <w:rsid w:val="000775D8"/>
    <w:pPr>
      <w:tabs>
        <w:tab w:val="left" w:pos="602"/>
        <w:tab w:val="right" w:leader="dot" w:pos="9071"/>
      </w:tabs>
      <w:ind w:right="851"/>
    </w:pPr>
  </w:style>
  <w:style w:type="paragraph" w:styleId="Verzeichnis2">
    <w:name w:val="toc 2"/>
    <w:basedOn w:val="Standard"/>
    <w:next w:val="Standard"/>
    <w:autoRedefine/>
    <w:semiHidden/>
    <w:rsid w:val="000775D8"/>
    <w:pPr>
      <w:tabs>
        <w:tab w:val="left" w:pos="640"/>
        <w:tab w:val="right" w:leader="dot" w:pos="9071"/>
      </w:tabs>
      <w:ind w:left="657" w:right="851" w:hanging="459"/>
    </w:pPr>
  </w:style>
  <w:style w:type="paragraph" w:styleId="Verzeichnis3">
    <w:name w:val="toc 3"/>
    <w:basedOn w:val="Standard"/>
    <w:next w:val="Standard"/>
    <w:autoRedefine/>
    <w:semiHidden/>
    <w:rsid w:val="000775D8"/>
    <w:pPr>
      <w:tabs>
        <w:tab w:val="right" w:leader="dot" w:pos="9071"/>
      </w:tabs>
      <w:ind w:left="567" w:right="851"/>
    </w:pPr>
  </w:style>
  <w:style w:type="paragraph" w:styleId="Verzeichnis4">
    <w:name w:val="toc 4"/>
    <w:basedOn w:val="Standard"/>
    <w:next w:val="Standard"/>
    <w:autoRedefine/>
    <w:semiHidden/>
    <w:rsid w:val="000775D8"/>
    <w:pPr>
      <w:tabs>
        <w:tab w:val="right" w:leader="dot" w:pos="9071"/>
      </w:tabs>
      <w:ind w:left="600"/>
    </w:pPr>
  </w:style>
  <w:style w:type="paragraph" w:customStyle="1" w:styleId="VHVariante1">
    <w:name w:val="VH Variante 1"/>
    <w:basedOn w:val="HVariante1"/>
    <w:rsid w:val="000775D8"/>
  </w:style>
  <w:style w:type="paragraph" w:customStyle="1" w:styleId="VUVariante1">
    <w:name w:val="VU Variante 1"/>
    <w:basedOn w:val="UVariante1"/>
    <w:rsid w:val="000775D8"/>
    <w:pPr>
      <w:tabs>
        <w:tab w:val="left" w:pos="567"/>
      </w:tabs>
    </w:pPr>
  </w:style>
  <w:style w:type="paragraph" w:customStyle="1" w:styleId="VPVariante1">
    <w:name w:val="VP Variante 1"/>
    <w:basedOn w:val="PVariante1"/>
    <w:rsid w:val="000775D8"/>
    <w:pPr>
      <w:tabs>
        <w:tab w:val="left" w:pos="851"/>
      </w:tabs>
    </w:pPr>
  </w:style>
  <w:style w:type="paragraph" w:customStyle="1" w:styleId="VSVariante1">
    <w:name w:val="VS Variante 1"/>
    <w:basedOn w:val="SVariante1"/>
    <w:rsid w:val="000775D8"/>
    <w:pPr>
      <w:tabs>
        <w:tab w:val="left" w:pos="567"/>
        <w:tab w:val="left" w:pos="1134"/>
      </w:tabs>
      <w:spacing w:before="120" w:after="120"/>
    </w:pPr>
  </w:style>
  <w:style w:type="paragraph" w:customStyle="1" w:styleId="VSUVariante1">
    <w:name w:val="VSU Variante 1"/>
    <w:basedOn w:val="SUVariante1"/>
    <w:rsid w:val="000775D8"/>
    <w:pPr>
      <w:tabs>
        <w:tab w:val="left" w:pos="851"/>
      </w:tabs>
    </w:pPr>
  </w:style>
  <w:style w:type="paragraph" w:customStyle="1" w:styleId="VSDVariante1">
    <w:name w:val="VSD Variante 1"/>
    <w:basedOn w:val="SDVariante1"/>
    <w:rsid w:val="000775D8"/>
  </w:style>
  <w:style w:type="paragraph" w:customStyle="1" w:styleId="Liste1">
    <w:name w:val="Liste1"/>
    <w:basedOn w:val="Standard"/>
    <w:rsid w:val="000775D8"/>
    <w:pPr>
      <w:spacing w:before="120" w:after="120"/>
    </w:pPr>
  </w:style>
  <w:style w:type="paragraph" w:customStyle="1" w:styleId="Liste2">
    <w:name w:val="Liste2"/>
    <w:basedOn w:val="Standard"/>
    <w:rsid w:val="000775D8"/>
  </w:style>
  <w:style w:type="paragraph" w:customStyle="1" w:styleId="Liste3">
    <w:name w:val="Liste3"/>
    <w:basedOn w:val="Standard"/>
    <w:rsid w:val="000775D8"/>
  </w:style>
  <w:style w:type="paragraph" w:customStyle="1" w:styleId="Liste4">
    <w:name w:val="Liste4"/>
    <w:basedOn w:val="Standard"/>
    <w:rsid w:val="000775D8"/>
  </w:style>
  <w:style w:type="paragraph" w:customStyle="1" w:styleId="Liste5">
    <w:name w:val="Liste5"/>
    <w:basedOn w:val="Standard"/>
    <w:rsid w:val="000775D8"/>
  </w:style>
  <w:style w:type="paragraph" w:customStyle="1" w:styleId="StandardErl">
    <w:name w:val="StandardErl"/>
    <w:basedOn w:val="Standard"/>
    <w:rsid w:val="000775D8"/>
  </w:style>
  <w:style w:type="paragraph" w:customStyle="1" w:styleId="Standarderl1">
    <w:name w:val="Standarderl1"/>
    <w:basedOn w:val="StandardErl"/>
    <w:rsid w:val="000775D8"/>
    <w:pPr>
      <w:ind w:left="1588"/>
    </w:pPr>
    <w:rPr>
      <w:color w:val="0000FF"/>
    </w:rPr>
  </w:style>
  <w:style w:type="paragraph" w:customStyle="1" w:styleId="Organigramm">
    <w:name w:val="Organigramm"/>
    <w:basedOn w:val="Standard"/>
    <w:rsid w:val="000775D8"/>
    <w:pPr>
      <w:jc w:val="center"/>
    </w:pPr>
    <w:rPr>
      <w:b/>
      <w:sz w:val="22"/>
    </w:rPr>
  </w:style>
  <w:style w:type="paragraph" w:customStyle="1" w:styleId="ZeileHKapEntw">
    <w:name w:val="ZeileHKapEntw"/>
    <w:basedOn w:val="Standard"/>
    <w:rsid w:val="000775D8"/>
    <w:pPr>
      <w:tabs>
        <w:tab w:val="left" w:pos="214"/>
        <w:tab w:val="left" w:pos="497"/>
      </w:tabs>
      <w:spacing w:before="60"/>
    </w:pPr>
    <w:rPr>
      <w:sz w:val="18"/>
    </w:rPr>
  </w:style>
  <w:style w:type="paragraph" w:customStyle="1" w:styleId="ZeileHKapVerw">
    <w:name w:val="ZeileHKapVerw"/>
    <w:basedOn w:val="Standard"/>
    <w:rsid w:val="000775D8"/>
    <w:pPr>
      <w:tabs>
        <w:tab w:val="left" w:pos="214"/>
        <w:tab w:val="left" w:pos="497"/>
      </w:tabs>
      <w:spacing w:before="240" w:after="60"/>
    </w:pPr>
    <w:rPr>
      <w:sz w:val="18"/>
    </w:rPr>
  </w:style>
  <w:style w:type="paragraph" w:customStyle="1" w:styleId="ZeileUVKapEntw">
    <w:name w:val="ZeileUVKapEntw"/>
    <w:basedOn w:val="Standard"/>
    <w:rsid w:val="000775D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75D8"/>
    <w:pPr>
      <w:tabs>
        <w:tab w:val="left" w:pos="214"/>
        <w:tab w:val="left" w:pos="497"/>
      </w:tabs>
      <w:ind w:left="567"/>
    </w:pPr>
    <w:rPr>
      <w:sz w:val="18"/>
    </w:rPr>
  </w:style>
  <w:style w:type="paragraph" w:customStyle="1" w:styleId="VHUVariante1">
    <w:name w:val="VHU Variante 1"/>
    <w:basedOn w:val="HUVariante1"/>
    <w:rsid w:val="000775D8"/>
  </w:style>
  <w:style w:type="paragraph" w:customStyle="1" w:styleId="Kennzahl1">
    <w:name w:val="Kennzahl1"/>
    <w:basedOn w:val="Standard"/>
    <w:rsid w:val="000775D8"/>
    <w:pPr>
      <w:spacing w:before="60" w:after="120"/>
    </w:pPr>
    <w:rPr>
      <w:b/>
      <w:sz w:val="16"/>
    </w:rPr>
  </w:style>
  <w:style w:type="paragraph" w:customStyle="1" w:styleId="Kennzahl2">
    <w:name w:val="Kennzahl2"/>
    <w:basedOn w:val="Standard"/>
    <w:rsid w:val="000775D8"/>
    <w:pPr>
      <w:jc w:val="center"/>
    </w:pPr>
    <w:rPr>
      <w:sz w:val="16"/>
      <w:u w:val="single"/>
    </w:rPr>
  </w:style>
  <w:style w:type="paragraph" w:customStyle="1" w:styleId="Kennzahl3">
    <w:name w:val="Kennzahl3"/>
    <w:basedOn w:val="Standard"/>
    <w:rsid w:val="000775D8"/>
    <w:pPr>
      <w:jc w:val="center"/>
    </w:pPr>
    <w:rPr>
      <w:sz w:val="16"/>
    </w:rPr>
  </w:style>
  <w:style w:type="paragraph" w:styleId="Beschriftung">
    <w:name w:val="caption"/>
    <w:basedOn w:val="Standard"/>
    <w:next w:val="Standard"/>
    <w:qFormat/>
    <w:rsid w:val="000775D8"/>
    <w:pPr>
      <w:spacing w:before="120" w:after="120"/>
    </w:pPr>
    <w:rPr>
      <w:b/>
    </w:rPr>
  </w:style>
  <w:style w:type="paragraph" w:customStyle="1" w:styleId="ERumpf">
    <w:name w:val="ERumpf"/>
    <w:basedOn w:val="Standard"/>
    <w:rsid w:val="000775D8"/>
  </w:style>
  <w:style w:type="paragraph" w:styleId="E-Mail-Signatur">
    <w:name w:val="E-mail Signature"/>
    <w:basedOn w:val="Standard"/>
    <w:rsid w:val="000775D8"/>
  </w:style>
  <w:style w:type="paragraph" w:customStyle="1" w:styleId="EKopf">
    <w:name w:val="EKopf"/>
    <w:basedOn w:val="Standard"/>
    <w:rsid w:val="000775D8"/>
  </w:style>
  <w:style w:type="paragraph" w:customStyle="1" w:styleId="EZus">
    <w:name w:val="EZus"/>
    <w:basedOn w:val="ESumme"/>
    <w:next w:val="Standard"/>
    <w:rsid w:val="000775D8"/>
    <w:rPr>
      <w:u w:val="single"/>
    </w:rPr>
  </w:style>
  <w:style w:type="paragraph" w:customStyle="1" w:styleId="ESumme">
    <w:name w:val="ESumme"/>
    <w:basedOn w:val="Standard"/>
    <w:rsid w:val="000775D8"/>
  </w:style>
  <w:style w:type="paragraph" w:customStyle="1" w:styleId="EPoskopf">
    <w:name w:val="EPos kopf"/>
    <w:basedOn w:val="Standard"/>
    <w:rsid w:val="000775D8"/>
    <w:rPr>
      <w:b/>
    </w:rPr>
  </w:style>
  <w:style w:type="paragraph" w:customStyle="1" w:styleId="EUPoskopf">
    <w:name w:val="EUPos kopf"/>
    <w:basedOn w:val="Standard"/>
    <w:rsid w:val="000775D8"/>
    <w:rPr>
      <w:b/>
    </w:rPr>
  </w:style>
  <w:style w:type="paragraph" w:customStyle="1" w:styleId="EHPoskopf">
    <w:name w:val="EHPos kopf"/>
    <w:basedOn w:val="EPoskopf"/>
    <w:uiPriority w:val="99"/>
    <w:rsid w:val="000775D8"/>
    <w:rPr>
      <w:sz w:val="22"/>
    </w:rPr>
  </w:style>
  <w:style w:type="paragraph" w:customStyle="1" w:styleId="ETPoskopf">
    <w:name w:val="ETPos kopf"/>
    <w:basedOn w:val="Standard"/>
    <w:rsid w:val="000775D8"/>
    <w:rPr>
      <w:b/>
    </w:rPr>
  </w:style>
  <w:style w:type="paragraph" w:customStyle="1" w:styleId="EPosFuss">
    <w:name w:val="EPos Fuss"/>
    <w:basedOn w:val="Standard"/>
    <w:rsid w:val="000775D8"/>
  </w:style>
  <w:style w:type="paragraph" w:customStyle="1" w:styleId="EGesamtSumme">
    <w:name w:val="EGesamtSumme"/>
    <w:basedOn w:val="Standard"/>
    <w:rsid w:val="000775D8"/>
    <w:rPr>
      <w:b/>
    </w:rPr>
  </w:style>
  <w:style w:type="paragraph" w:customStyle="1" w:styleId="EAnlkopf">
    <w:name w:val="EAnl kopf"/>
    <w:basedOn w:val="Standard"/>
    <w:rsid w:val="000775D8"/>
    <w:rPr>
      <w:b/>
    </w:rPr>
  </w:style>
  <w:style w:type="paragraph" w:customStyle="1" w:styleId="EAnl">
    <w:name w:val="EAnl"/>
    <w:basedOn w:val="Standard"/>
    <w:rsid w:val="000775D8"/>
  </w:style>
  <w:style w:type="paragraph" w:customStyle="1" w:styleId="ERstkopf">
    <w:name w:val="ERst kopf"/>
    <w:basedOn w:val="EAnl"/>
    <w:rsid w:val="000775D8"/>
    <w:rPr>
      <w:b/>
      <w:sz w:val="18"/>
    </w:rPr>
  </w:style>
  <w:style w:type="paragraph" w:customStyle="1" w:styleId="ERstrumpf">
    <w:name w:val="ERst rumpf"/>
    <w:basedOn w:val="Standard"/>
    <w:rsid w:val="000775D8"/>
    <w:rPr>
      <w:sz w:val="18"/>
    </w:rPr>
  </w:style>
  <w:style w:type="paragraph" w:customStyle="1" w:styleId="ERstfuss">
    <w:name w:val="ERst fuss"/>
    <w:basedOn w:val="Standard"/>
    <w:rsid w:val="000775D8"/>
    <w:rPr>
      <w:b/>
      <w:sz w:val="18"/>
    </w:rPr>
  </w:style>
  <w:style w:type="paragraph" w:customStyle="1" w:styleId="EVspiegelkopf">
    <w:name w:val="EVspiegel kopf"/>
    <w:basedOn w:val="Standard"/>
    <w:rsid w:val="000775D8"/>
    <w:rPr>
      <w:b/>
      <w:sz w:val="18"/>
    </w:rPr>
  </w:style>
  <w:style w:type="paragraph" w:customStyle="1" w:styleId="EVspiegelrumpf">
    <w:name w:val="EVspiegel rumpf"/>
    <w:basedOn w:val="Standard"/>
    <w:rsid w:val="000775D8"/>
    <w:rPr>
      <w:sz w:val="18"/>
    </w:rPr>
  </w:style>
  <w:style w:type="paragraph" w:customStyle="1" w:styleId="EVspiegelfuss">
    <w:name w:val="EVspiegel fuss"/>
    <w:basedOn w:val="EVspiegelkopf"/>
    <w:rsid w:val="000775D8"/>
  </w:style>
  <w:style w:type="paragraph" w:customStyle="1" w:styleId="ETexte">
    <w:name w:val="ETexte"/>
    <w:basedOn w:val="Standard"/>
    <w:rsid w:val="000775D8"/>
  </w:style>
  <w:style w:type="paragraph" w:customStyle="1" w:styleId="KennzahlBez">
    <w:name w:val="KennzahlBez"/>
    <w:basedOn w:val="Standard"/>
    <w:rsid w:val="000775D8"/>
    <w:rPr>
      <w:rFonts w:cs="Arial"/>
      <w:b/>
      <w:bCs/>
    </w:rPr>
  </w:style>
  <w:style w:type="paragraph" w:customStyle="1" w:styleId="KennzahlenText">
    <w:name w:val="KennzahlenText"/>
    <w:basedOn w:val="Standard"/>
    <w:rsid w:val="000775D8"/>
    <w:rPr>
      <w:rFonts w:cs="Arial"/>
      <w:sz w:val="16"/>
      <w:szCs w:val="16"/>
    </w:rPr>
  </w:style>
  <w:style w:type="paragraph" w:customStyle="1" w:styleId="KennzahlFormel">
    <w:name w:val="KennzahlFormel"/>
    <w:basedOn w:val="Standard"/>
    <w:rsid w:val="000775D8"/>
    <w:pPr>
      <w:jc w:val="center"/>
    </w:pPr>
    <w:rPr>
      <w:rFonts w:cs="Arial"/>
      <w:sz w:val="14"/>
      <w:szCs w:val="14"/>
    </w:rPr>
  </w:style>
  <w:style w:type="paragraph" w:customStyle="1" w:styleId="KennzahlFormelU">
    <w:name w:val="KennzahlFormelU"/>
    <w:basedOn w:val="KennzahlFormel"/>
    <w:rsid w:val="000775D8"/>
    <w:rPr>
      <w:u w:val="single"/>
    </w:rPr>
  </w:style>
  <w:style w:type="paragraph" w:customStyle="1" w:styleId="KennzahlWert">
    <w:name w:val="KennzahlWert"/>
    <w:basedOn w:val="Standard"/>
    <w:rsid w:val="000775D8"/>
    <w:pPr>
      <w:widowControl w:val="0"/>
      <w:autoSpaceDE w:val="0"/>
      <w:autoSpaceDN w:val="0"/>
      <w:adjustRightInd w:val="0"/>
      <w:jc w:val="right"/>
    </w:pPr>
    <w:rPr>
      <w:rFonts w:cs="Arial"/>
      <w:b/>
      <w:bCs/>
    </w:rPr>
  </w:style>
  <w:style w:type="paragraph" w:customStyle="1" w:styleId="StbUPunkt1">
    <w:name w:val="Stb_UPunkt1"/>
    <w:basedOn w:val="Standard"/>
    <w:rsid w:val="000775D8"/>
    <w:pPr>
      <w:ind w:left="511" w:hanging="227"/>
    </w:pPr>
    <w:rPr>
      <w:rFonts w:ascii="Times New Roman" w:hAnsi="Times New Roman"/>
      <w:sz w:val="16"/>
    </w:rPr>
  </w:style>
  <w:style w:type="paragraph" w:customStyle="1" w:styleId="StbHPunkt">
    <w:name w:val="Stb_HPunkt"/>
    <w:basedOn w:val="Standard"/>
    <w:next w:val="Standard"/>
    <w:rsid w:val="000775D8"/>
    <w:pPr>
      <w:tabs>
        <w:tab w:val="left" w:pos="284"/>
      </w:tabs>
    </w:pPr>
    <w:rPr>
      <w:rFonts w:ascii="Times New Roman" w:hAnsi="Times New Roman"/>
      <w:b/>
      <w:sz w:val="16"/>
    </w:rPr>
  </w:style>
  <w:style w:type="paragraph" w:customStyle="1" w:styleId="AGBTitel">
    <w:name w:val="AGBTitel"/>
    <w:basedOn w:val="Standard"/>
    <w:rsid w:val="000775D8"/>
    <w:pPr>
      <w:tabs>
        <w:tab w:val="right" w:pos="6760"/>
      </w:tabs>
      <w:jc w:val="center"/>
    </w:pPr>
    <w:rPr>
      <w:b/>
      <w:sz w:val="22"/>
    </w:rPr>
  </w:style>
  <w:style w:type="paragraph" w:customStyle="1" w:styleId="AGBWPber1">
    <w:name w:val="AGBWP_Über1"/>
    <w:basedOn w:val="Standard"/>
    <w:rsid w:val="000775D8"/>
    <w:rPr>
      <w:b/>
      <w:sz w:val="14"/>
    </w:rPr>
  </w:style>
  <w:style w:type="paragraph" w:customStyle="1" w:styleId="AGBWPText">
    <w:name w:val="AGBWP_Text"/>
    <w:basedOn w:val="Standard"/>
    <w:rsid w:val="000775D8"/>
    <w:pPr>
      <w:jc w:val="both"/>
    </w:pPr>
    <w:rPr>
      <w:sz w:val="14"/>
    </w:rPr>
  </w:style>
  <w:style w:type="paragraph" w:customStyle="1" w:styleId="AGBWPGL1">
    <w:name w:val="AGB_WP_GL1"/>
    <w:basedOn w:val="AGBWPText"/>
    <w:rsid w:val="000775D8"/>
    <w:pPr>
      <w:tabs>
        <w:tab w:val="left" w:pos="284"/>
      </w:tabs>
      <w:ind w:left="284" w:hanging="284"/>
    </w:pPr>
  </w:style>
  <w:style w:type="paragraph" w:customStyle="1" w:styleId="AGBSTBText">
    <w:name w:val="AGB_STB_Text"/>
    <w:basedOn w:val="Standard"/>
    <w:rsid w:val="000775D8"/>
    <w:pPr>
      <w:jc w:val="both"/>
    </w:pPr>
    <w:rPr>
      <w:rFonts w:eastAsia="Arial Unicode MS"/>
      <w:sz w:val="14"/>
      <w:szCs w:val="14"/>
    </w:rPr>
  </w:style>
  <w:style w:type="paragraph" w:customStyle="1" w:styleId="AGBSTBGL1">
    <w:name w:val="AGB_STB_GL1"/>
    <w:basedOn w:val="Standard"/>
    <w:rsid w:val="000775D8"/>
    <w:pPr>
      <w:spacing w:after="60"/>
      <w:ind w:left="357" w:hanging="357"/>
      <w:jc w:val="both"/>
    </w:pPr>
    <w:rPr>
      <w:rFonts w:eastAsia="Arial Unicode MS" w:cs="Arial"/>
      <w:b/>
      <w:bCs/>
      <w:sz w:val="14"/>
      <w:szCs w:val="14"/>
    </w:rPr>
  </w:style>
  <w:style w:type="paragraph" w:customStyle="1" w:styleId="AGBSTBGL2">
    <w:name w:val="AGB_STB_GL2"/>
    <w:basedOn w:val="Standard"/>
    <w:rsid w:val="000775D8"/>
    <w:pPr>
      <w:numPr>
        <w:numId w:val="11"/>
      </w:numPr>
      <w:spacing w:after="60"/>
      <w:jc w:val="both"/>
    </w:pPr>
    <w:rPr>
      <w:rFonts w:eastAsia="Arial Unicode MS" w:cs="Arial"/>
      <w:sz w:val="14"/>
      <w:szCs w:val="14"/>
    </w:rPr>
  </w:style>
  <w:style w:type="paragraph" w:customStyle="1" w:styleId="AGBStBGl3">
    <w:name w:val="AGB_StB_Gl3"/>
    <w:basedOn w:val="Textkrper-Einzug2"/>
    <w:rsid w:val="000775D8"/>
    <w:pPr>
      <w:spacing w:line="240" w:lineRule="auto"/>
      <w:ind w:left="357" w:hanging="357"/>
      <w:jc w:val="both"/>
    </w:pPr>
    <w:rPr>
      <w:rFonts w:eastAsia="Arial Unicode MS" w:cs="Arial"/>
      <w:sz w:val="14"/>
      <w:szCs w:val="14"/>
    </w:rPr>
  </w:style>
  <w:style w:type="paragraph" w:styleId="Textkrper-Einzug2">
    <w:name w:val="Body Text Indent 2"/>
    <w:basedOn w:val="Standard"/>
    <w:rsid w:val="000775D8"/>
    <w:pPr>
      <w:spacing w:after="120" w:line="480" w:lineRule="auto"/>
      <w:ind w:left="283"/>
    </w:pPr>
  </w:style>
  <w:style w:type="paragraph" w:customStyle="1" w:styleId="DWKonto">
    <w:name w:val="DW_Konto"/>
    <w:basedOn w:val="Standard"/>
    <w:rsid w:val="000775D8"/>
    <w:rPr>
      <w:sz w:val="16"/>
    </w:rPr>
  </w:style>
  <w:style w:type="paragraph" w:customStyle="1" w:styleId="DWSumme">
    <w:name w:val="DW_Summe"/>
    <w:basedOn w:val="Standard"/>
    <w:rsid w:val="000775D8"/>
    <w:rPr>
      <w:b/>
      <w:sz w:val="16"/>
    </w:rPr>
  </w:style>
  <w:style w:type="paragraph" w:customStyle="1" w:styleId="DWKopf">
    <w:name w:val="DW_Kopf"/>
    <w:basedOn w:val="Standard"/>
    <w:rsid w:val="000775D8"/>
    <w:rPr>
      <w:b/>
      <w:sz w:val="16"/>
    </w:rPr>
  </w:style>
  <w:style w:type="paragraph" w:customStyle="1" w:styleId="Formatvorlage1">
    <w:name w:val="Formatvorlage1"/>
    <w:basedOn w:val="berschrift3"/>
    <w:rsid w:val="000775D8"/>
  </w:style>
  <w:style w:type="paragraph" w:customStyle="1" w:styleId="TextEinzug">
    <w:name w:val="TextEinzug"/>
    <w:basedOn w:val="Standard"/>
    <w:rsid w:val="000775D8"/>
    <w:pPr>
      <w:spacing w:after="120"/>
      <w:ind w:left="709"/>
    </w:pPr>
  </w:style>
  <w:style w:type="paragraph" w:customStyle="1" w:styleId="AuflistTE">
    <w:name w:val="AuflistTE"/>
    <w:basedOn w:val="TextEinzug"/>
    <w:rsid w:val="000775D8"/>
    <w:pPr>
      <w:numPr>
        <w:numId w:val="12"/>
      </w:numPr>
    </w:pPr>
  </w:style>
  <w:style w:type="paragraph" w:customStyle="1" w:styleId="DWEndsumme">
    <w:name w:val="DW_Endsumme"/>
    <w:basedOn w:val="DWSumme"/>
    <w:rsid w:val="000775D8"/>
    <w:pPr>
      <w:spacing w:after="120"/>
    </w:pPr>
  </w:style>
  <w:style w:type="paragraph" w:customStyle="1" w:styleId="DWEndsummeGross">
    <w:name w:val="DW_Endsumme_Gross"/>
    <w:basedOn w:val="Standard"/>
    <w:rsid w:val="000775D8"/>
    <w:pPr>
      <w:spacing w:after="120"/>
    </w:pPr>
    <w:rPr>
      <w:b/>
      <w:sz w:val="24"/>
    </w:rPr>
  </w:style>
  <w:style w:type="paragraph" w:customStyle="1" w:styleId="DWSummegross">
    <w:name w:val="DW_Summe_gross"/>
    <w:basedOn w:val="Standard"/>
    <w:rsid w:val="000775D8"/>
    <w:rPr>
      <w:b/>
      <w:sz w:val="24"/>
    </w:rPr>
  </w:style>
  <w:style w:type="paragraph" w:customStyle="1" w:styleId="DWEndsummegross0">
    <w:name w:val="DW_Endsumme_gross"/>
    <w:basedOn w:val="DWSummegross"/>
    <w:rsid w:val="000775D8"/>
    <w:pPr>
      <w:spacing w:after="120"/>
    </w:pPr>
  </w:style>
  <w:style w:type="paragraph" w:customStyle="1" w:styleId="DWSummeMittel">
    <w:name w:val="DW_Summe_Mittel"/>
    <w:basedOn w:val="Standard"/>
    <w:rsid w:val="000775D8"/>
    <w:rPr>
      <w:b/>
    </w:rPr>
  </w:style>
  <w:style w:type="paragraph" w:customStyle="1" w:styleId="DWEndsummeMittel">
    <w:name w:val="DW_Endsumme_Mittel"/>
    <w:basedOn w:val="DWSummeMittel"/>
    <w:rsid w:val="000775D8"/>
    <w:pPr>
      <w:spacing w:after="120"/>
    </w:pPr>
  </w:style>
  <w:style w:type="paragraph" w:customStyle="1" w:styleId="DWSummemittel0">
    <w:name w:val="DW_Summe_mittel"/>
    <w:basedOn w:val="Standard"/>
    <w:rsid w:val="000775D8"/>
    <w:rPr>
      <w:b/>
    </w:rPr>
  </w:style>
  <w:style w:type="paragraph" w:customStyle="1" w:styleId="DWEndsummemittel0">
    <w:name w:val="DW_Endsumme_mittel"/>
    <w:basedOn w:val="DWSummemittel0"/>
    <w:rsid w:val="000775D8"/>
    <w:pPr>
      <w:spacing w:after="120"/>
    </w:pPr>
  </w:style>
  <w:style w:type="paragraph" w:customStyle="1" w:styleId="DWHauptpunkt">
    <w:name w:val="DW_Hauptpunkt"/>
    <w:basedOn w:val="Standard"/>
    <w:rsid w:val="000775D8"/>
    <w:rPr>
      <w:b/>
      <w:sz w:val="16"/>
    </w:rPr>
  </w:style>
  <w:style w:type="paragraph" w:customStyle="1" w:styleId="DWHauptpunktgross">
    <w:name w:val="DW_Hauptpunkt_gross"/>
    <w:basedOn w:val="Standard"/>
    <w:rsid w:val="000775D8"/>
    <w:rPr>
      <w:b/>
      <w:sz w:val="24"/>
    </w:rPr>
  </w:style>
  <w:style w:type="paragraph" w:customStyle="1" w:styleId="DWHauptpunktmittel">
    <w:name w:val="DW_Hauptpunkt_mittel"/>
    <w:basedOn w:val="Standard"/>
    <w:rsid w:val="000775D8"/>
    <w:rPr>
      <w:b/>
    </w:rPr>
  </w:style>
  <w:style w:type="paragraph" w:customStyle="1" w:styleId="DWKontoGross">
    <w:name w:val="DW_Konto_Gross"/>
    <w:basedOn w:val="Standard"/>
    <w:rsid w:val="000775D8"/>
    <w:rPr>
      <w:sz w:val="24"/>
    </w:rPr>
  </w:style>
  <w:style w:type="paragraph" w:customStyle="1" w:styleId="DWKontogross0">
    <w:name w:val="DW_Konto_gross"/>
    <w:basedOn w:val="Standard"/>
    <w:rsid w:val="000775D8"/>
    <w:rPr>
      <w:sz w:val="24"/>
    </w:rPr>
  </w:style>
  <w:style w:type="paragraph" w:customStyle="1" w:styleId="DWKontomittel">
    <w:name w:val="DW_Konto_mittel"/>
    <w:basedOn w:val="Standard"/>
    <w:rsid w:val="000775D8"/>
  </w:style>
  <w:style w:type="paragraph" w:customStyle="1" w:styleId="DWKopfGross">
    <w:name w:val="DW_Kopf_Gross"/>
    <w:basedOn w:val="Standard"/>
    <w:rsid w:val="000775D8"/>
    <w:rPr>
      <w:b/>
      <w:sz w:val="24"/>
    </w:rPr>
  </w:style>
  <w:style w:type="paragraph" w:customStyle="1" w:styleId="DWKopfgross0">
    <w:name w:val="DW_Kopf_gross"/>
    <w:basedOn w:val="Standard"/>
    <w:rsid w:val="000775D8"/>
    <w:rPr>
      <w:b/>
      <w:sz w:val="24"/>
    </w:rPr>
  </w:style>
  <w:style w:type="paragraph" w:customStyle="1" w:styleId="DWKopfMittel">
    <w:name w:val="DW_Kopf_Mittel"/>
    <w:basedOn w:val="Standard"/>
    <w:rsid w:val="000775D8"/>
    <w:rPr>
      <w:b/>
    </w:rPr>
  </w:style>
  <w:style w:type="paragraph" w:customStyle="1" w:styleId="DWKopfmittel0">
    <w:name w:val="DW_Kopf_mittel"/>
    <w:basedOn w:val="Standard"/>
    <w:rsid w:val="000775D8"/>
    <w:rPr>
      <w:b/>
    </w:rPr>
  </w:style>
  <w:style w:type="paragraph" w:customStyle="1" w:styleId="DWPosition">
    <w:name w:val="DW_Position"/>
    <w:basedOn w:val="Standard"/>
    <w:rsid w:val="000775D8"/>
    <w:rPr>
      <w:sz w:val="16"/>
    </w:rPr>
  </w:style>
  <w:style w:type="paragraph" w:customStyle="1" w:styleId="DWPositiongross">
    <w:name w:val="DW_Position_gross"/>
    <w:basedOn w:val="Standard"/>
    <w:rsid w:val="000775D8"/>
    <w:rPr>
      <w:sz w:val="24"/>
    </w:rPr>
  </w:style>
  <w:style w:type="paragraph" w:customStyle="1" w:styleId="DWPositionmittel">
    <w:name w:val="DW_Position_mittel"/>
    <w:basedOn w:val="DWPosition"/>
    <w:rsid w:val="000775D8"/>
    <w:rPr>
      <w:sz w:val="20"/>
    </w:rPr>
  </w:style>
  <w:style w:type="paragraph" w:customStyle="1" w:styleId="DWSummeGross0">
    <w:name w:val="DW_Summe_Gross"/>
    <w:basedOn w:val="Standard"/>
    <w:rsid w:val="000775D8"/>
    <w:rPr>
      <w:b/>
      <w:sz w:val="24"/>
    </w:rPr>
  </w:style>
  <w:style w:type="paragraph" w:customStyle="1" w:styleId="DWUnterpunkt">
    <w:name w:val="DW_Unterpunkt"/>
    <w:basedOn w:val="Standard"/>
    <w:rsid w:val="000775D8"/>
    <w:rPr>
      <w:b/>
      <w:sz w:val="16"/>
    </w:rPr>
  </w:style>
  <w:style w:type="paragraph" w:customStyle="1" w:styleId="DWUnterpunktgross">
    <w:name w:val="DW_Unterpunkt_gross"/>
    <w:basedOn w:val="Standard"/>
    <w:rsid w:val="000775D8"/>
    <w:rPr>
      <w:b/>
      <w:sz w:val="24"/>
    </w:rPr>
  </w:style>
  <w:style w:type="paragraph" w:customStyle="1" w:styleId="DWUnterpunktmittel">
    <w:name w:val="DW_Unterpunkt_mittel"/>
    <w:basedOn w:val="Standard"/>
    <w:rsid w:val="000775D8"/>
    <w:rPr>
      <w:b/>
    </w:rPr>
  </w:style>
  <w:style w:type="character" w:styleId="Endnotenzeichen">
    <w:name w:val="endnote reference"/>
    <w:semiHidden/>
    <w:rsid w:val="000775D8"/>
    <w:rPr>
      <w:rFonts w:ascii="Arial" w:hAnsi="Arial"/>
      <w:vertAlign w:val="superscript"/>
    </w:rPr>
  </w:style>
  <w:style w:type="paragraph" w:customStyle="1" w:styleId="ErlTexte">
    <w:name w:val="ErlTexte"/>
    <w:basedOn w:val="Standard"/>
    <w:rsid w:val="000775D8"/>
    <w:pPr>
      <w:widowControl w:val="0"/>
      <w:autoSpaceDE w:val="0"/>
      <w:autoSpaceDN w:val="0"/>
      <w:adjustRightInd w:val="0"/>
      <w:ind w:left="1503"/>
    </w:pPr>
    <w:rPr>
      <w:rFonts w:cs="Arial"/>
    </w:rPr>
  </w:style>
  <w:style w:type="character" w:styleId="Funotenzeichen">
    <w:name w:val="footnote reference"/>
    <w:semiHidden/>
    <w:rsid w:val="000775D8"/>
    <w:rPr>
      <w:rFonts w:ascii="Arial" w:hAnsi="Arial"/>
      <w:vertAlign w:val="superscript"/>
    </w:rPr>
  </w:style>
  <w:style w:type="paragraph" w:customStyle="1" w:styleId="GesellschKapEntw">
    <w:name w:val="GesellschKapEntw"/>
    <w:basedOn w:val="Standard"/>
    <w:rsid w:val="000775D8"/>
    <w:pPr>
      <w:tabs>
        <w:tab w:val="left" w:pos="214"/>
        <w:tab w:val="left" w:pos="497"/>
      </w:tabs>
      <w:spacing w:before="240" w:after="120"/>
    </w:pPr>
    <w:rPr>
      <w:b/>
      <w:sz w:val="18"/>
    </w:rPr>
  </w:style>
  <w:style w:type="paragraph" w:customStyle="1" w:styleId="HauptpunktKapEntw">
    <w:name w:val="HauptpunktKapEntw"/>
    <w:basedOn w:val="Standard"/>
    <w:rsid w:val="000775D8"/>
    <w:pPr>
      <w:tabs>
        <w:tab w:val="left" w:pos="214"/>
        <w:tab w:val="left" w:pos="497"/>
      </w:tabs>
      <w:spacing w:before="120" w:after="120"/>
    </w:pPr>
    <w:rPr>
      <w:b/>
      <w:sz w:val="18"/>
    </w:rPr>
  </w:style>
  <w:style w:type="paragraph" w:styleId="Index9">
    <w:name w:val="index 9"/>
    <w:basedOn w:val="Standard"/>
    <w:next w:val="Standard"/>
    <w:autoRedefine/>
    <w:semiHidden/>
    <w:rsid w:val="000775D8"/>
    <w:pPr>
      <w:ind w:left="1800" w:hanging="200"/>
    </w:pPr>
  </w:style>
  <w:style w:type="paragraph" w:customStyle="1" w:styleId="Inhaltsverz">
    <w:name w:val="Inhaltsverz"/>
    <w:basedOn w:val="Standard"/>
    <w:rsid w:val="000775D8"/>
    <w:rPr>
      <w:b/>
      <w:sz w:val="28"/>
    </w:rPr>
  </w:style>
  <w:style w:type="paragraph" w:styleId="Kommentartext">
    <w:name w:val="annotation text"/>
    <w:basedOn w:val="Standard"/>
    <w:semiHidden/>
    <w:rsid w:val="000775D8"/>
  </w:style>
  <w:style w:type="character" w:styleId="Kommentarzeichen">
    <w:name w:val="annotation reference"/>
    <w:semiHidden/>
    <w:rsid w:val="000775D8"/>
    <w:rPr>
      <w:rFonts w:ascii="Arial" w:hAnsi="Arial"/>
      <w:sz w:val="16"/>
    </w:rPr>
  </w:style>
  <w:style w:type="paragraph" w:styleId="Nachrichtenkopf">
    <w:name w:val="Message Header"/>
    <w:basedOn w:val="Standard"/>
    <w:rsid w:val="000775D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75D8"/>
    <w:pPr>
      <w:tabs>
        <w:tab w:val="left" w:pos="214"/>
        <w:tab w:val="left" w:pos="497"/>
      </w:tabs>
      <w:spacing w:before="480" w:after="60"/>
    </w:pPr>
    <w:rPr>
      <w:b/>
    </w:rPr>
  </w:style>
  <w:style w:type="paragraph" w:customStyle="1" w:styleId="Rahmen">
    <w:name w:val="Rahmen"/>
    <w:basedOn w:val="Standard"/>
    <w:rsid w:val="000775D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75D8"/>
    <w:pPr>
      <w:ind w:left="160" w:hanging="160"/>
    </w:pPr>
  </w:style>
  <w:style w:type="paragraph" w:styleId="RGV-berschrift">
    <w:name w:val="toa heading"/>
    <w:basedOn w:val="Standard"/>
    <w:next w:val="Standard"/>
    <w:semiHidden/>
    <w:rsid w:val="000775D8"/>
    <w:pPr>
      <w:spacing w:before="120"/>
    </w:pPr>
    <w:rPr>
      <w:b/>
      <w:sz w:val="24"/>
    </w:rPr>
  </w:style>
  <w:style w:type="paragraph" w:customStyle="1" w:styleId="StandardCode">
    <w:name w:val="Standard Code"/>
    <w:basedOn w:val="Standard"/>
    <w:rsid w:val="000775D8"/>
    <w:pPr>
      <w:ind w:left="284"/>
    </w:pPr>
    <w:rPr>
      <w:rFonts w:ascii="Courier New" w:hAnsi="Courier New"/>
      <w:sz w:val="18"/>
    </w:rPr>
  </w:style>
  <w:style w:type="paragraph" w:customStyle="1" w:styleId="SubDesc">
    <w:name w:val="SubDesc"/>
    <w:basedOn w:val="Standard"/>
    <w:rsid w:val="000775D8"/>
    <w:rPr>
      <w:b/>
    </w:rPr>
  </w:style>
  <w:style w:type="paragraph" w:customStyle="1" w:styleId="SummeKapEntw">
    <w:name w:val="SummeKapEntw"/>
    <w:basedOn w:val="Standard"/>
    <w:rsid w:val="000775D8"/>
    <w:pPr>
      <w:tabs>
        <w:tab w:val="left" w:pos="214"/>
        <w:tab w:val="left" w:pos="497"/>
      </w:tabs>
      <w:spacing w:before="240"/>
    </w:pPr>
    <w:rPr>
      <w:b/>
      <w:sz w:val="18"/>
    </w:rPr>
  </w:style>
  <w:style w:type="paragraph" w:customStyle="1" w:styleId="TextEinzugFett">
    <w:name w:val="TextEinzug Fett"/>
    <w:basedOn w:val="TextEinzug"/>
    <w:rsid w:val="000775D8"/>
    <w:pPr>
      <w:ind w:left="0"/>
    </w:pPr>
    <w:rPr>
      <w:b/>
    </w:rPr>
  </w:style>
  <w:style w:type="paragraph" w:customStyle="1" w:styleId="TextEinzugAufz">
    <w:name w:val="TextEinzugAufz"/>
    <w:basedOn w:val="Standard"/>
    <w:rsid w:val="000775D8"/>
    <w:pPr>
      <w:numPr>
        <w:numId w:val="13"/>
      </w:numPr>
    </w:pPr>
  </w:style>
  <w:style w:type="paragraph" w:styleId="Textkrper-Zeileneinzug">
    <w:name w:val="Body Text Indent"/>
    <w:basedOn w:val="Standard"/>
    <w:rsid w:val="000775D8"/>
    <w:pPr>
      <w:ind w:left="567"/>
      <w:jc w:val="both"/>
    </w:pPr>
  </w:style>
  <w:style w:type="paragraph" w:customStyle="1" w:styleId="TitelDok">
    <w:name w:val="TitelDok"/>
    <w:basedOn w:val="Standard"/>
    <w:rsid w:val="000775D8"/>
    <w:rPr>
      <w:b/>
      <w:sz w:val="96"/>
    </w:rPr>
  </w:style>
  <w:style w:type="paragraph" w:styleId="Verzeichnis5">
    <w:name w:val="toc 5"/>
    <w:basedOn w:val="Standard"/>
    <w:next w:val="Standard"/>
    <w:semiHidden/>
    <w:rsid w:val="000775D8"/>
    <w:pPr>
      <w:tabs>
        <w:tab w:val="left" w:pos="1021"/>
        <w:tab w:val="right" w:pos="9071"/>
      </w:tabs>
      <w:spacing w:line="360" w:lineRule="auto"/>
      <w:ind w:left="482"/>
    </w:pPr>
  </w:style>
  <w:style w:type="paragraph" w:styleId="Verzeichnis6">
    <w:name w:val="toc 6"/>
    <w:basedOn w:val="Standard"/>
    <w:next w:val="Standard"/>
    <w:semiHidden/>
    <w:rsid w:val="000775D8"/>
    <w:pPr>
      <w:tabs>
        <w:tab w:val="left" w:pos="1021"/>
        <w:tab w:val="right" w:pos="9071"/>
      </w:tabs>
      <w:spacing w:line="360" w:lineRule="auto"/>
      <w:ind w:left="641"/>
    </w:pPr>
  </w:style>
  <w:style w:type="paragraph" w:styleId="Verzeichnis7">
    <w:name w:val="toc 7"/>
    <w:basedOn w:val="Standard"/>
    <w:next w:val="Standard"/>
    <w:semiHidden/>
    <w:rsid w:val="000775D8"/>
    <w:pPr>
      <w:tabs>
        <w:tab w:val="left" w:pos="1361"/>
        <w:tab w:val="right" w:pos="9071"/>
      </w:tabs>
      <w:spacing w:line="360" w:lineRule="auto"/>
      <w:ind w:left="1360" w:right="851" w:hanging="561"/>
    </w:pPr>
  </w:style>
  <w:style w:type="paragraph" w:styleId="Verzeichnis8">
    <w:name w:val="toc 8"/>
    <w:basedOn w:val="Standard"/>
    <w:next w:val="Standard"/>
    <w:semiHidden/>
    <w:rsid w:val="000775D8"/>
    <w:pPr>
      <w:tabs>
        <w:tab w:val="right" w:pos="9071"/>
      </w:tabs>
      <w:ind w:left="960"/>
    </w:pPr>
  </w:style>
  <w:style w:type="paragraph" w:styleId="Verzeichnis9">
    <w:name w:val="toc 9"/>
    <w:basedOn w:val="Standard"/>
    <w:next w:val="Standard"/>
    <w:semiHidden/>
    <w:rsid w:val="000775D8"/>
    <w:pPr>
      <w:tabs>
        <w:tab w:val="right" w:pos="9071"/>
      </w:tabs>
      <w:ind w:left="1120"/>
    </w:pPr>
  </w:style>
  <w:style w:type="character" w:styleId="Zeilennummer">
    <w:name w:val="line number"/>
    <w:rsid w:val="000775D8"/>
    <w:rPr>
      <w:rFonts w:ascii="Arial" w:hAnsi="Arial"/>
    </w:rPr>
  </w:style>
  <w:style w:type="paragraph" w:customStyle="1" w:styleId="ErlTexte1">
    <w:name w:val="ErlTexte1"/>
    <w:basedOn w:val="Standard"/>
    <w:rsid w:val="000775D8"/>
    <w:pPr>
      <w:widowControl w:val="0"/>
      <w:autoSpaceDE w:val="0"/>
      <w:autoSpaceDN w:val="0"/>
      <w:adjustRightInd w:val="0"/>
      <w:ind w:left="737"/>
    </w:pPr>
    <w:rPr>
      <w:rFonts w:cs="Arial"/>
    </w:rPr>
  </w:style>
  <w:style w:type="paragraph" w:customStyle="1" w:styleId="VHVariante4">
    <w:name w:val="VH Variante 4"/>
    <w:basedOn w:val="Standard"/>
    <w:rsid w:val="000775D8"/>
    <w:pPr>
      <w:spacing w:before="120" w:after="120"/>
    </w:pPr>
    <w:rPr>
      <w:b/>
      <w:sz w:val="18"/>
    </w:rPr>
  </w:style>
  <w:style w:type="paragraph" w:customStyle="1" w:styleId="VHUVariante4">
    <w:name w:val="VHU Variante 4"/>
    <w:basedOn w:val="Standard"/>
    <w:rsid w:val="000775D8"/>
    <w:pPr>
      <w:spacing w:before="120" w:after="120"/>
    </w:pPr>
    <w:rPr>
      <w:b/>
      <w:sz w:val="18"/>
    </w:rPr>
  </w:style>
  <w:style w:type="paragraph" w:customStyle="1" w:styleId="VPVariante4">
    <w:name w:val="VP Variante 4"/>
    <w:basedOn w:val="Standard"/>
    <w:rsid w:val="000775D8"/>
    <w:pPr>
      <w:tabs>
        <w:tab w:val="left" w:pos="851"/>
      </w:tabs>
    </w:pPr>
    <w:rPr>
      <w:b/>
      <w:sz w:val="18"/>
    </w:rPr>
  </w:style>
  <w:style w:type="paragraph" w:customStyle="1" w:styleId="VSVariante4">
    <w:name w:val="VS Variante 4"/>
    <w:basedOn w:val="Standard"/>
    <w:rsid w:val="000775D8"/>
    <w:pPr>
      <w:tabs>
        <w:tab w:val="left" w:pos="567"/>
        <w:tab w:val="left" w:pos="1134"/>
      </w:tabs>
      <w:spacing w:before="120" w:after="120"/>
    </w:pPr>
    <w:rPr>
      <w:b/>
      <w:sz w:val="18"/>
    </w:rPr>
  </w:style>
  <w:style w:type="paragraph" w:customStyle="1" w:styleId="VSDVariante4">
    <w:name w:val="VSD Variante 4"/>
    <w:basedOn w:val="Standard"/>
    <w:rsid w:val="000775D8"/>
    <w:pPr>
      <w:spacing w:before="60" w:after="60"/>
    </w:pPr>
    <w:rPr>
      <w:b/>
      <w:sz w:val="18"/>
    </w:rPr>
  </w:style>
  <w:style w:type="paragraph" w:customStyle="1" w:styleId="VSUVariante4">
    <w:name w:val="VSU Variante 4"/>
    <w:basedOn w:val="Standard"/>
    <w:rsid w:val="000775D8"/>
    <w:pPr>
      <w:tabs>
        <w:tab w:val="left" w:pos="851"/>
      </w:tabs>
      <w:spacing w:before="60" w:after="60"/>
    </w:pPr>
    <w:rPr>
      <w:b/>
      <w:sz w:val="18"/>
    </w:rPr>
  </w:style>
  <w:style w:type="paragraph" w:customStyle="1" w:styleId="VUVariante4">
    <w:name w:val="VU Variante 4"/>
    <w:basedOn w:val="Standard"/>
    <w:rsid w:val="000775D8"/>
    <w:pPr>
      <w:tabs>
        <w:tab w:val="left" w:pos="567"/>
      </w:tabs>
    </w:pPr>
    <w:rPr>
      <w:b/>
      <w:sz w:val="18"/>
    </w:rPr>
  </w:style>
  <w:style w:type="paragraph" w:customStyle="1" w:styleId="berschrift1PrB">
    <w:name w:val="Überschrift1_PrB"/>
    <w:basedOn w:val="Standard"/>
    <w:next w:val="Standard"/>
    <w:rsid w:val="000775D8"/>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775D8"/>
    <w:pPr>
      <w:numPr>
        <w:ilvl w:val="1"/>
        <w:numId w:val="15"/>
      </w:numPr>
      <w:spacing w:before="240" w:after="60"/>
      <w:outlineLvl w:val="4"/>
    </w:pPr>
    <w:rPr>
      <w:b/>
      <w:sz w:val="24"/>
    </w:rPr>
  </w:style>
  <w:style w:type="paragraph" w:customStyle="1" w:styleId="berschrift3PrB">
    <w:name w:val="Überschrift3_PrB"/>
    <w:basedOn w:val="Standard"/>
    <w:next w:val="Standard"/>
    <w:rsid w:val="000775D8"/>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775D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775D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775D8"/>
    <w:pPr>
      <w:spacing w:before="80" w:after="80"/>
      <w:ind w:left="284" w:hanging="284"/>
    </w:pPr>
    <w:rPr>
      <w:b/>
      <w:bCs/>
      <w:sz w:val="14"/>
    </w:rPr>
  </w:style>
  <w:style w:type="paragraph" w:customStyle="1" w:styleId="HVariante1A4QuerLinks0cmHngend05cm2">
    <w:name w:val="H Variante 1 A4Quer + Links:  0 cm Hängend:  05 cm2"/>
    <w:basedOn w:val="Standard"/>
    <w:rsid w:val="000775D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775D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775D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775D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775D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775D8"/>
    <w:pPr>
      <w:spacing w:before="60" w:after="60"/>
      <w:ind w:left="567" w:hanging="283"/>
    </w:pPr>
    <w:rPr>
      <w:b/>
      <w:bCs/>
      <w:sz w:val="14"/>
      <w:szCs w:val="14"/>
    </w:rPr>
  </w:style>
  <w:style w:type="paragraph" w:customStyle="1" w:styleId="DWKopfF">
    <w:name w:val="DW_KopfF"/>
    <w:basedOn w:val="Standard"/>
    <w:rsid w:val="000775D8"/>
    <w:rPr>
      <w:b/>
      <w:sz w:val="18"/>
      <w:szCs w:val="18"/>
    </w:rPr>
  </w:style>
  <w:style w:type="paragraph" w:customStyle="1" w:styleId="DWKopfFmittel">
    <w:name w:val="DW_KopfF_mittel"/>
    <w:basedOn w:val="Standard"/>
    <w:rsid w:val="000775D8"/>
    <w:rPr>
      <w:b/>
    </w:rPr>
  </w:style>
  <w:style w:type="paragraph" w:customStyle="1" w:styleId="DWKopfFgross">
    <w:name w:val="DW_KopfF_gross"/>
    <w:basedOn w:val="Standard"/>
    <w:rsid w:val="000775D8"/>
    <w:rPr>
      <w:b/>
      <w:sz w:val="24"/>
      <w:szCs w:val="24"/>
    </w:rPr>
  </w:style>
  <w:style w:type="paragraph" w:customStyle="1" w:styleId="DWKopfk">
    <w:name w:val="DW_Kopfk"/>
    <w:basedOn w:val="Standard"/>
    <w:rsid w:val="000775D8"/>
    <w:rPr>
      <w:b/>
    </w:rPr>
  </w:style>
  <w:style w:type="paragraph" w:customStyle="1" w:styleId="DWKopfkgross">
    <w:name w:val="DW_Kopfk_gross"/>
    <w:basedOn w:val="Standard"/>
    <w:rsid w:val="000775D8"/>
    <w:rPr>
      <w:b/>
    </w:rPr>
  </w:style>
  <w:style w:type="paragraph" w:customStyle="1" w:styleId="DWKopfKmittel">
    <w:name w:val="DW_KopfK_mittel"/>
    <w:basedOn w:val="Standard"/>
    <w:rsid w:val="000775D8"/>
    <w:rPr>
      <w:i/>
    </w:rPr>
  </w:style>
  <w:style w:type="paragraph" w:customStyle="1" w:styleId="DWKopfU">
    <w:name w:val="DW_KopfU"/>
    <w:basedOn w:val="Standard"/>
    <w:rsid w:val="000775D8"/>
    <w:rPr>
      <w:sz w:val="16"/>
      <w:szCs w:val="16"/>
      <w:u w:val="single"/>
    </w:rPr>
  </w:style>
  <w:style w:type="paragraph" w:customStyle="1" w:styleId="DWKopfUgross">
    <w:name w:val="DW_KopfU_gross"/>
    <w:basedOn w:val="Standard"/>
    <w:rsid w:val="000775D8"/>
    <w:rPr>
      <w:sz w:val="24"/>
      <w:szCs w:val="24"/>
      <w:u w:val="single"/>
    </w:rPr>
  </w:style>
  <w:style w:type="paragraph" w:customStyle="1" w:styleId="DWKopfUmittel">
    <w:name w:val="DW_KopfU_mittel"/>
    <w:basedOn w:val="Standard"/>
    <w:rsid w:val="000775D8"/>
    <w:rPr>
      <w:u w:val="single"/>
    </w:rPr>
  </w:style>
  <w:style w:type="paragraph" w:customStyle="1" w:styleId="DWKopfA">
    <w:name w:val="DW_KopfA"/>
    <w:basedOn w:val="Standard"/>
    <w:rsid w:val="000775D8"/>
    <w:pPr>
      <w:spacing w:after="80"/>
    </w:pPr>
    <w:rPr>
      <w:sz w:val="16"/>
      <w:szCs w:val="16"/>
    </w:rPr>
  </w:style>
  <w:style w:type="paragraph" w:customStyle="1" w:styleId="DWKopfAgross">
    <w:name w:val="DW_KopfA_gross"/>
    <w:basedOn w:val="Standard"/>
    <w:rsid w:val="000775D8"/>
    <w:pPr>
      <w:spacing w:after="120"/>
    </w:pPr>
    <w:rPr>
      <w:sz w:val="24"/>
      <w:szCs w:val="24"/>
    </w:rPr>
  </w:style>
  <w:style w:type="paragraph" w:customStyle="1" w:styleId="DWKopfAmittel">
    <w:name w:val="DW_KopfA_mittel"/>
    <w:basedOn w:val="Standard"/>
    <w:rsid w:val="000775D8"/>
    <w:pPr>
      <w:spacing w:after="120"/>
    </w:pPr>
  </w:style>
  <w:style w:type="paragraph" w:customStyle="1" w:styleId="DWKopfFK">
    <w:name w:val="DW_KopfFK"/>
    <w:basedOn w:val="Standard"/>
    <w:rsid w:val="000775D8"/>
    <w:rPr>
      <w:b/>
      <w:i/>
      <w:sz w:val="16"/>
      <w:szCs w:val="16"/>
    </w:rPr>
  </w:style>
  <w:style w:type="paragraph" w:customStyle="1" w:styleId="DWKopfFKgross">
    <w:name w:val="DW_KopfFK_gross"/>
    <w:basedOn w:val="Standard"/>
    <w:rsid w:val="000775D8"/>
    <w:rPr>
      <w:b/>
      <w:i/>
      <w:sz w:val="24"/>
      <w:szCs w:val="24"/>
    </w:rPr>
  </w:style>
  <w:style w:type="paragraph" w:customStyle="1" w:styleId="DWKopfFKmittel">
    <w:name w:val="DW_KopfFK_mittel"/>
    <w:basedOn w:val="Standard"/>
    <w:rsid w:val="000775D8"/>
    <w:rPr>
      <w:b/>
      <w:i/>
    </w:rPr>
  </w:style>
  <w:style w:type="paragraph" w:customStyle="1" w:styleId="DWKopfK0">
    <w:name w:val="DW_KopfK"/>
    <w:basedOn w:val="Standard"/>
    <w:rsid w:val="000775D8"/>
    <w:rPr>
      <w:i/>
      <w:sz w:val="16"/>
      <w:szCs w:val="16"/>
    </w:rPr>
  </w:style>
  <w:style w:type="paragraph" w:customStyle="1" w:styleId="DWKopfKgross0">
    <w:name w:val="DW_KopfK_gross"/>
    <w:basedOn w:val="Standard"/>
    <w:rsid w:val="000775D8"/>
    <w:rPr>
      <w:i/>
      <w:sz w:val="24"/>
      <w:szCs w:val="24"/>
    </w:rPr>
  </w:style>
  <w:style w:type="paragraph" w:customStyle="1" w:styleId="DWKopfFU">
    <w:name w:val="DW_KopfFU"/>
    <w:basedOn w:val="Standard"/>
    <w:rsid w:val="000775D8"/>
    <w:rPr>
      <w:b/>
      <w:sz w:val="16"/>
      <w:szCs w:val="16"/>
      <w:u w:val="single"/>
    </w:rPr>
  </w:style>
  <w:style w:type="paragraph" w:customStyle="1" w:styleId="DWKopfFUmittel">
    <w:name w:val="DW_KopfFU_mittel"/>
    <w:basedOn w:val="Standard"/>
    <w:rsid w:val="000775D8"/>
    <w:rPr>
      <w:b/>
      <w:u w:val="single"/>
    </w:rPr>
  </w:style>
  <w:style w:type="paragraph" w:customStyle="1" w:styleId="DWKopfFUgross">
    <w:name w:val="DW_KopfFU_gross"/>
    <w:basedOn w:val="Standard"/>
    <w:rsid w:val="000775D8"/>
    <w:rPr>
      <w:b/>
      <w:sz w:val="24"/>
      <w:szCs w:val="24"/>
      <w:u w:val="single"/>
    </w:rPr>
  </w:style>
  <w:style w:type="paragraph" w:customStyle="1" w:styleId="DWKopfFA">
    <w:name w:val="DW_KopfFA"/>
    <w:basedOn w:val="Standard"/>
    <w:rsid w:val="000775D8"/>
    <w:pPr>
      <w:spacing w:after="80"/>
    </w:pPr>
    <w:rPr>
      <w:sz w:val="16"/>
      <w:szCs w:val="16"/>
    </w:rPr>
  </w:style>
  <w:style w:type="paragraph" w:customStyle="1" w:styleId="DWKopfFAmittel">
    <w:name w:val="DW_KopfFA_mittel"/>
    <w:basedOn w:val="Standard"/>
    <w:rsid w:val="000775D8"/>
    <w:pPr>
      <w:spacing w:after="100"/>
    </w:pPr>
  </w:style>
  <w:style w:type="paragraph" w:customStyle="1" w:styleId="DWKopfFAgross">
    <w:name w:val="DW_KopfFA_gross"/>
    <w:basedOn w:val="Standard"/>
    <w:rsid w:val="000775D8"/>
    <w:pPr>
      <w:spacing w:after="120"/>
    </w:pPr>
    <w:rPr>
      <w:sz w:val="24"/>
      <w:szCs w:val="24"/>
    </w:rPr>
  </w:style>
  <w:style w:type="paragraph" w:customStyle="1" w:styleId="DWKopfKU">
    <w:name w:val="DW_KopfKU"/>
    <w:basedOn w:val="Standard"/>
    <w:rsid w:val="000775D8"/>
    <w:rPr>
      <w:i/>
      <w:sz w:val="16"/>
      <w:szCs w:val="16"/>
      <w:u w:val="single"/>
    </w:rPr>
  </w:style>
  <w:style w:type="paragraph" w:customStyle="1" w:styleId="DWKopfKUmittel">
    <w:name w:val="DW_KopfKU_mittel"/>
    <w:basedOn w:val="Standard"/>
    <w:rsid w:val="000775D8"/>
    <w:rPr>
      <w:i/>
      <w:u w:val="single"/>
    </w:rPr>
  </w:style>
  <w:style w:type="paragraph" w:customStyle="1" w:styleId="DWKopfKUAgross">
    <w:name w:val="DW_KopfKUA_gross"/>
    <w:basedOn w:val="Standard"/>
    <w:rsid w:val="000775D8"/>
    <w:rPr>
      <w:i/>
      <w:sz w:val="24"/>
      <w:szCs w:val="24"/>
      <w:u w:val="single"/>
    </w:rPr>
  </w:style>
  <w:style w:type="paragraph" w:customStyle="1" w:styleId="DWKopfKA">
    <w:name w:val="DW_KopfKA"/>
    <w:basedOn w:val="Standard"/>
    <w:rsid w:val="000775D8"/>
    <w:pPr>
      <w:spacing w:after="80"/>
    </w:pPr>
    <w:rPr>
      <w:i/>
      <w:sz w:val="16"/>
      <w:szCs w:val="16"/>
    </w:rPr>
  </w:style>
  <w:style w:type="paragraph" w:customStyle="1" w:styleId="DWKopfKAmittel">
    <w:name w:val="DW_KopfKA_mittel"/>
    <w:basedOn w:val="Standard"/>
    <w:rsid w:val="000775D8"/>
    <w:pPr>
      <w:spacing w:after="100"/>
    </w:pPr>
    <w:rPr>
      <w:i/>
    </w:rPr>
  </w:style>
  <w:style w:type="paragraph" w:customStyle="1" w:styleId="DWKopfKAgross">
    <w:name w:val="DW_KopfKA_gross"/>
    <w:basedOn w:val="Standard"/>
    <w:rsid w:val="000775D8"/>
    <w:pPr>
      <w:spacing w:after="120"/>
    </w:pPr>
    <w:rPr>
      <w:i/>
      <w:sz w:val="24"/>
      <w:szCs w:val="24"/>
    </w:rPr>
  </w:style>
  <w:style w:type="paragraph" w:customStyle="1" w:styleId="DWKopfUA">
    <w:name w:val="DW_KopfUA"/>
    <w:basedOn w:val="Standard"/>
    <w:rsid w:val="000775D8"/>
    <w:pPr>
      <w:spacing w:after="80"/>
    </w:pPr>
    <w:rPr>
      <w:sz w:val="16"/>
      <w:szCs w:val="16"/>
      <w:u w:val="single"/>
    </w:rPr>
  </w:style>
  <w:style w:type="paragraph" w:customStyle="1" w:styleId="DWKopfUAmittel">
    <w:name w:val="DW_KopfUA_mittel"/>
    <w:basedOn w:val="Standard"/>
    <w:rsid w:val="000775D8"/>
    <w:pPr>
      <w:spacing w:after="100"/>
    </w:pPr>
    <w:rPr>
      <w:u w:val="single"/>
    </w:rPr>
  </w:style>
  <w:style w:type="paragraph" w:customStyle="1" w:styleId="DWKopfFUAgross">
    <w:name w:val="DW_KopfFUA_gross"/>
    <w:basedOn w:val="Standard"/>
    <w:rsid w:val="000775D8"/>
    <w:pPr>
      <w:spacing w:after="120"/>
    </w:pPr>
    <w:rPr>
      <w:sz w:val="24"/>
      <w:szCs w:val="24"/>
      <w:u w:val="single"/>
    </w:rPr>
  </w:style>
  <w:style w:type="paragraph" w:customStyle="1" w:styleId="DWKopfFKU">
    <w:name w:val="DW_KopfFKU"/>
    <w:basedOn w:val="Standard"/>
    <w:rsid w:val="000775D8"/>
    <w:rPr>
      <w:b/>
      <w:i/>
      <w:sz w:val="16"/>
      <w:szCs w:val="16"/>
      <w:u w:val="single"/>
    </w:rPr>
  </w:style>
  <w:style w:type="paragraph" w:customStyle="1" w:styleId="DWKopfFKUmittel">
    <w:name w:val="DW_KopfFKU_mittel"/>
    <w:basedOn w:val="Standard"/>
    <w:rsid w:val="000775D8"/>
    <w:rPr>
      <w:b/>
      <w:i/>
      <w:u w:val="single"/>
    </w:rPr>
  </w:style>
  <w:style w:type="paragraph" w:customStyle="1" w:styleId="DWKopfFKUgross">
    <w:name w:val="DW_KopfFKU_gross"/>
    <w:basedOn w:val="Standard"/>
    <w:rsid w:val="000775D8"/>
    <w:rPr>
      <w:b/>
      <w:i/>
      <w:sz w:val="24"/>
      <w:szCs w:val="24"/>
      <w:u w:val="single"/>
    </w:rPr>
  </w:style>
  <w:style w:type="paragraph" w:customStyle="1" w:styleId="DWKopfFKA">
    <w:name w:val="DW_KopfFKA"/>
    <w:basedOn w:val="Standard"/>
    <w:rsid w:val="000775D8"/>
    <w:pPr>
      <w:spacing w:after="80"/>
    </w:pPr>
    <w:rPr>
      <w:b/>
      <w:i/>
      <w:sz w:val="16"/>
      <w:szCs w:val="16"/>
    </w:rPr>
  </w:style>
  <w:style w:type="paragraph" w:customStyle="1" w:styleId="DWKopfFKAmittel">
    <w:name w:val="DW_KopfFKA_mittel"/>
    <w:basedOn w:val="Standard"/>
    <w:rsid w:val="000775D8"/>
    <w:pPr>
      <w:spacing w:after="100"/>
    </w:pPr>
    <w:rPr>
      <w:b/>
      <w:i/>
    </w:rPr>
  </w:style>
  <w:style w:type="paragraph" w:customStyle="1" w:styleId="DWKopfFKAgross">
    <w:name w:val="DW_KopfFKA_gross"/>
    <w:basedOn w:val="Standard"/>
    <w:rsid w:val="000775D8"/>
    <w:pPr>
      <w:spacing w:after="120"/>
    </w:pPr>
    <w:rPr>
      <w:b/>
      <w:i/>
      <w:sz w:val="24"/>
      <w:szCs w:val="24"/>
    </w:rPr>
  </w:style>
  <w:style w:type="paragraph" w:customStyle="1" w:styleId="DWKopfKUgross">
    <w:name w:val="DW_KopfKU_gross"/>
    <w:basedOn w:val="Standard"/>
    <w:rsid w:val="000775D8"/>
    <w:rPr>
      <w:i/>
      <w:sz w:val="24"/>
      <w:szCs w:val="24"/>
      <w:u w:val="single"/>
    </w:rPr>
  </w:style>
  <w:style w:type="paragraph" w:customStyle="1" w:styleId="DWFormatkombination">
    <w:name w:val="DW_Formatkombination"/>
    <w:basedOn w:val="Standard"/>
    <w:rsid w:val="000775D8"/>
    <w:rPr>
      <w:sz w:val="16"/>
      <w:szCs w:val="16"/>
    </w:rPr>
  </w:style>
  <w:style w:type="paragraph" w:customStyle="1" w:styleId="DWFormatkombinationmittel">
    <w:name w:val="DW_Formatkombination_mittel"/>
    <w:basedOn w:val="Standard"/>
    <w:rsid w:val="000775D8"/>
  </w:style>
  <w:style w:type="paragraph" w:customStyle="1" w:styleId="DWFormatkombinationgross">
    <w:name w:val="DW_Formatkombination_gross"/>
    <w:basedOn w:val="Standard"/>
    <w:rsid w:val="000775D8"/>
    <w:rPr>
      <w:sz w:val="24"/>
      <w:szCs w:val="24"/>
    </w:rPr>
  </w:style>
  <w:style w:type="paragraph" w:customStyle="1" w:styleId="DWFormatkombinationF">
    <w:name w:val="DW_FormatkombinationF"/>
    <w:basedOn w:val="Standard"/>
    <w:rsid w:val="000775D8"/>
    <w:rPr>
      <w:b/>
      <w:sz w:val="16"/>
      <w:szCs w:val="16"/>
    </w:rPr>
  </w:style>
  <w:style w:type="paragraph" w:customStyle="1" w:styleId="DWFormatkombinationFmittel">
    <w:name w:val="DW_FormatkombinationF_mittel"/>
    <w:basedOn w:val="Standard"/>
    <w:rsid w:val="000775D8"/>
    <w:rPr>
      <w:b/>
    </w:rPr>
  </w:style>
  <w:style w:type="paragraph" w:customStyle="1" w:styleId="DWFormatkombinationFgross">
    <w:name w:val="DW_FormatkombinationF_gross"/>
    <w:basedOn w:val="Standard"/>
    <w:rsid w:val="000775D8"/>
    <w:rPr>
      <w:b/>
      <w:sz w:val="24"/>
      <w:szCs w:val="24"/>
    </w:rPr>
  </w:style>
  <w:style w:type="paragraph" w:customStyle="1" w:styleId="DWFormatkombinationK">
    <w:name w:val="DW_FormatkombinationK"/>
    <w:basedOn w:val="Standard"/>
    <w:rsid w:val="000775D8"/>
    <w:rPr>
      <w:i/>
      <w:sz w:val="16"/>
      <w:szCs w:val="16"/>
    </w:rPr>
  </w:style>
  <w:style w:type="paragraph" w:customStyle="1" w:styleId="DWFormatkombinationKmittel">
    <w:name w:val="DW_FormatkombinationK_mittel"/>
    <w:basedOn w:val="Standard"/>
    <w:rsid w:val="000775D8"/>
    <w:rPr>
      <w:i/>
    </w:rPr>
  </w:style>
  <w:style w:type="paragraph" w:customStyle="1" w:styleId="DWFormatkombinationKgross">
    <w:name w:val="DW_FormatkombinationK_gross"/>
    <w:basedOn w:val="Standard"/>
    <w:rsid w:val="000775D8"/>
    <w:rPr>
      <w:i/>
      <w:sz w:val="24"/>
      <w:szCs w:val="24"/>
    </w:rPr>
  </w:style>
  <w:style w:type="paragraph" w:customStyle="1" w:styleId="DWFormatkombinationU">
    <w:name w:val="DW_FormatkombinationU"/>
    <w:basedOn w:val="Standard"/>
    <w:rsid w:val="000775D8"/>
    <w:rPr>
      <w:sz w:val="16"/>
      <w:szCs w:val="16"/>
      <w:u w:val="single"/>
    </w:rPr>
  </w:style>
  <w:style w:type="paragraph" w:customStyle="1" w:styleId="DWFormatkombinationUmittel">
    <w:name w:val="DW_FormatkombinationU_mittel"/>
    <w:basedOn w:val="Standard"/>
    <w:rsid w:val="000775D8"/>
    <w:rPr>
      <w:u w:val="single"/>
    </w:rPr>
  </w:style>
  <w:style w:type="paragraph" w:customStyle="1" w:styleId="DWFormatkombinationUgross">
    <w:name w:val="DW_FormatkombinationU_gross"/>
    <w:basedOn w:val="Standard"/>
    <w:rsid w:val="000775D8"/>
    <w:rPr>
      <w:sz w:val="24"/>
      <w:szCs w:val="24"/>
      <w:u w:val="single"/>
    </w:rPr>
  </w:style>
  <w:style w:type="paragraph" w:customStyle="1" w:styleId="DWFormatkombinationA">
    <w:name w:val="DW_FormatkombinationA"/>
    <w:basedOn w:val="Standard"/>
    <w:rsid w:val="000775D8"/>
    <w:pPr>
      <w:spacing w:after="80"/>
    </w:pPr>
    <w:rPr>
      <w:sz w:val="16"/>
      <w:szCs w:val="16"/>
    </w:rPr>
  </w:style>
  <w:style w:type="paragraph" w:customStyle="1" w:styleId="DWFormatkombinationAmittel">
    <w:name w:val="DW_FormatkombinationA_mittel"/>
    <w:basedOn w:val="Standard"/>
    <w:rsid w:val="000775D8"/>
    <w:pPr>
      <w:spacing w:after="100"/>
    </w:pPr>
  </w:style>
  <w:style w:type="paragraph" w:customStyle="1" w:styleId="DWFormatkombinationAgross">
    <w:name w:val="DW_FormatkombinationA_gross"/>
    <w:basedOn w:val="Standard"/>
    <w:rsid w:val="000775D8"/>
    <w:pPr>
      <w:spacing w:after="120"/>
    </w:pPr>
    <w:rPr>
      <w:sz w:val="24"/>
      <w:szCs w:val="24"/>
    </w:rPr>
  </w:style>
  <w:style w:type="paragraph" w:customStyle="1" w:styleId="DWFormatkombinationFK">
    <w:name w:val="DW_FormatkombinationFK"/>
    <w:basedOn w:val="Standard"/>
    <w:rsid w:val="000775D8"/>
    <w:rPr>
      <w:b/>
      <w:i/>
      <w:sz w:val="16"/>
      <w:szCs w:val="16"/>
    </w:rPr>
  </w:style>
  <w:style w:type="paragraph" w:customStyle="1" w:styleId="DWFormatkombinationFKmittel">
    <w:name w:val="DW_FormatkombinationFK_mittel"/>
    <w:basedOn w:val="Standard"/>
    <w:rsid w:val="000775D8"/>
    <w:rPr>
      <w:b/>
      <w:i/>
    </w:rPr>
  </w:style>
  <w:style w:type="paragraph" w:customStyle="1" w:styleId="DWFormatkombinationFKgross">
    <w:name w:val="DW_FormatkombinationFK_gross"/>
    <w:basedOn w:val="Standard"/>
    <w:rsid w:val="000775D8"/>
    <w:rPr>
      <w:b/>
      <w:i/>
      <w:sz w:val="24"/>
      <w:szCs w:val="24"/>
    </w:rPr>
  </w:style>
  <w:style w:type="paragraph" w:customStyle="1" w:styleId="DWFormatkombinationFU">
    <w:name w:val="DW_FormatkombinationFU"/>
    <w:basedOn w:val="Standard"/>
    <w:rsid w:val="000775D8"/>
    <w:rPr>
      <w:b/>
      <w:sz w:val="16"/>
      <w:szCs w:val="16"/>
      <w:u w:val="single"/>
    </w:rPr>
  </w:style>
  <w:style w:type="paragraph" w:customStyle="1" w:styleId="DWFormatkombinationFUmittel">
    <w:name w:val="DW_FormatkombinationFU_mittel"/>
    <w:basedOn w:val="Standard"/>
    <w:rsid w:val="000775D8"/>
    <w:rPr>
      <w:b/>
      <w:u w:val="single"/>
    </w:rPr>
  </w:style>
  <w:style w:type="paragraph" w:customStyle="1" w:styleId="DWFormatkombinationFUgross">
    <w:name w:val="DW_FormatkombinationFU_gross"/>
    <w:basedOn w:val="Standard"/>
    <w:rsid w:val="000775D8"/>
    <w:rPr>
      <w:b/>
      <w:sz w:val="24"/>
      <w:szCs w:val="24"/>
      <w:u w:val="single"/>
    </w:rPr>
  </w:style>
  <w:style w:type="paragraph" w:customStyle="1" w:styleId="DWFormatkombinationFA">
    <w:name w:val="DW_FormatkombinationFA"/>
    <w:basedOn w:val="Standard"/>
    <w:rsid w:val="000775D8"/>
    <w:pPr>
      <w:spacing w:after="80"/>
    </w:pPr>
    <w:rPr>
      <w:b/>
      <w:sz w:val="16"/>
      <w:szCs w:val="16"/>
    </w:rPr>
  </w:style>
  <w:style w:type="paragraph" w:customStyle="1" w:styleId="DWFormatkombinationFAmittel">
    <w:name w:val="DW_FormatkombinationFA_mittel"/>
    <w:basedOn w:val="Standard"/>
    <w:rsid w:val="000775D8"/>
    <w:pPr>
      <w:spacing w:after="100"/>
    </w:pPr>
    <w:rPr>
      <w:b/>
    </w:rPr>
  </w:style>
  <w:style w:type="paragraph" w:customStyle="1" w:styleId="DWFormatkombinationFAgross">
    <w:name w:val="DW_FormatkombinationFA_gross"/>
    <w:basedOn w:val="Standard"/>
    <w:rsid w:val="000775D8"/>
    <w:pPr>
      <w:spacing w:after="120"/>
    </w:pPr>
    <w:rPr>
      <w:b/>
      <w:sz w:val="24"/>
      <w:szCs w:val="24"/>
    </w:rPr>
  </w:style>
  <w:style w:type="paragraph" w:customStyle="1" w:styleId="DWFormatkombinationKU">
    <w:name w:val="DW_FormatkombinationKU"/>
    <w:basedOn w:val="Standard"/>
    <w:rsid w:val="000775D8"/>
    <w:rPr>
      <w:i/>
      <w:sz w:val="16"/>
      <w:szCs w:val="16"/>
      <w:u w:val="single"/>
    </w:rPr>
  </w:style>
  <w:style w:type="paragraph" w:customStyle="1" w:styleId="DWFormatkombinationKUmittel">
    <w:name w:val="DW_FormatkombinationKU_mittel"/>
    <w:basedOn w:val="Standard"/>
    <w:rsid w:val="000775D8"/>
    <w:rPr>
      <w:i/>
      <w:u w:val="single"/>
    </w:rPr>
  </w:style>
  <w:style w:type="paragraph" w:customStyle="1" w:styleId="DWFormatkombinationKUgross">
    <w:name w:val="DW_FormatkombinationKU_gross"/>
    <w:basedOn w:val="Standard"/>
    <w:rsid w:val="000775D8"/>
    <w:rPr>
      <w:i/>
      <w:sz w:val="24"/>
      <w:szCs w:val="24"/>
      <w:u w:val="single"/>
    </w:rPr>
  </w:style>
  <w:style w:type="paragraph" w:customStyle="1" w:styleId="DWFormatkombinationKA">
    <w:name w:val="DW_FormatkombinationKA"/>
    <w:basedOn w:val="Standard"/>
    <w:rsid w:val="000775D8"/>
    <w:pPr>
      <w:spacing w:after="80"/>
    </w:pPr>
    <w:rPr>
      <w:i/>
      <w:sz w:val="16"/>
      <w:szCs w:val="16"/>
    </w:rPr>
  </w:style>
  <w:style w:type="paragraph" w:customStyle="1" w:styleId="DWFormatkombinationKAmittel">
    <w:name w:val="DW_FormatkombinationKA_mittel"/>
    <w:basedOn w:val="Standard"/>
    <w:rsid w:val="000775D8"/>
    <w:pPr>
      <w:spacing w:after="100"/>
    </w:pPr>
    <w:rPr>
      <w:i/>
    </w:rPr>
  </w:style>
  <w:style w:type="paragraph" w:customStyle="1" w:styleId="DWFormatkombinationKAgross">
    <w:name w:val="DW_FormatkombinationKA_gross"/>
    <w:basedOn w:val="Standard"/>
    <w:rsid w:val="000775D8"/>
    <w:pPr>
      <w:spacing w:after="120"/>
    </w:pPr>
    <w:rPr>
      <w:i/>
      <w:sz w:val="24"/>
      <w:szCs w:val="24"/>
    </w:rPr>
  </w:style>
  <w:style w:type="paragraph" w:customStyle="1" w:styleId="DWFormatkombinationUA">
    <w:name w:val="DW_FormatkombinationUA"/>
    <w:basedOn w:val="Standard"/>
    <w:rsid w:val="000775D8"/>
    <w:pPr>
      <w:spacing w:after="80"/>
    </w:pPr>
    <w:rPr>
      <w:sz w:val="16"/>
      <w:szCs w:val="16"/>
      <w:u w:val="single"/>
    </w:rPr>
  </w:style>
  <w:style w:type="paragraph" w:customStyle="1" w:styleId="DWFormatkombinationUAmittel">
    <w:name w:val="DW_FormatkombinationUA_mittel"/>
    <w:basedOn w:val="Standard"/>
    <w:rsid w:val="000775D8"/>
    <w:pPr>
      <w:spacing w:after="100"/>
    </w:pPr>
    <w:rPr>
      <w:u w:val="single"/>
    </w:rPr>
  </w:style>
  <w:style w:type="paragraph" w:customStyle="1" w:styleId="DWFormatkombinationUAgross">
    <w:name w:val="DW_FormatkombinationUA_gross"/>
    <w:basedOn w:val="Standard"/>
    <w:rsid w:val="000775D8"/>
    <w:pPr>
      <w:spacing w:after="120"/>
    </w:pPr>
    <w:rPr>
      <w:sz w:val="24"/>
      <w:szCs w:val="24"/>
      <w:u w:val="single"/>
    </w:rPr>
  </w:style>
  <w:style w:type="paragraph" w:customStyle="1" w:styleId="DWFormatkombinationFKU">
    <w:name w:val="DW_FormatkombinationFKU"/>
    <w:basedOn w:val="Standard"/>
    <w:rsid w:val="000775D8"/>
    <w:rPr>
      <w:b/>
      <w:i/>
      <w:sz w:val="16"/>
      <w:szCs w:val="16"/>
      <w:u w:val="single"/>
    </w:rPr>
  </w:style>
  <w:style w:type="paragraph" w:customStyle="1" w:styleId="DWFormatkombinationFKUmittel">
    <w:name w:val="DW_FormatkombinationFKU_mittel"/>
    <w:basedOn w:val="Standard"/>
    <w:rsid w:val="000775D8"/>
    <w:rPr>
      <w:b/>
      <w:i/>
      <w:u w:val="single"/>
    </w:rPr>
  </w:style>
  <w:style w:type="paragraph" w:customStyle="1" w:styleId="DWFormatkombinationFKUgross">
    <w:name w:val="DW_FormatkombinationFKU_gross"/>
    <w:basedOn w:val="Standard"/>
    <w:rsid w:val="000775D8"/>
    <w:rPr>
      <w:b/>
      <w:i/>
      <w:sz w:val="24"/>
      <w:szCs w:val="24"/>
      <w:u w:val="single"/>
    </w:rPr>
  </w:style>
  <w:style w:type="paragraph" w:customStyle="1" w:styleId="DWFormatkombinationFKA">
    <w:name w:val="DW_FormatkombinationFKA"/>
    <w:basedOn w:val="Standard"/>
    <w:rsid w:val="000775D8"/>
    <w:pPr>
      <w:spacing w:after="80"/>
    </w:pPr>
    <w:rPr>
      <w:b/>
      <w:i/>
      <w:sz w:val="16"/>
      <w:szCs w:val="16"/>
    </w:rPr>
  </w:style>
  <w:style w:type="paragraph" w:customStyle="1" w:styleId="DWFormatkombinationFKAmittel">
    <w:name w:val="DW_FormatkombinationFKA_mittel"/>
    <w:basedOn w:val="Standard"/>
    <w:rsid w:val="000775D8"/>
    <w:pPr>
      <w:spacing w:after="100"/>
    </w:pPr>
    <w:rPr>
      <w:b/>
      <w:i/>
    </w:rPr>
  </w:style>
  <w:style w:type="paragraph" w:customStyle="1" w:styleId="DWFormatkombinationFKAgross">
    <w:name w:val="DW_FormatkombinationFKA_gross"/>
    <w:basedOn w:val="Standard"/>
    <w:rsid w:val="000775D8"/>
    <w:pPr>
      <w:spacing w:after="120"/>
    </w:pPr>
    <w:rPr>
      <w:b/>
      <w:i/>
      <w:sz w:val="24"/>
      <w:szCs w:val="24"/>
    </w:rPr>
  </w:style>
  <w:style w:type="paragraph" w:customStyle="1" w:styleId="DWFormatkombinationFUA">
    <w:name w:val="DW_FormatkombinationFUA"/>
    <w:basedOn w:val="Standard"/>
    <w:rsid w:val="000775D8"/>
    <w:pPr>
      <w:spacing w:after="80"/>
    </w:pPr>
    <w:rPr>
      <w:b/>
      <w:sz w:val="16"/>
      <w:szCs w:val="16"/>
      <w:u w:val="single"/>
    </w:rPr>
  </w:style>
  <w:style w:type="paragraph" w:customStyle="1" w:styleId="DWFormatkombinationFUAmittel">
    <w:name w:val="DW_FormatkombinationFUA_mittel"/>
    <w:basedOn w:val="Standard"/>
    <w:rsid w:val="000775D8"/>
    <w:pPr>
      <w:spacing w:after="100"/>
    </w:pPr>
    <w:rPr>
      <w:b/>
      <w:u w:val="single"/>
    </w:rPr>
  </w:style>
  <w:style w:type="paragraph" w:customStyle="1" w:styleId="DWFormatkombinationFUAgross">
    <w:name w:val="DW_FormatkombinationFUA_gross"/>
    <w:basedOn w:val="Standard"/>
    <w:rsid w:val="000775D8"/>
    <w:pPr>
      <w:spacing w:after="120"/>
    </w:pPr>
    <w:rPr>
      <w:b/>
      <w:sz w:val="24"/>
      <w:szCs w:val="24"/>
      <w:u w:val="single"/>
    </w:rPr>
  </w:style>
  <w:style w:type="paragraph" w:customStyle="1" w:styleId="DWFormatkombinationKUA">
    <w:name w:val="DW_FormatkombinationKUA"/>
    <w:basedOn w:val="Standard"/>
    <w:rsid w:val="000775D8"/>
    <w:pPr>
      <w:spacing w:after="80"/>
    </w:pPr>
    <w:rPr>
      <w:i/>
      <w:sz w:val="16"/>
      <w:szCs w:val="16"/>
      <w:u w:val="single"/>
    </w:rPr>
  </w:style>
  <w:style w:type="paragraph" w:customStyle="1" w:styleId="DWFormatkombinationKUAmittel">
    <w:name w:val="DW_FormatkombinationKUA_mittel"/>
    <w:basedOn w:val="Standard"/>
    <w:rsid w:val="000775D8"/>
    <w:pPr>
      <w:spacing w:after="100"/>
    </w:pPr>
    <w:rPr>
      <w:i/>
      <w:u w:val="single"/>
    </w:rPr>
  </w:style>
  <w:style w:type="paragraph" w:customStyle="1" w:styleId="DWFormatkombinationKUAgross">
    <w:name w:val="DW_FormatkombinationKUA_gross"/>
    <w:basedOn w:val="Standard"/>
    <w:rsid w:val="000775D8"/>
    <w:pPr>
      <w:spacing w:after="120"/>
    </w:pPr>
    <w:rPr>
      <w:i/>
      <w:sz w:val="24"/>
      <w:szCs w:val="24"/>
      <w:u w:val="single"/>
    </w:rPr>
  </w:style>
  <w:style w:type="paragraph" w:customStyle="1" w:styleId="DWFormatkombinationFKUA">
    <w:name w:val="DW_FormatkombinationFKUA"/>
    <w:basedOn w:val="Standard"/>
    <w:rsid w:val="000775D8"/>
    <w:pPr>
      <w:spacing w:after="80"/>
    </w:pPr>
    <w:rPr>
      <w:b/>
      <w:i/>
      <w:sz w:val="16"/>
      <w:szCs w:val="16"/>
      <w:u w:val="single"/>
    </w:rPr>
  </w:style>
  <w:style w:type="paragraph" w:customStyle="1" w:styleId="DWFormatkombinationFKUAmittel">
    <w:name w:val="DW_FormatkombinationFKUA_mittel"/>
    <w:basedOn w:val="Standard"/>
    <w:rsid w:val="000775D8"/>
    <w:pPr>
      <w:spacing w:after="100"/>
    </w:pPr>
    <w:rPr>
      <w:b/>
      <w:i/>
      <w:u w:val="single"/>
    </w:rPr>
  </w:style>
  <w:style w:type="paragraph" w:customStyle="1" w:styleId="DWFormatkombinationFKUAgross">
    <w:name w:val="DW_FormatkombinationFKUA_gross"/>
    <w:basedOn w:val="Standard"/>
    <w:rsid w:val="000775D8"/>
    <w:pPr>
      <w:spacing w:after="120"/>
    </w:pPr>
    <w:rPr>
      <w:b/>
      <w:i/>
      <w:sz w:val="24"/>
      <w:szCs w:val="24"/>
      <w:u w:val="single"/>
    </w:rPr>
  </w:style>
  <w:style w:type="paragraph" w:customStyle="1" w:styleId="Standard12ptFett">
    <w:name w:val="Standard+12pt+Fett"/>
    <w:basedOn w:val="Standard"/>
    <w:rsid w:val="000775D8"/>
    <w:rPr>
      <w:b/>
      <w:sz w:val="24"/>
    </w:rPr>
  </w:style>
  <w:style w:type="paragraph" w:customStyle="1" w:styleId="Formatvorlageberschrift1Zentriert">
    <w:name w:val="Formatvorlage Überschrift 1 + Zentriert"/>
    <w:basedOn w:val="berschrift1"/>
    <w:rsid w:val="000775D8"/>
    <w:pPr>
      <w:jc w:val="center"/>
    </w:pPr>
    <w:rPr>
      <w:bCs/>
      <w:szCs w:val="20"/>
    </w:rPr>
  </w:style>
  <w:style w:type="paragraph" w:customStyle="1" w:styleId="Formatvorlageberschrift1Zentriert1">
    <w:name w:val="Formatvorlage Überschrift 1 + Zentriert1"/>
    <w:basedOn w:val="berschrift1"/>
    <w:rsid w:val="000775D8"/>
    <w:pPr>
      <w:jc w:val="center"/>
    </w:pPr>
    <w:rPr>
      <w:bCs/>
      <w:szCs w:val="20"/>
    </w:rPr>
  </w:style>
  <w:style w:type="paragraph" w:customStyle="1" w:styleId="berschrift1Zentriert1">
    <w:name w:val="Überschrift 1 + Zentriert1"/>
    <w:basedOn w:val="berschrift1"/>
    <w:rsid w:val="000775D8"/>
    <w:pPr>
      <w:jc w:val="center"/>
    </w:pPr>
    <w:rPr>
      <w:bCs/>
      <w:szCs w:val="20"/>
    </w:rPr>
  </w:style>
  <w:style w:type="paragraph" w:customStyle="1" w:styleId="DWKontoAbstandmittel">
    <w:name w:val="DW_KontoAbstand_mittel"/>
    <w:basedOn w:val="DWPositionmittel"/>
    <w:next w:val="Standard"/>
    <w:rsid w:val="000775D8"/>
    <w:pPr>
      <w:spacing w:after="180"/>
    </w:pPr>
  </w:style>
  <w:style w:type="paragraph" w:customStyle="1" w:styleId="DWKontoAbstand">
    <w:name w:val="DW_KontoAbstand"/>
    <w:basedOn w:val="DWKontoAbstandmittel"/>
    <w:rsid w:val="000775D8"/>
    <w:rPr>
      <w:sz w:val="16"/>
    </w:rPr>
  </w:style>
  <w:style w:type="paragraph" w:customStyle="1" w:styleId="DWKontoAbstandgross">
    <w:name w:val="DW_KontoAbstand_gross"/>
    <w:basedOn w:val="DWKontoAbstandmittel"/>
    <w:rsid w:val="000775D8"/>
    <w:rPr>
      <w:sz w:val="24"/>
    </w:rPr>
  </w:style>
  <w:style w:type="paragraph" w:customStyle="1" w:styleId="AnlAnlagennachweisKonto">
    <w:name w:val="Anl_Anlagennachweis_Konto"/>
    <w:basedOn w:val="Standard"/>
    <w:rsid w:val="000775D8"/>
    <w:rPr>
      <w:sz w:val="14"/>
      <w:szCs w:val="14"/>
    </w:rPr>
  </w:style>
  <w:style w:type="paragraph" w:customStyle="1" w:styleId="AnlAnlagennachweisBilPos">
    <w:name w:val="Anl_Anlagennachweis_BilPos"/>
    <w:basedOn w:val="Standard"/>
    <w:rsid w:val="000775D8"/>
    <w:rPr>
      <w:sz w:val="14"/>
    </w:rPr>
  </w:style>
  <w:style w:type="paragraph" w:customStyle="1" w:styleId="AnlAnlagennachweisKopf">
    <w:name w:val="Anl_Anlagennachweis_Kopf"/>
    <w:basedOn w:val="Standard"/>
    <w:rsid w:val="000775D8"/>
    <w:rPr>
      <w:b/>
      <w:sz w:val="14"/>
      <w:szCs w:val="14"/>
    </w:rPr>
  </w:style>
  <w:style w:type="paragraph" w:customStyle="1" w:styleId="AnlAnlagennachweisHauptpunkt">
    <w:name w:val="Anl_Anlagennachweis_Hauptpunkt"/>
    <w:basedOn w:val="Standard"/>
    <w:rsid w:val="000775D8"/>
    <w:rPr>
      <w:b/>
      <w:sz w:val="14"/>
      <w:szCs w:val="14"/>
    </w:rPr>
  </w:style>
  <w:style w:type="paragraph" w:customStyle="1" w:styleId="AnlAnlagennachweisUnterpunkt">
    <w:name w:val="Anl_Anlagennachweis_Unterpunkt"/>
    <w:basedOn w:val="Standard"/>
    <w:rsid w:val="000775D8"/>
    <w:rPr>
      <w:b/>
      <w:sz w:val="14"/>
    </w:rPr>
  </w:style>
  <w:style w:type="paragraph" w:customStyle="1" w:styleId="AnlAnlagennachweisPosition">
    <w:name w:val="Anl_Anlagennachweis_Position"/>
    <w:basedOn w:val="Standard"/>
    <w:rsid w:val="000775D8"/>
    <w:rPr>
      <w:b/>
      <w:sz w:val="14"/>
      <w:szCs w:val="14"/>
    </w:rPr>
  </w:style>
  <w:style w:type="paragraph" w:customStyle="1" w:styleId="AnlAnlagennachweisWirtschaftsgut">
    <w:name w:val="Anl_Anlagennachweis_Wirtschaftsgut"/>
    <w:basedOn w:val="Standard"/>
    <w:rsid w:val="000775D8"/>
    <w:rPr>
      <w:sz w:val="14"/>
      <w:szCs w:val="14"/>
    </w:rPr>
  </w:style>
  <w:style w:type="paragraph" w:customStyle="1" w:styleId="AnlAnlagennachweisSummeKonto">
    <w:name w:val="Anl_Anlagennachweis_Summe_Konto"/>
    <w:basedOn w:val="Standard"/>
    <w:rsid w:val="000775D8"/>
    <w:rPr>
      <w:b/>
      <w:sz w:val="14"/>
      <w:szCs w:val="14"/>
    </w:rPr>
  </w:style>
  <w:style w:type="paragraph" w:customStyle="1" w:styleId="AnlAnlagennachweisSummeBilPos">
    <w:name w:val="Anl_Anlagennachweis_Summe_BilPos"/>
    <w:basedOn w:val="Standard"/>
    <w:rsid w:val="000775D8"/>
    <w:rPr>
      <w:b/>
      <w:sz w:val="14"/>
    </w:rPr>
  </w:style>
  <w:style w:type="paragraph" w:customStyle="1" w:styleId="AnlFrdernachweisKonto">
    <w:name w:val="Anl_Fördernachweis_Konto"/>
    <w:basedOn w:val="Standard"/>
    <w:rsid w:val="000775D8"/>
    <w:rPr>
      <w:sz w:val="14"/>
    </w:rPr>
  </w:style>
  <w:style w:type="paragraph" w:customStyle="1" w:styleId="AnlFrdernachweisBilPos">
    <w:name w:val="Anl_Fördernachweis_BilPos"/>
    <w:basedOn w:val="Standard"/>
    <w:rsid w:val="000775D8"/>
    <w:rPr>
      <w:sz w:val="14"/>
      <w:szCs w:val="14"/>
    </w:rPr>
  </w:style>
  <w:style w:type="paragraph" w:customStyle="1" w:styleId="AnlFrdernachweisWirtschaftsgut">
    <w:name w:val="Anl_Fördernachweis_Wirtschaftsgut"/>
    <w:basedOn w:val="Standard"/>
    <w:rsid w:val="000775D8"/>
    <w:rPr>
      <w:sz w:val="14"/>
      <w:szCs w:val="14"/>
    </w:rPr>
  </w:style>
  <w:style w:type="paragraph" w:customStyle="1" w:styleId="AnlFrdernachweisKopf">
    <w:name w:val="Anl_Fördernachweis_Kopf"/>
    <w:basedOn w:val="Standard"/>
    <w:rsid w:val="000775D8"/>
    <w:rPr>
      <w:b/>
      <w:sz w:val="14"/>
    </w:rPr>
  </w:style>
  <w:style w:type="paragraph" w:customStyle="1" w:styleId="AnlFrdernachweisHauptpunkt">
    <w:name w:val="Anl_Fördernachweis_Hauptpunkt"/>
    <w:basedOn w:val="Standard"/>
    <w:rsid w:val="000775D8"/>
    <w:rPr>
      <w:b/>
      <w:sz w:val="14"/>
    </w:rPr>
  </w:style>
  <w:style w:type="paragraph" w:customStyle="1" w:styleId="AnlFrdernachweisUnterpunkt">
    <w:name w:val="Anl_Fördernachweis_Unterpunkt"/>
    <w:basedOn w:val="Standard"/>
    <w:rsid w:val="000775D8"/>
    <w:rPr>
      <w:b/>
      <w:sz w:val="14"/>
    </w:rPr>
  </w:style>
  <w:style w:type="paragraph" w:customStyle="1" w:styleId="AnlFrdernachweisPosition">
    <w:name w:val="Anl_Fördernachweis_Position"/>
    <w:basedOn w:val="Standard"/>
    <w:rsid w:val="000775D8"/>
    <w:rPr>
      <w:b/>
      <w:sz w:val="14"/>
    </w:rPr>
  </w:style>
  <w:style w:type="paragraph" w:customStyle="1" w:styleId="AnlFrdernachweisSummeKonto">
    <w:name w:val="Anl_Fördernachweis_Summe_Konto"/>
    <w:basedOn w:val="Standard"/>
    <w:rsid w:val="000775D8"/>
    <w:rPr>
      <w:b/>
      <w:sz w:val="14"/>
    </w:rPr>
  </w:style>
  <w:style w:type="paragraph" w:customStyle="1" w:styleId="AnlFrdernachweisSummeBilPos">
    <w:name w:val="Anl_Fördernachweis_Summe_BilPos"/>
    <w:basedOn w:val="Standard"/>
    <w:rsid w:val="000775D8"/>
    <w:rPr>
      <w:b/>
      <w:sz w:val="14"/>
    </w:rPr>
  </w:style>
  <w:style w:type="paragraph" w:customStyle="1" w:styleId="UVariante1A4Quer">
    <w:name w:val="U Variante 1 A4Quer"/>
    <w:basedOn w:val="UVariante1"/>
    <w:rsid w:val="000775D8"/>
    <w:pPr>
      <w:tabs>
        <w:tab w:val="left" w:pos="850"/>
      </w:tabs>
    </w:pPr>
    <w:rPr>
      <w:rFonts w:cs="Arial"/>
      <w:sz w:val="14"/>
      <w:szCs w:val="14"/>
    </w:rPr>
  </w:style>
  <w:style w:type="paragraph" w:customStyle="1" w:styleId="HVariante1A4Quer">
    <w:name w:val="H Variante 1 A4Quer"/>
    <w:basedOn w:val="Standard"/>
    <w:rsid w:val="000775D8"/>
    <w:pPr>
      <w:spacing w:before="80" w:after="80"/>
    </w:pPr>
    <w:rPr>
      <w:rFonts w:cs="Arial"/>
      <w:b/>
      <w:sz w:val="14"/>
      <w:szCs w:val="14"/>
    </w:rPr>
  </w:style>
  <w:style w:type="paragraph" w:customStyle="1" w:styleId="PVariante1A4Quer">
    <w:name w:val="P Variante 1 A4Quer"/>
    <w:basedOn w:val="PVariante1"/>
    <w:rsid w:val="000775D8"/>
    <w:pPr>
      <w:tabs>
        <w:tab w:val="left" w:pos="1134"/>
      </w:tabs>
    </w:pPr>
    <w:rPr>
      <w:rFonts w:cs="Arial"/>
      <w:sz w:val="14"/>
      <w:szCs w:val="14"/>
    </w:rPr>
  </w:style>
  <w:style w:type="paragraph" w:customStyle="1" w:styleId="SVariante1A4Quer">
    <w:name w:val="S Variante 1 A4Quer"/>
    <w:basedOn w:val="SVariante1"/>
    <w:rsid w:val="000775D8"/>
    <w:pPr>
      <w:tabs>
        <w:tab w:val="left" w:pos="1417"/>
      </w:tabs>
    </w:pPr>
    <w:rPr>
      <w:rFonts w:cs="Arial"/>
      <w:sz w:val="14"/>
      <w:szCs w:val="14"/>
    </w:rPr>
  </w:style>
  <w:style w:type="paragraph" w:customStyle="1" w:styleId="SDVariante1A4Quer">
    <w:name w:val="SD Variante 1 A4Quer"/>
    <w:basedOn w:val="SDVariante1"/>
    <w:rsid w:val="000775D8"/>
    <w:rPr>
      <w:rFonts w:cs="Arial"/>
      <w:sz w:val="14"/>
      <w:szCs w:val="14"/>
    </w:rPr>
  </w:style>
  <w:style w:type="paragraph" w:customStyle="1" w:styleId="HUVariante1A4Quer">
    <w:name w:val="HU Variante 1 A4Quer"/>
    <w:basedOn w:val="HUVariante1"/>
    <w:rsid w:val="000775D8"/>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0775D8"/>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775D8"/>
    <w:pPr>
      <w:ind w:left="567" w:hanging="283"/>
    </w:pPr>
    <w:rPr>
      <w:rFonts w:cs="Times New Roman"/>
      <w:bCs/>
    </w:rPr>
  </w:style>
  <w:style w:type="paragraph" w:customStyle="1" w:styleId="SUVariante1A4Quer">
    <w:name w:val="SU Variante 1 A4Quer"/>
    <w:basedOn w:val="SUVariante1"/>
    <w:rsid w:val="000775D8"/>
    <w:pPr>
      <w:tabs>
        <w:tab w:val="left" w:pos="850"/>
        <w:tab w:val="left" w:pos="1417"/>
      </w:tabs>
    </w:pPr>
    <w:rPr>
      <w:rFonts w:cs="Arial"/>
      <w:sz w:val="14"/>
      <w:szCs w:val="14"/>
    </w:rPr>
  </w:style>
  <w:style w:type="paragraph" w:customStyle="1" w:styleId="AnlAnlEntwA3Kopf">
    <w:name w:val="Anl_AnlEntwA3_Kopf"/>
    <w:basedOn w:val="Standard"/>
    <w:rsid w:val="000775D8"/>
    <w:rPr>
      <w:rFonts w:cs="Arial"/>
      <w:sz w:val="16"/>
    </w:rPr>
  </w:style>
  <w:style w:type="paragraph" w:customStyle="1" w:styleId="AnlAnlEntwA3Hauptpunkt">
    <w:name w:val="Anl_AnlEntwA3_Hauptpunkt"/>
    <w:basedOn w:val="Standard"/>
    <w:rsid w:val="000775D8"/>
    <w:rPr>
      <w:rFonts w:cs="Arial"/>
      <w:b/>
      <w:sz w:val="16"/>
    </w:rPr>
  </w:style>
  <w:style w:type="paragraph" w:customStyle="1" w:styleId="AnlAnlEntwA3Unterpunkt">
    <w:name w:val="Anl_AnlEntwA3_Unterpunkt"/>
    <w:basedOn w:val="Standard"/>
    <w:rsid w:val="000775D8"/>
    <w:rPr>
      <w:rFonts w:cs="Arial"/>
      <w:b/>
      <w:sz w:val="16"/>
    </w:rPr>
  </w:style>
  <w:style w:type="paragraph" w:customStyle="1" w:styleId="AnlAnlEntwA3Position">
    <w:name w:val="Anl_AnlEntwA3_Position"/>
    <w:basedOn w:val="Standard"/>
    <w:rsid w:val="000775D8"/>
    <w:rPr>
      <w:rFonts w:cs="Arial"/>
      <w:b/>
      <w:sz w:val="16"/>
    </w:rPr>
  </w:style>
  <w:style w:type="paragraph" w:customStyle="1" w:styleId="AnlAnlEntwA3Konto">
    <w:name w:val="Anl_AnlEntwA3_Konto"/>
    <w:basedOn w:val="Standard"/>
    <w:rsid w:val="000775D8"/>
    <w:rPr>
      <w:rFonts w:cs="Arial"/>
      <w:b/>
      <w:sz w:val="16"/>
    </w:rPr>
  </w:style>
  <w:style w:type="paragraph" w:customStyle="1" w:styleId="AnlAnlEntwA3Wirtschaftsgut">
    <w:name w:val="Anl_AnlEntwA3_Wirtschaftsgut"/>
    <w:basedOn w:val="Standard"/>
    <w:rsid w:val="000775D8"/>
    <w:rPr>
      <w:rFonts w:cs="Arial"/>
      <w:sz w:val="14"/>
    </w:rPr>
  </w:style>
  <w:style w:type="paragraph" w:customStyle="1" w:styleId="AnlAnlEntwA3Kontoverdichtet">
    <w:name w:val="Anl_AnlEntwA3_Konto_verdichtet"/>
    <w:basedOn w:val="Standard"/>
    <w:rsid w:val="000775D8"/>
    <w:rPr>
      <w:rFonts w:cs="Arial"/>
      <w:sz w:val="16"/>
    </w:rPr>
  </w:style>
  <w:style w:type="paragraph" w:customStyle="1" w:styleId="AnlAnlEntwA3BilPosverdichtet">
    <w:name w:val="Anl_AnlEntwA3_BilPos_verdichtet"/>
    <w:basedOn w:val="Standard"/>
    <w:rsid w:val="000775D8"/>
    <w:rPr>
      <w:rFonts w:cs="Arial"/>
      <w:sz w:val="16"/>
    </w:rPr>
  </w:style>
  <w:style w:type="paragraph" w:customStyle="1" w:styleId="AnlAnlEntwA3SummeKonto">
    <w:name w:val="Anl_AnlEntwA3_Summe_Konto"/>
    <w:basedOn w:val="Standard"/>
    <w:rsid w:val="000775D8"/>
    <w:rPr>
      <w:rFonts w:cs="Arial"/>
      <w:b/>
      <w:sz w:val="16"/>
    </w:rPr>
  </w:style>
  <w:style w:type="paragraph" w:customStyle="1" w:styleId="Formatvorlage2">
    <w:name w:val="Formatvorlage2"/>
    <w:basedOn w:val="Standard"/>
    <w:rsid w:val="000775D8"/>
    <w:pPr>
      <w:spacing w:before="100" w:beforeAutospacing="1" w:after="100" w:afterAutospacing="1"/>
    </w:pPr>
    <w:rPr>
      <w:b/>
      <w:sz w:val="16"/>
    </w:rPr>
  </w:style>
  <w:style w:type="paragraph" w:customStyle="1" w:styleId="AnlAnlEntwA3SummeBilPos">
    <w:name w:val="Anl_AnlEntwA3_Summe_BilPos"/>
    <w:basedOn w:val="Standard"/>
    <w:rsid w:val="000775D8"/>
    <w:rPr>
      <w:b/>
      <w:sz w:val="16"/>
    </w:rPr>
  </w:style>
  <w:style w:type="paragraph" w:customStyle="1" w:styleId="berschriftPrBohneNummerierung">
    <w:name w:val="Überschrift_PrB_ohneNummerierung"/>
    <w:basedOn w:val="Standard"/>
    <w:rsid w:val="000775D8"/>
    <w:pPr>
      <w:outlineLvl w:val="6"/>
    </w:pPr>
    <w:rPr>
      <w:b/>
      <w:sz w:val="22"/>
      <w:szCs w:val="22"/>
    </w:rPr>
  </w:style>
  <w:style w:type="paragraph" w:customStyle="1" w:styleId="StandardMEkursiv">
    <w:name w:val="StandardME_kursiv"/>
    <w:basedOn w:val="StandardME"/>
    <w:autoRedefine/>
    <w:rsid w:val="000775D8"/>
    <w:rPr>
      <w:i/>
    </w:rPr>
  </w:style>
  <w:style w:type="paragraph" w:customStyle="1" w:styleId="VerzeichnisPrf">
    <w:name w:val="Verzeichnis_Prf"/>
    <w:basedOn w:val="Verzeichnis1"/>
    <w:autoRedefine/>
    <w:rsid w:val="000775D8"/>
    <w:pPr>
      <w:spacing w:line="360" w:lineRule="auto"/>
    </w:pPr>
    <w:rPr>
      <w:noProof/>
    </w:rPr>
  </w:style>
  <w:style w:type="character" w:customStyle="1" w:styleId="AnlAnlagennachweisKontoZchn">
    <w:name w:val="Anl_Anlagennachweis_Konto Zchn"/>
    <w:rsid w:val="000775D8"/>
    <w:rPr>
      <w:rFonts w:ascii="Arial" w:hAnsi="Arial"/>
      <w:sz w:val="14"/>
      <w:szCs w:val="14"/>
      <w:lang w:val="de-DE" w:eastAsia="de-DE" w:bidi="ar-SA"/>
    </w:rPr>
  </w:style>
  <w:style w:type="character" w:customStyle="1" w:styleId="AnlAnlagennachweisSummeBilPosZchn">
    <w:name w:val="Anl_Anlagennachweis_Summe_BilPos Zchn"/>
    <w:rsid w:val="000775D8"/>
    <w:rPr>
      <w:rFonts w:ascii="Arial" w:hAnsi="Arial"/>
      <w:b/>
      <w:sz w:val="14"/>
      <w:lang w:val="de-DE" w:eastAsia="de-DE" w:bidi="ar-SA"/>
    </w:rPr>
  </w:style>
  <w:style w:type="character" w:styleId="Fett">
    <w:name w:val="Strong"/>
    <w:qFormat/>
    <w:rsid w:val="000775D8"/>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character" w:customStyle="1" w:styleId="berschrift2Zchn">
    <w:name w:val="Überschrift 2 Zchn"/>
    <w:link w:val="berschrift2"/>
    <w:rsid w:val="00004040"/>
    <w:rPr>
      <w:rFonts w:ascii="Arial" w:hAnsi="Arial"/>
      <w:b/>
      <w:kern w:val="28"/>
      <w:sz w:val="24"/>
      <w:szCs w:val="24"/>
    </w:rPr>
  </w:style>
  <w:style w:type="character" w:customStyle="1" w:styleId="berschrift3Zchn">
    <w:name w:val="Überschrift 3 Zchn"/>
    <w:link w:val="berschrift3"/>
    <w:rsid w:val="0000404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12</Pages>
  <Words>3263</Words>
  <Characters>24833</Characters>
  <Application>Microsoft Office Word</Application>
  <DocSecurity>0</DocSecurity>
  <Lines>591</Lines>
  <Paragraphs>181</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Albrecht, Stefan</cp:lastModifiedBy>
  <cp:revision>3</cp:revision>
  <dcterms:created xsi:type="dcterms:W3CDTF">2020-06-26T14:55:00Z</dcterms:created>
  <dcterms:modified xsi:type="dcterms:W3CDTF">2021-04-16T10:04:00Z</dcterms:modified>
</cp:coreProperties>
</file>