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2749" w14:textId="77777777" w:rsidR="00B25016" w:rsidRDefault="00B25016">
      <w:pPr>
        <w:sectPr w:rsidR="00B25016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CBCF4FC" w14:textId="77777777" w:rsidR="003F6201" w:rsidRDefault="003F6201"/>
    <w:p w14:paraId="680F3CBD" w14:textId="77777777" w:rsidR="003F6201" w:rsidRDefault="00A531CD" w:rsidP="00A531CD">
      <w:pPr>
        <w:pStyle w:val="berschrift2"/>
      </w:pPr>
      <w:r>
        <w:t>Überleitungsrechnung</w:t>
      </w:r>
    </w:p>
    <w:p w14:paraId="2B9A0CA8" w14:textId="77777777" w:rsidR="00A96E56" w:rsidRDefault="00A96E56" w:rsidP="00A96E56"/>
    <w:p w14:paraId="4FE45562" w14:textId="77777777" w:rsidR="00A96E56" w:rsidRDefault="00A96E56" w:rsidP="00A96E56">
      <w:pPr>
        <w:rPr>
          <w:vanish/>
        </w:rPr>
      </w:pPr>
      <w:r w:rsidRPr="00E551D9">
        <w:rPr>
          <w:vanish/>
        </w:rPr>
        <w:t>[</w:t>
      </w:r>
      <w:proofErr w:type="spellStart"/>
      <w:r w:rsidR="00A531CD">
        <w:rPr>
          <w:vanish/>
        </w:rPr>
        <w:t>ULRechnung</w:t>
      </w:r>
      <w:proofErr w:type="spellEnd"/>
      <w:r w:rsidR="00841A8E">
        <w:rPr>
          <w:vanish/>
        </w:rPr>
        <w:t>.</w:t>
      </w:r>
      <w:r w:rsidRPr="00E551D9">
        <w:rPr>
          <w:vanish/>
        </w:rPr>
        <w:t>:</w:t>
      </w:r>
      <w:r w:rsidR="00A531CD">
        <w:rPr>
          <w:vanish/>
        </w:rPr>
        <w:t>@Überleitungsrechnung@</w:t>
      </w:r>
    </w:p>
    <w:tbl>
      <w:tblPr>
        <w:tblW w:w="9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"/>
        <w:gridCol w:w="3119"/>
        <w:gridCol w:w="1588"/>
        <w:gridCol w:w="737"/>
        <w:gridCol w:w="1588"/>
        <w:gridCol w:w="737"/>
        <w:gridCol w:w="1418"/>
      </w:tblGrid>
      <w:tr w:rsidR="00A96E56" w14:paraId="22A09702" w14:textId="77777777" w:rsidTr="00BE173A">
        <w:trPr>
          <w:cantSplit/>
          <w:tblHeader/>
        </w:trPr>
        <w:tc>
          <w:tcPr>
            <w:tcW w:w="170" w:type="dxa"/>
          </w:tcPr>
          <w:p w14:paraId="05AC6DF7" w14:textId="77777777" w:rsidR="00A96E56" w:rsidRDefault="00A96E56" w:rsidP="00BE173A">
            <w:pPr>
              <w:rPr>
                <w:b/>
                <w:sz w:val="18"/>
              </w:rPr>
            </w:pPr>
          </w:p>
        </w:tc>
        <w:tc>
          <w:tcPr>
            <w:tcW w:w="3119" w:type="dxa"/>
          </w:tcPr>
          <w:p w14:paraId="43035CA5" w14:textId="77777777" w:rsidR="00A96E56" w:rsidRDefault="00A96E56" w:rsidP="00BE173A">
            <w:pPr>
              <w:rPr>
                <w:b/>
                <w:sz w:val="18"/>
              </w:rPr>
            </w:pPr>
          </w:p>
        </w:tc>
        <w:tc>
          <w:tcPr>
            <w:tcW w:w="1588" w:type="dxa"/>
          </w:tcPr>
          <w:p w14:paraId="7305FD74" w14:textId="77777777" w:rsidR="00A96E56" w:rsidRDefault="00A96E56" w:rsidP="00BE173A">
            <w:pPr>
              <w:jc w:val="right"/>
              <w:rPr>
                <w:b/>
                <w:sz w:val="18"/>
              </w:rPr>
            </w:pPr>
          </w:p>
        </w:tc>
        <w:tc>
          <w:tcPr>
            <w:tcW w:w="737" w:type="dxa"/>
          </w:tcPr>
          <w:p w14:paraId="47D95156" w14:textId="77777777" w:rsidR="00A96E56" w:rsidRDefault="00A96E56" w:rsidP="00BE173A">
            <w:pPr>
              <w:jc w:val="right"/>
              <w:rPr>
                <w:b/>
                <w:sz w:val="18"/>
              </w:rPr>
            </w:pPr>
          </w:p>
        </w:tc>
        <w:tc>
          <w:tcPr>
            <w:tcW w:w="1588" w:type="dxa"/>
          </w:tcPr>
          <w:p w14:paraId="7712365E" w14:textId="77777777" w:rsidR="00A96E56" w:rsidRDefault="00A96E56" w:rsidP="00BE173A">
            <w:pPr>
              <w:jc w:val="right"/>
              <w:rPr>
                <w:b/>
                <w:sz w:val="18"/>
              </w:rPr>
            </w:pPr>
          </w:p>
        </w:tc>
        <w:tc>
          <w:tcPr>
            <w:tcW w:w="737" w:type="dxa"/>
          </w:tcPr>
          <w:p w14:paraId="10BCA418" w14:textId="77777777" w:rsidR="00A96E56" w:rsidRDefault="00A96E56" w:rsidP="00BE173A">
            <w:pPr>
              <w:jc w:val="right"/>
              <w:rPr>
                <w:b/>
                <w:sz w:val="18"/>
              </w:rPr>
            </w:pPr>
          </w:p>
        </w:tc>
        <w:tc>
          <w:tcPr>
            <w:tcW w:w="1418" w:type="dxa"/>
          </w:tcPr>
          <w:p w14:paraId="2FEFEE95" w14:textId="77777777" w:rsidR="00A96E56" w:rsidRDefault="00A96E56" w:rsidP="00BE173A">
            <w:pPr>
              <w:jc w:val="right"/>
              <w:rPr>
                <w:b/>
                <w:sz w:val="18"/>
              </w:rPr>
            </w:pPr>
          </w:p>
        </w:tc>
      </w:tr>
    </w:tbl>
    <w:p w14:paraId="05CDE925" w14:textId="77777777" w:rsidR="00A96E56" w:rsidRDefault="00A96E56" w:rsidP="00A96E56">
      <w:pPr>
        <w:rPr>
          <w:vanish/>
        </w:rPr>
      </w:pPr>
      <w:r w:rsidRPr="00E551D9">
        <w:rPr>
          <w:vanish/>
        </w:rPr>
        <w:t>]</w:t>
      </w:r>
    </w:p>
    <w:p w14:paraId="4775D382" w14:textId="77777777" w:rsidR="00A531CD" w:rsidRDefault="00A531CD" w:rsidP="00A96E56">
      <w:pPr>
        <w:rPr>
          <w:vanish/>
        </w:rPr>
      </w:pPr>
    </w:p>
    <w:p w14:paraId="0E3FFC5E" w14:textId="77777777" w:rsidR="00B25016" w:rsidRPr="007612BA" w:rsidRDefault="00B25016" w:rsidP="00A96E56"/>
    <w:p w14:paraId="47C16955" w14:textId="77777777" w:rsidR="00B25016" w:rsidRPr="007612BA" w:rsidRDefault="00B25016" w:rsidP="00A96E56">
      <w:pPr>
        <w:sectPr w:rsidR="00B25016" w:rsidRPr="007612BA" w:rsidSect="00B25016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14:paraId="61F2AAC8" w14:textId="77777777" w:rsidR="00B25016" w:rsidRDefault="00B25016" w:rsidP="00A96E56">
      <w:pPr>
        <w:rPr>
          <w:vanish/>
        </w:rPr>
      </w:pPr>
    </w:p>
    <w:p w14:paraId="358EB0BF" w14:textId="77777777" w:rsidR="00B25016" w:rsidRDefault="00B25016" w:rsidP="00A96E56">
      <w:pPr>
        <w:rPr>
          <w:vanish/>
        </w:rPr>
      </w:pPr>
    </w:p>
    <w:sectPr w:rsidR="00B250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836C26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6A2F8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5A97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E1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66FD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F40D3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8E3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0A30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6075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3146BE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FC19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346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A44F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B42C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8265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12D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43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441F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23420405">
    <w:abstractNumId w:val="9"/>
  </w:num>
  <w:num w:numId="2" w16cid:durableId="266426385">
    <w:abstractNumId w:val="7"/>
  </w:num>
  <w:num w:numId="3" w16cid:durableId="1409765245">
    <w:abstractNumId w:val="6"/>
  </w:num>
  <w:num w:numId="4" w16cid:durableId="981235356">
    <w:abstractNumId w:val="5"/>
  </w:num>
  <w:num w:numId="5" w16cid:durableId="1324814509">
    <w:abstractNumId w:val="4"/>
  </w:num>
  <w:num w:numId="6" w16cid:durableId="438531802">
    <w:abstractNumId w:val="8"/>
  </w:num>
  <w:num w:numId="7" w16cid:durableId="2063752655">
    <w:abstractNumId w:val="3"/>
  </w:num>
  <w:num w:numId="8" w16cid:durableId="1134564608">
    <w:abstractNumId w:val="2"/>
  </w:num>
  <w:num w:numId="9" w16cid:durableId="1100679454">
    <w:abstractNumId w:val="1"/>
  </w:num>
  <w:num w:numId="10" w16cid:durableId="1067531698">
    <w:abstractNumId w:val="0"/>
  </w:num>
  <w:num w:numId="11" w16cid:durableId="1444032960">
    <w:abstractNumId w:val="21"/>
  </w:num>
  <w:num w:numId="12" w16cid:durableId="351809830">
    <w:abstractNumId w:val="21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630545585">
    <w:abstractNumId w:val="11"/>
  </w:num>
  <w:num w:numId="14" w16cid:durableId="1697004640">
    <w:abstractNumId w:val="10"/>
  </w:num>
  <w:num w:numId="15" w16cid:durableId="914128642">
    <w:abstractNumId w:val="17"/>
  </w:num>
  <w:num w:numId="16" w16cid:durableId="502353156">
    <w:abstractNumId w:val="20"/>
  </w:num>
  <w:num w:numId="17" w16cid:durableId="576209967">
    <w:abstractNumId w:val="15"/>
  </w:num>
  <w:num w:numId="18" w16cid:durableId="1615793982">
    <w:abstractNumId w:val="18"/>
  </w:num>
  <w:num w:numId="19" w16cid:durableId="1865902038">
    <w:abstractNumId w:val="14"/>
  </w:num>
  <w:num w:numId="20" w16cid:durableId="1021051576">
    <w:abstractNumId w:val="16"/>
  </w:num>
  <w:num w:numId="21" w16cid:durableId="1142385103">
    <w:abstractNumId w:val="13"/>
  </w:num>
  <w:num w:numId="22" w16cid:durableId="458769035">
    <w:abstractNumId w:val="12"/>
  </w:num>
  <w:num w:numId="23" w16cid:durableId="17358579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6201"/>
    <w:rsid w:val="001E216A"/>
    <w:rsid w:val="001F529F"/>
    <w:rsid w:val="003B233C"/>
    <w:rsid w:val="003B6190"/>
    <w:rsid w:val="003F6201"/>
    <w:rsid w:val="00400D94"/>
    <w:rsid w:val="00491471"/>
    <w:rsid w:val="004D349A"/>
    <w:rsid w:val="006504CB"/>
    <w:rsid w:val="006B04DD"/>
    <w:rsid w:val="007612BA"/>
    <w:rsid w:val="00841A8E"/>
    <w:rsid w:val="008B7B32"/>
    <w:rsid w:val="00943FD6"/>
    <w:rsid w:val="00A531CD"/>
    <w:rsid w:val="00A96E56"/>
    <w:rsid w:val="00B25016"/>
    <w:rsid w:val="00BE173A"/>
    <w:rsid w:val="00CF09B0"/>
    <w:rsid w:val="00D11220"/>
    <w:rsid w:val="00DD296C"/>
    <w:rsid w:val="00F61940"/>
    <w:rsid w:val="00FA071E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BD85E"/>
  <w15:chartTrackingRefBased/>
  <w15:docId w15:val="{131602FD-08C2-4B95-B4F6-51E64438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41A8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41A8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841A8E"/>
    <w:pPr>
      <w:outlineLvl w:val="1"/>
    </w:pPr>
  </w:style>
  <w:style w:type="paragraph" w:styleId="berschrift3">
    <w:name w:val="heading 3"/>
    <w:basedOn w:val="berschrift1"/>
    <w:next w:val="Standard"/>
    <w:qFormat/>
    <w:rsid w:val="00841A8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841A8E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841A8E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841A8E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841A8E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841A8E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841A8E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841A8E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841A8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841A8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841A8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841A8E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841A8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841A8E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841A8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841A8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841A8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841A8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841A8E"/>
    <w:rPr>
      <w:vanish/>
    </w:rPr>
  </w:style>
  <w:style w:type="paragraph" w:customStyle="1" w:styleId="StandardME">
    <w:name w:val="StandardME"/>
    <w:basedOn w:val="Standard"/>
    <w:rsid w:val="00841A8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841A8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841A8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841A8E"/>
    <w:pPr>
      <w:ind w:left="283" w:hanging="283"/>
    </w:pPr>
  </w:style>
  <w:style w:type="paragraph" w:styleId="Dokumentstruktur">
    <w:name w:val="Document Map"/>
    <w:basedOn w:val="Standard"/>
    <w:semiHidden/>
    <w:rsid w:val="00841A8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841A8E"/>
    <w:pPr>
      <w:jc w:val="center"/>
    </w:pPr>
  </w:style>
  <w:style w:type="paragraph" w:customStyle="1" w:styleId="HVariante1">
    <w:name w:val="H Variante 1"/>
    <w:basedOn w:val="Standard"/>
    <w:rsid w:val="00841A8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841A8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841A8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841A8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841A8E"/>
  </w:style>
  <w:style w:type="paragraph" w:customStyle="1" w:styleId="HDVariante2">
    <w:name w:val="HD Variante 2"/>
    <w:basedOn w:val="HVariante2"/>
    <w:next w:val="HVariante2"/>
    <w:rsid w:val="00841A8E"/>
  </w:style>
  <w:style w:type="paragraph" w:customStyle="1" w:styleId="HDVariante3">
    <w:name w:val="HD Variante 3"/>
    <w:basedOn w:val="HVariante3"/>
    <w:next w:val="HVariante3"/>
    <w:rsid w:val="00841A8E"/>
  </w:style>
  <w:style w:type="paragraph" w:customStyle="1" w:styleId="HDVariante4">
    <w:name w:val="HD Variante 4"/>
    <w:basedOn w:val="HVariante4"/>
    <w:next w:val="HVariante4"/>
    <w:rsid w:val="00841A8E"/>
  </w:style>
  <w:style w:type="paragraph" w:customStyle="1" w:styleId="HUVariante1">
    <w:name w:val="HU Variante 1"/>
    <w:basedOn w:val="HVariante1"/>
    <w:next w:val="HVariante1"/>
    <w:rsid w:val="00841A8E"/>
  </w:style>
  <w:style w:type="paragraph" w:customStyle="1" w:styleId="HUVariante2">
    <w:name w:val="HU Variante 2"/>
    <w:basedOn w:val="HVariante2"/>
    <w:next w:val="HVariante2"/>
    <w:rsid w:val="00841A8E"/>
  </w:style>
  <w:style w:type="paragraph" w:customStyle="1" w:styleId="HUVariante3">
    <w:name w:val="HU Variante 3"/>
    <w:basedOn w:val="HVariante3"/>
    <w:next w:val="HVariante3"/>
    <w:rsid w:val="00841A8E"/>
  </w:style>
  <w:style w:type="paragraph" w:customStyle="1" w:styleId="HUVariante4">
    <w:name w:val="HU Variante 4"/>
    <w:basedOn w:val="HVariante4"/>
    <w:next w:val="HVariante4"/>
    <w:rsid w:val="00841A8E"/>
  </w:style>
  <w:style w:type="paragraph" w:styleId="Kopfzeile">
    <w:name w:val="header"/>
    <w:basedOn w:val="Standard"/>
    <w:rsid w:val="00841A8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841A8E"/>
    <w:rPr>
      <w:sz w:val="18"/>
    </w:rPr>
  </w:style>
  <w:style w:type="paragraph" w:customStyle="1" w:styleId="NachweisPos">
    <w:name w:val="NachweisPos"/>
    <w:basedOn w:val="Standard"/>
    <w:rsid w:val="00841A8E"/>
    <w:rPr>
      <w:sz w:val="18"/>
    </w:rPr>
  </w:style>
  <w:style w:type="paragraph" w:customStyle="1" w:styleId="NachweisEndsumme">
    <w:name w:val="NachweisEndsumme"/>
    <w:basedOn w:val="NachweisPos"/>
    <w:rsid w:val="00841A8E"/>
    <w:rPr>
      <w:b/>
    </w:rPr>
  </w:style>
  <w:style w:type="paragraph" w:customStyle="1" w:styleId="NachweisSumme">
    <w:name w:val="NachweisSumme"/>
    <w:basedOn w:val="NachweisPos"/>
    <w:rsid w:val="00841A8E"/>
    <w:rPr>
      <w:b/>
    </w:rPr>
  </w:style>
  <w:style w:type="paragraph" w:customStyle="1" w:styleId="PVariante1">
    <w:name w:val="P Variante 1"/>
    <w:basedOn w:val="Standard"/>
    <w:rsid w:val="00841A8E"/>
    <w:rPr>
      <w:sz w:val="18"/>
    </w:rPr>
  </w:style>
  <w:style w:type="paragraph" w:customStyle="1" w:styleId="PVariante2">
    <w:name w:val="P Variante 2"/>
    <w:basedOn w:val="Standard"/>
    <w:rsid w:val="00841A8E"/>
    <w:rPr>
      <w:sz w:val="18"/>
    </w:rPr>
  </w:style>
  <w:style w:type="paragraph" w:customStyle="1" w:styleId="PVariante3">
    <w:name w:val="P Variante 3"/>
    <w:basedOn w:val="Standard"/>
    <w:rsid w:val="00841A8E"/>
    <w:rPr>
      <w:sz w:val="18"/>
    </w:rPr>
  </w:style>
  <w:style w:type="paragraph" w:customStyle="1" w:styleId="PVariante4">
    <w:name w:val="P Variante 4"/>
    <w:basedOn w:val="Standard"/>
    <w:rsid w:val="00841A8E"/>
    <w:rPr>
      <w:sz w:val="18"/>
    </w:rPr>
  </w:style>
  <w:style w:type="paragraph" w:customStyle="1" w:styleId="PDVariante1">
    <w:name w:val="PD Variante 1"/>
    <w:basedOn w:val="PVariante1"/>
    <w:next w:val="PVariante1"/>
    <w:rsid w:val="00841A8E"/>
  </w:style>
  <w:style w:type="paragraph" w:customStyle="1" w:styleId="PDVariante2">
    <w:name w:val="PD Variante 2"/>
    <w:basedOn w:val="PVariante2"/>
    <w:next w:val="PVariante2"/>
    <w:rsid w:val="00841A8E"/>
  </w:style>
  <w:style w:type="paragraph" w:customStyle="1" w:styleId="PDVariante3">
    <w:name w:val="PD Variante 3"/>
    <w:basedOn w:val="PVariante3"/>
    <w:next w:val="PVariante3"/>
    <w:rsid w:val="00841A8E"/>
  </w:style>
  <w:style w:type="paragraph" w:customStyle="1" w:styleId="PDVariante4">
    <w:name w:val="PD Variante 4"/>
    <w:basedOn w:val="PVariante4"/>
    <w:next w:val="PVariante4"/>
    <w:rsid w:val="00841A8E"/>
  </w:style>
  <w:style w:type="paragraph" w:customStyle="1" w:styleId="PUVariante1">
    <w:name w:val="PU Variante 1"/>
    <w:basedOn w:val="PVariante1"/>
    <w:next w:val="PVariante1"/>
    <w:rsid w:val="00841A8E"/>
  </w:style>
  <w:style w:type="paragraph" w:customStyle="1" w:styleId="PUVariante2">
    <w:name w:val="PU Variante 2"/>
    <w:basedOn w:val="PVariante2"/>
    <w:next w:val="PVariante2"/>
    <w:rsid w:val="00841A8E"/>
  </w:style>
  <w:style w:type="paragraph" w:customStyle="1" w:styleId="PUVariante3">
    <w:name w:val="PU Variante 3"/>
    <w:basedOn w:val="PVariante3"/>
    <w:next w:val="PVariante3"/>
    <w:rsid w:val="00841A8E"/>
  </w:style>
  <w:style w:type="paragraph" w:customStyle="1" w:styleId="PUVariante4">
    <w:name w:val="PU Variante 4"/>
    <w:basedOn w:val="PVariante4"/>
    <w:next w:val="PVariante4"/>
    <w:rsid w:val="00841A8E"/>
  </w:style>
  <w:style w:type="paragraph" w:customStyle="1" w:styleId="SVariante1">
    <w:name w:val="S Variante 1"/>
    <w:basedOn w:val="Standard"/>
    <w:rsid w:val="00841A8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841A8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841A8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841A8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841A8E"/>
  </w:style>
  <w:style w:type="paragraph" w:customStyle="1" w:styleId="SDVariante2">
    <w:name w:val="SD Variante 2"/>
    <w:basedOn w:val="SVariante2"/>
    <w:next w:val="SVariante2"/>
    <w:rsid w:val="00841A8E"/>
  </w:style>
  <w:style w:type="paragraph" w:customStyle="1" w:styleId="SDVariante3">
    <w:name w:val="SD Variante 3"/>
    <w:basedOn w:val="SVariante3"/>
    <w:next w:val="SVariante3"/>
    <w:rsid w:val="00841A8E"/>
  </w:style>
  <w:style w:type="paragraph" w:customStyle="1" w:styleId="SDVariante4">
    <w:name w:val="SD Variante 4"/>
    <w:basedOn w:val="SVariante4"/>
    <w:next w:val="SVariante4"/>
    <w:rsid w:val="00841A8E"/>
  </w:style>
  <w:style w:type="character" w:styleId="Seitenzahl">
    <w:name w:val="page number"/>
    <w:basedOn w:val="Absatz-Standardschriftart"/>
    <w:rsid w:val="00841A8E"/>
  </w:style>
  <w:style w:type="paragraph" w:customStyle="1" w:styleId="Steuerung">
    <w:name w:val="Steuerung"/>
    <w:basedOn w:val="Standard"/>
    <w:rsid w:val="00841A8E"/>
    <w:rPr>
      <w:b/>
      <w:vanish/>
    </w:rPr>
  </w:style>
  <w:style w:type="paragraph" w:customStyle="1" w:styleId="SUVariante1">
    <w:name w:val="SU Variante 1"/>
    <w:basedOn w:val="SVariante1"/>
    <w:next w:val="SVariante1"/>
    <w:rsid w:val="00841A8E"/>
  </w:style>
  <w:style w:type="paragraph" w:customStyle="1" w:styleId="SUVariante2">
    <w:name w:val="SU Variante 2"/>
    <w:basedOn w:val="SVariante2"/>
    <w:next w:val="SVariante2"/>
    <w:rsid w:val="00841A8E"/>
  </w:style>
  <w:style w:type="paragraph" w:customStyle="1" w:styleId="SUVariante3">
    <w:name w:val="SU Variante 3"/>
    <w:basedOn w:val="SVariante3"/>
    <w:next w:val="SVariante3"/>
    <w:rsid w:val="00841A8E"/>
  </w:style>
  <w:style w:type="paragraph" w:customStyle="1" w:styleId="SUVariante4">
    <w:name w:val="SU Variante 4"/>
    <w:basedOn w:val="SVariante4"/>
    <w:next w:val="SVariante4"/>
    <w:rsid w:val="00841A8E"/>
  </w:style>
  <w:style w:type="paragraph" w:customStyle="1" w:styleId="UVariante1">
    <w:name w:val="U Variante 1"/>
    <w:basedOn w:val="Standard"/>
    <w:rsid w:val="00841A8E"/>
    <w:rPr>
      <w:b/>
      <w:sz w:val="18"/>
    </w:rPr>
  </w:style>
  <w:style w:type="paragraph" w:customStyle="1" w:styleId="UVariante2">
    <w:name w:val="U Variante 2"/>
    <w:basedOn w:val="Standard"/>
    <w:rsid w:val="00841A8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841A8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841A8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841A8E"/>
    <w:rPr>
      <w:vanish/>
    </w:rPr>
  </w:style>
  <w:style w:type="paragraph" w:customStyle="1" w:styleId="UDVariante1">
    <w:name w:val="UD Variante 1"/>
    <w:basedOn w:val="UVariante1"/>
    <w:next w:val="UVariante1"/>
    <w:rsid w:val="00841A8E"/>
  </w:style>
  <w:style w:type="paragraph" w:customStyle="1" w:styleId="UDVariante2">
    <w:name w:val="UD Variante 2"/>
    <w:basedOn w:val="UVariante2"/>
    <w:next w:val="UVariante2"/>
    <w:rsid w:val="00841A8E"/>
  </w:style>
  <w:style w:type="paragraph" w:customStyle="1" w:styleId="UDVariante3">
    <w:name w:val="UD Variante 3"/>
    <w:basedOn w:val="UVariante3"/>
    <w:next w:val="UVariante3"/>
    <w:rsid w:val="00841A8E"/>
  </w:style>
  <w:style w:type="paragraph" w:customStyle="1" w:styleId="UDVariante4">
    <w:name w:val="UD Variante 4"/>
    <w:basedOn w:val="UVariante4"/>
    <w:next w:val="UVariante4"/>
    <w:rsid w:val="00841A8E"/>
  </w:style>
  <w:style w:type="paragraph" w:customStyle="1" w:styleId="UUVariante1">
    <w:name w:val="UU Variante 1"/>
    <w:basedOn w:val="UVariante1"/>
    <w:next w:val="UVariante1"/>
    <w:rsid w:val="00841A8E"/>
  </w:style>
  <w:style w:type="paragraph" w:customStyle="1" w:styleId="UUVariante2">
    <w:name w:val="UU Variante 2"/>
    <w:basedOn w:val="UVariante2"/>
    <w:next w:val="UVariante2"/>
    <w:rsid w:val="00841A8E"/>
  </w:style>
  <w:style w:type="paragraph" w:customStyle="1" w:styleId="UUVariante3">
    <w:name w:val="UU Variante 3"/>
    <w:basedOn w:val="UVariante3"/>
    <w:next w:val="UVariante3"/>
    <w:rsid w:val="00841A8E"/>
  </w:style>
  <w:style w:type="paragraph" w:customStyle="1" w:styleId="UUVariante4">
    <w:name w:val="UU Variante 4"/>
    <w:basedOn w:val="UVariante4"/>
    <w:next w:val="UVariante4"/>
    <w:rsid w:val="00841A8E"/>
  </w:style>
  <w:style w:type="paragraph" w:styleId="Verzeichnis3">
    <w:name w:val="toc 3"/>
    <w:basedOn w:val="Standard"/>
    <w:next w:val="Standard"/>
    <w:autoRedefine/>
    <w:semiHidden/>
    <w:rsid w:val="00841A8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841A8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841A8E"/>
  </w:style>
  <w:style w:type="paragraph" w:customStyle="1" w:styleId="VUVariante1">
    <w:name w:val="VU Variante 1"/>
    <w:basedOn w:val="UVariante1"/>
    <w:rsid w:val="00841A8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841A8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841A8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841A8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841A8E"/>
  </w:style>
  <w:style w:type="paragraph" w:customStyle="1" w:styleId="Liste1">
    <w:name w:val="Liste1"/>
    <w:basedOn w:val="Standard"/>
    <w:rsid w:val="00841A8E"/>
    <w:pPr>
      <w:spacing w:before="120" w:after="120"/>
    </w:pPr>
  </w:style>
  <w:style w:type="paragraph" w:customStyle="1" w:styleId="Liste2">
    <w:name w:val="Liste2"/>
    <w:basedOn w:val="Standard"/>
    <w:rsid w:val="00841A8E"/>
  </w:style>
  <w:style w:type="paragraph" w:customStyle="1" w:styleId="Liste3">
    <w:name w:val="Liste3"/>
    <w:basedOn w:val="Standard"/>
    <w:rsid w:val="00841A8E"/>
  </w:style>
  <w:style w:type="paragraph" w:customStyle="1" w:styleId="Liste4">
    <w:name w:val="Liste4"/>
    <w:basedOn w:val="Standard"/>
    <w:rsid w:val="00841A8E"/>
  </w:style>
  <w:style w:type="paragraph" w:customStyle="1" w:styleId="Liste5">
    <w:name w:val="Liste5"/>
    <w:basedOn w:val="Standard"/>
    <w:rsid w:val="00841A8E"/>
  </w:style>
  <w:style w:type="paragraph" w:customStyle="1" w:styleId="StandardErl">
    <w:name w:val="StandardErl"/>
    <w:basedOn w:val="Standard"/>
    <w:rsid w:val="00841A8E"/>
  </w:style>
  <w:style w:type="paragraph" w:customStyle="1" w:styleId="Standarderl1">
    <w:name w:val="Standarderl1"/>
    <w:basedOn w:val="StandardErl"/>
    <w:rsid w:val="00841A8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841A8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841A8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841A8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841A8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841A8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841A8E"/>
  </w:style>
  <w:style w:type="paragraph" w:customStyle="1" w:styleId="Kennzahl1">
    <w:name w:val="Kennzahl1"/>
    <w:basedOn w:val="Standard"/>
    <w:rsid w:val="00841A8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841A8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841A8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841A8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841A8E"/>
  </w:style>
  <w:style w:type="paragraph" w:styleId="E-Mail-Signatur">
    <w:name w:val="E-mail Signature"/>
    <w:basedOn w:val="Standard"/>
    <w:rsid w:val="00841A8E"/>
  </w:style>
  <w:style w:type="paragraph" w:customStyle="1" w:styleId="EKopf">
    <w:name w:val="EKopf"/>
    <w:basedOn w:val="Standard"/>
    <w:rsid w:val="00841A8E"/>
  </w:style>
  <w:style w:type="paragraph" w:customStyle="1" w:styleId="EZus">
    <w:name w:val="EZus"/>
    <w:basedOn w:val="ESumme"/>
    <w:next w:val="Standard"/>
    <w:rsid w:val="00841A8E"/>
    <w:rPr>
      <w:u w:val="single"/>
    </w:rPr>
  </w:style>
  <w:style w:type="paragraph" w:customStyle="1" w:styleId="ESumme">
    <w:name w:val="ESumme"/>
    <w:basedOn w:val="Standard"/>
    <w:rsid w:val="00841A8E"/>
  </w:style>
  <w:style w:type="paragraph" w:customStyle="1" w:styleId="EPoskopf">
    <w:name w:val="EPos kopf"/>
    <w:basedOn w:val="Standard"/>
    <w:rsid w:val="00841A8E"/>
    <w:rPr>
      <w:b/>
    </w:rPr>
  </w:style>
  <w:style w:type="paragraph" w:customStyle="1" w:styleId="EUPoskopf">
    <w:name w:val="EUPos kopf"/>
    <w:basedOn w:val="Standard"/>
    <w:rsid w:val="00841A8E"/>
    <w:rPr>
      <w:b/>
    </w:rPr>
  </w:style>
  <w:style w:type="paragraph" w:customStyle="1" w:styleId="EHPoskopf">
    <w:name w:val="EHPos kopf"/>
    <w:basedOn w:val="EPoskopf"/>
    <w:uiPriority w:val="99"/>
    <w:rsid w:val="00841A8E"/>
    <w:rPr>
      <w:sz w:val="22"/>
    </w:rPr>
  </w:style>
  <w:style w:type="paragraph" w:customStyle="1" w:styleId="ETPoskopf">
    <w:name w:val="ETPos kopf"/>
    <w:basedOn w:val="Standard"/>
    <w:rsid w:val="00841A8E"/>
    <w:rPr>
      <w:b/>
    </w:rPr>
  </w:style>
  <w:style w:type="paragraph" w:customStyle="1" w:styleId="EPosFuss">
    <w:name w:val="EPos Fuss"/>
    <w:basedOn w:val="Standard"/>
    <w:rsid w:val="00841A8E"/>
  </w:style>
  <w:style w:type="paragraph" w:customStyle="1" w:styleId="EGesamtSumme">
    <w:name w:val="EGesamtSumme"/>
    <w:basedOn w:val="Standard"/>
    <w:rsid w:val="00841A8E"/>
    <w:rPr>
      <w:b/>
    </w:rPr>
  </w:style>
  <w:style w:type="paragraph" w:customStyle="1" w:styleId="EAnlkopf">
    <w:name w:val="EAnl kopf"/>
    <w:basedOn w:val="Standard"/>
    <w:rsid w:val="00841A8E"/>
    <w:rPr>
      <w:b/>
    </w:rPr>
  </w:style>
  <w:style w:type="paragraph" w:customStyle="1" w:styleId="EAnl">
    <w:name w:val="EAnl"/>
    <w:basedOn w:val="Standard"/>
    <w:rsid w:val="00841A8E"/>
  </w:style>
  <w:style w:type="paragraph" w:customStyle="1" w:styleId="ERstkopf">
    <w:name w:val="ERst kopf"/>
    <w:basedOn w:val="EAnl"/>
    <w:rsid w:val="00841A8E"/>
    <w:rPr>
      <w:b/>
      <w:sz w:val="18"/>
    </w:rPr>
  </w:style>
  <w:style w:type="paragraph" w:customStyle="1" w:styleId="ERstrumpf">
    <w:name w:val="ERst rumpf"/>
    <w:basedOn w:val="Standard"/>
    <w:rsid w:val="00841A8E"/>
    <w:rPr>
      <w:sz w:val="18"/>
    </w:rPr>
  </w:style>
  <w:style w:type="paragraph" w:customStyle="1" w:styleId="ERstfuss">
    <w:name w:val="ERst fuss"/>
    <w:basedOn w:val="Standard"/>
    <w:rsid w:val="00841A8E"/>
    <w:rPr>
      <w:b/>
      <w:sz w:val="18"/>
    </w:rPr>
  </w:style>
  <w:style w:type="paragraph" w:customStyle="1" w:styleId="EVspiegelkopf">
    <w:name w:val="EVspiegel kopf"/>
    <w:basedOn w:val="Standard"/>
    <w:rsid w:val="00841A8E"/>
    <w:rPr>
      <w:b/>
      <w:sz w:val="18"/>
    </w:rPr>
  </w:style>
  <w:style w:type="paragraph" w:customStyle="1" w:styleId="EVspiegelrumpf">
    <w:name w:val="EVspiegel rumpf"/>
    <w:basedOn w:val="Standard"/>
    <w:rsid w:val="00841A8E"/>
    <w:rPr>
      <w:sz w:val="18"/>
    </w:rPr>
  </w:style>
  <w:style w:type="paragraph" w:customStyle="1" w:styleId="EVspiegelfuss">
    <w:name w:val="EVspiegel fuss"/>
    <w:basedOn w:val="EVspiegelkopf"/>
    <w:rsid w:val="00841A8E"/>
  </w:style>
  <w:style w:type="paragraph" w:customStyle="1" w:styleId="ETexte">
    <w:name w:val="ETexte"/>
    <w:basedOn w:val="Standard"/>
    <w:rsid w:val="00841A8E"/>
  </w:style>
  <w:style w:type="paragraph" w:customStyle="1" w:styleId="KennzahlBez">
    <w:name w:val="KennzahlBez"/>
    <w:basedOn w:val="Standard"/>
    <w:rsid w:val="00841A8E"/>
    <w:rPr>
      <w:rFonts w:cs="Arial"/>
      <w:b/>
      <w:bCs/>
    </w:rPr>
  </w:style>
  <w:style w:type="paragraph" w:customStyle="1" w:styleId="KennzahlenText">
    <w:name w:val="KennzahlenText"/>
    <w:basedOn w:val="Standard"/>
    <w:rsid w:val="00841A8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841A8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841A8E"/>
    <w:rPr>
      <w:u w:val="single"/>
    </w:rPr>
  </w:style>
  <w:style w:type="paragraph" w:customStyle="1" w:styleId="KennzahlWert">
    <w:name w:val="KennzahlWert"/>
    <w:basedOn w:val="Standard"/>
    <w:rsid w:val="00841A8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841A8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841A8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841A8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841A8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841A8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841A8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841A8E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841A8E"/>
    <w:rPr>
      <w:sz w:val="16"/>
    </w:rPr>
  </w:style>
  <w:style w:type="paragraph" w:customStyle="1" w:styleId="DWSumme">
    <w:name w:val="DW_Summe"/>
    <w:basedOn w:val="Standard"/>
    <w:rsid w:val="00841A8E"/>
    <w:rPr>
      <w:b/>
      <w:sz w:val="16"/>
    </w:rPr>
  </w:style>
  <w:style w:type="paragraph" w:customStyle="1" w:styleId="DWKopf">
    <w:name w:val="DW_Kopf"/>
    <w:basedOn w:val="Standard"/>
    <w:rsid w:val="00841A8E"/>
    <w:rPr>
      <w:b/>
      <w:sz w:val="16"/>
    </w:rPr>
  </w:style>
  <w:style w:type="paragraph" w:customStyle="1" w:styleId="AGBTitel">
    <w:name w:val="AGBTitel"/>
    <w:basedOn w:val="Standard"/>
    <w:rsid w:val="00841A8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841A8E"/>
    <w:rPr>
      <w:b/>
      <w:sz w:val="14"/>
    </w:rPr>
  </w:style>
  <w:style w:type="paragraph" w:customStyle="1" w:styleId="AGBWPText">
    <w:name w:val="AGBWP_Text"/>
    <w:basedOn w:val="Standard"/>
    <w:rsid w:val="00841A8E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841A8E"/>
  </w:style>
  <w:style w:type="paragraph" w:customStyle="1" w:styleId="ErlTexte">
    <w:name w:val="ErlTexte"/>
    <w:basedOn w:val="Standard"/>
    <w:rsid w:val="00841A8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841A8E"/>
    <w:pPr>
      <w:spacing w:after="120"/>
      <w:ind w:left="709"/>
    </w:pPr>
  </w:style>
  <w:style w:type="paragraph" w:customStyle="1" w:styleId="AuflistTE">
    <w:name w:val="AuflistTE"/>
    <w:basedOn w:val="TextEinzug"/>
    <w:rsid w:val="00841A8E"/>
    <w:pPr>
      <w:numPr>
        <w:numId w:val="16"/>
      </w:numPr>
    </w:pPr>
  </w:style>
  <w:style w:type="paragraph" w:customStyle="1" w:styleId="DWEndsumme">
    <w:name w:val="DW_Endsumme"/>
    <w:basedOn w:val="DWSumme"/>
    <w:rsid w:val="00841A8E"/>
    <w:pPr>
      <w:spacing w:after="120"/>
    </w:pPr>
  </w:style>
  <w:style w:type="paragraph" w:customStyle="1" w:styleId="DWEndsummeGross">
    <w:name w:val="DW_Endsumme_Gross"/>
    <w:basedOn w:val="Standard"/>
    <w:rsid w:val="00841A8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841A8E"/>
    <w:rPr>
      <w:b/>
      <w:sz w:val="24"/>
    </w:rPr>
  </w:style>
  <w:style w:type="paragraph" w:customStyle="1" w:styleId="DWEndsummegross0">
    <w:name w:val="DW_Endsumme_gross"/>
    <w:basedOn w:val="DWSummegross"/>
    <w:rsid w:val="00841A8E"/>
    <w:pPr>
      <w:spacing w:after="120"/>
    </w:pPr>
  </w:style>
  <w:style w:type="paragraph" w:customStyle="1" w:styleId="DWSummeMittel">
    <w:name w:val="DW_Summe_Mittel"/>
    <w:basedOn w:val="Standard"/>
    <w:rsid w:val="00841A8E"/>
    <w:rPr>
      <w:b/>
    </w:rPr>
  </w:style>
  <w:style w:type="paragraph" w:customStyle="1" w:styleId="DWEndsummeMittel">
    <w:name w:val="DW_Endsumme_Mittel"/>
    <w:basedOn w:val="DWSummeMittel"/>
    <w:rsid w:val="00841A8E"/>
    <w:pPr>
      <w:spacing w:after="120"/>
    </w:pPr>
  </w:style>
  <w:style w:type="paragraph" w:customStyle="1" w:styleId="DWSummemittel0">
    <w:name w:val="DW_Summe_mittel"/>
    <w:basedOn w:val="Standard"/>
    <w:rsid w:val="00841A8E"/>
    <w:rPr>
      <w:b/>
    </w:rPr>
  </w:style>
  <w:style w:type="paragraph" w:customStyle="1" w:styleId="DWEndsummemittel0">
    <w:name w:val="DW_Endsumme_mittel"/>
    <w:basedOn w:val="DWSummemittel0"/>
    <w:rsid w:val="00841A8E"/>
    <w:pPr>
      <w:spacing w:after="120"/>
    </w:pPr>
  </w:style>
  <w:style w:type="paragraph" w:customStyle="1" w:styleId="DWHauptpunkt">
    <w:name w:val="DW_Hauptpunkt"/>
    <w:basedOn w:val="Standard"/>
    <w:rsid w:val="00841A8E"/>
    <w:rPr>
      <w:b/>
      <w:sz w:val="16"/>
    </w:rPr>
  </w:style>
  <w:style w:type="paragraph" w:customStyle="1" w:styleId="DWHauptpunktgross">
    <w:name w:val="DW_Hauptpunkt_gross"/>
    <w:basedOn w:val="Standard"/>
    <w:rsid w:val="00841A8E"/>
    <w:rPr>
      <w:b/>
      <w:sz w:val="24"/>
    </w:rPr>
  </w:style>
  <w:style w:type="paragraph" w:customStyle="1" w:styleId="DWHauptpunktmittel">
    <w:name w:val="DW_Hauptpunkt_mittel"/>
    <w:basedOn w:val="Standard"/>
    <w:rsid w:val="00841A8E"/>
    <w:rPr>
      <w:b/>
    </w:rPr>
  </w:style>
  <w:style w:type="paragraph" w:customStyle="1" w:styleId="DWKontoGross">
    <w:name w:val="DW_Konto_Gross"/>
    <w:basedOn w:val="Standard"/>
    <w:rsid w:val="00841A8E"/>
    <w:rPr>
      <w:sz w:val="24"/>
    </w:rPr>
  </w:style>
  <w:style w:type="paragraph" w:customStyle="1" w:styleId="DWKontogross0">
    <w:name w:val="DW_Konto_gross"/>
    <w:basedOn w:val="Standard"/>
    <w:rsid w:val="00841A8E"/>
    <w:rPr>
      <w:sz w:val="24"/>
    </w:rPr>
  </w:style>
  <w:style w:type="paragraph" w:customStyle="1" w:styleId="DWKontomittel">
    <w:name w:val="DW_Konto_mittel"/>
    <w:basedOn w:val="Standard"/>
    <w:rsid w:val="00841A8E"/>
  </w:style>
  <w:style w:type="paragraph" w:customStyle="1" w:styleId="DWKopfGross">
    <w:name w:val="DW_Kopf_Gross"/>
    <w:basedOn w:val="Standard"/>
    <w:rsid w:val="00841A8E"/>
    <w:rPr>
      <w:b/>
      <w:sz w:val="24"/>
    </w:rPr>
  </w:style>
  <w:style w:type="paragraph" w:customStyle="1" w:styleId="DWKopfgross0">
    <w:name w:val="DW_Kopf_gross"/>
    <w:basedOn w:val="Standard"/>
    <w:rsid w:val="00841A8E"/>
    <w:rPr>
      <w:b/>
      <w:sz w:val="24"/>
    </w:rPr>
  </w:style>
  <w:style w:type="paragraph" w:customStyle="1" w:styleId="DWKopfMittel">
    <w:name w:val="DW_Kopf_Mittel"/>
    <w:basedOn w:val="Standard"/>
    <w:rsid w:val="00841A8E"/>
    <w:rPr>
      <w:b/>
    </w:rPr>
  </w:style>
  <w:style w:type="paragraph" w:customStyle="1" w:styleId="DWKopfmittel0">
    <w:name w:val="DW_Kopf_mittel"/>
    <w:basedOn w:val="Standard"/>
    <w:rsid w:val="00841A8E"/>
    <w:rPr>
      <w:b/>
    </w:rPr>
  </w:style>
  <w:style w:type="paragraph" w:customStyle="1" w:styleId="DWPosition">
    <w:name w:val="DW_Position"/>
    <w:basedOn w:val="Standard"/>
    <w:rsid w:val="00841A8E"/>
    <w:rPr>
      <w:sz w:val="16"/>
    </w:rPr>
  </w:style>
  <w:style w:type="paragraph" w:customStyle="1" w:styleId="DWPositiongross">
    <w:name w:val="DW_Position_gross"/>
    <w:basedOn w:val="Standard"/>
    <w:rsid w:val="00841A8E"/>
    <w:rPr>
      <w:sz w:val="24"/>
    </w:rPr>
  </w:style>
  <w:style w:type="paragraph" w:customStyle="1" w:styleId="DWPositionmittel">
    <w:name w:val="DW_Position_mittel"/>
    <w:basedOn w:val="DWPosition"/>
    <w:rsid w:val="00841A8E"/>
    <w:rPr>
      <w:sz w:val="20"/>
    </w:rPr>
  </w:style>
  <w:style w:type="paragraph" w:customStyle="1" w:styleId="DWSummeGross0">
    <w:name w:val="DW_Summe_Gross"/>
    <w:basedOn w:val="Standard"/>
    <w:rsid w:val="00841A8E"/>
    <w:rPr>
      <w:b/>
      <w:sz w:val="24"/>
    </w:rPr>
  </w:style>
  <w:style w:type="paragraph" w:customStyle="1" w:styleId="DWUnterpunkt">
    <w:name w:val="DW_Unterpunkt"/>
    <w:basedOn w:val="Standard"/>
    <w:rsid w:val="00841A8E"/>
    <w:rPr>
      <w:b/>
      <w:sz w:val="16"/>
    </w:rPr>
  </w:style>
  <w:style w:type="paragraph" w:customStyle="1" w:styleId="DWUnterpunktgross">
    <w:name w:val="DW_Unterpunkt_gross"/>
    <w:basedOn w:val="Standard"/>
    <w:rsid w:val="00841A8E"/>
    <w:rPr>
      <w:b/>
      <w:sz w:val="24"/>
    </w:rPr>
  </w:style>
  <w:style w:type="paragraph" w:customStyle="1" w:styleId="DWUnterpunktmittel">
    <w:name w:val="DW_Unterpunkt_mittel"/>
    <w:basedOn w:val="Standard"/>
    <w:rsid w:val="00841A8E"/>
    <w:rPr>
      <w:b/>
    </w:rPr>
  </w:style>
  <w:style w:type="character" w:styleId="Endnotenzeichen">
    <w:name w:val="endnote reference"/>
    <w:semiHidden/>
    <w:rsid w:val="00841A8E"/>
    <w:rPr>
      <w:rFonts w:ascii="Arial" w:hAnsi="Arial"/>
      <w:vertAlign w:val="superscript"/>
    </w:rPr>
  </w:style>
  <w:style w:type="character" w:styleId="Funotenzeichen">
    <w:name w:val="footnote reference"/>
    <w:semiHidden/>
    <w:rsid w:val="00841A8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841A8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841A8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841A8E"/>
    <w:pPr>
      <w:ind w:left="1800" w:hanging="200"/>
    </w:pPr>
  </w:style>
  <w:style w:type="paragraph" w:customStyle="1" w:styleId="Inhaltsverz">
    <w:name w:val="Inhaltsverz"/>
    <w:basedOn w:val="Standard"/>
    <w:rsid w:val="00841A8E"/>
    <w:rPr>
      <w:b/>
      <w:sz w:val="28"/>
    </w:rPr>
  </w:style>
  <w:style w:type="paragraph" w:styleId="Kommentartext">
    <w:name w:val="annotation text"/>
    <w:basedOn w:val="Standard"/>
    <w:semiHidden/>
    <w:rsid w:val="00841A8E"/>
  </w:style>
  <w:style w:type="character" w:styleId="Kommentarzeichen">
    <w:name w:val="annotation reference"/>
    <w:semiHidden/>
    <w:rsid w:val="00841A8E"/>
    <w:rPr>
      <w:rFonts w:ascii="Arial" w:hAnsi="Arial"/>
      <w:sz w:val="16"/>
    </w:rPr>
  </w:style>
  <w:style w:type="paragraph" w:styleId="Nachrichtenkopf">
    <w:name w:val="Message Header"/>
    <w:basedOn w:val="Standard"/>
    <w:rsid w:val="00841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841A8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841A8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841A8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841A8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841A8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841A8E"/>
    <w:rPr>
      <w:b/>
    </w:rPr>
  </w:style>
  <w:style w:type="paragraph" w:customStyle="1" w:styleId="SummeKapEntw">
    <w:name w:val="SummeKapEntw"/>
    <w:basedOn w:val="Standard"/>
    <w:rsid w:val="00841A8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841A8E"/>
    <w:pPr>
      <w:ind w:left="0"/>
    </w:pPr>
    <w:rPr>
      <w:b/>
    </w:rPr>
  </w:style>
  <w:style w:type="paragraph" w:customStyle="1" w:styleId="TextEinzugAufz">
    <w:name w:val="TextEinzugAufz"/>
    <w:basedOn w:val="Standard"/>
    <w:rsid w:val="00841A8E"/>
    <w:pPr>
      <w:numPr>
        <w:numId w:val="17"/>
      </w:numPr>
    </w:pPr>
  </w:style>
  <w:style w:type="paragraph" w:styleId="Textkrper-Zeileneinzug">
    <w:name w:val="Body Text Indent"/>
    <w:basedOn w:val="Standard"/>
    <w:rsid w:val="00841A8E"/>
    <w:pPr>
      <w:ind w:left="567"/>
      <w:jc w:val="both"/>
    </w:pPr>
  </w:style>
  <w:style w:type="paragraph" w:customStyle="1" w:styleId="TitelDok">
    <w:name w:val="TitelDok"/>
    <w:basedOn w:val="Standard"/>
    <w:rsid w:val="00841A8E"/>
    <w:rPr>
      <w:b/>
      <w:sz w:val="96"/>
    </w:rPr>
  </w:style>
  <w:style w:type="paragraph" w:styleId="Verzeichnis5">
    <w:name w:val="toc 5"/>
    <w:basedOn w:val="Standard"/>
    <w:next w:val="Standard"/>
    <w:semiHidden/>
    <w:rsid w:val="00841A8E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841A8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841A8E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841A8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841A8E"/>
    <w:pPr>
      <w:tabs>
        <w:tab w:val="right" w:pos="9071"/>
      </w:tabs>
      <w:ind w:left="1120"/>
    </w:pPr>
  </w:style>
  <w:style w:type="character" w:styleId="Zeilennummer">
    <w:name w:val="line number"/>
    <w:rsid w:val="00841A8E"/>
    <w:rPr>
      <w:rFonts w:ascii="Arial" w:hAnsi="Arial"/>
    </w:rPr>
  </w:style>
  <w:style w:type="paragraph" w:customStyle="1" w:styleId="ErlTexte1">
    <w:name w:val="ErlTexte1"/>
    <w:basedOn w:val="Standard"/>
    <w:rsid w:val="00841A8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841A8E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841A8E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841A8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841A8E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841A8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841A8E"/>
    <w:pPr>
      <w:numPr>
        <w:numId w:val="23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841A8E"/>
    <w:pPr>
      <w:numPr>
        <w:ilvl w:val="1"/>
        <w:numId w:val="23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841A8E"/>
    <w:pPr>
      <w:numPr>
        <w:ilvl w:val="2"/>
        <w:numId w:val="23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841A8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841A8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841A8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841A8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841A8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841A8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841A8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841A8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841A8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841A8E"/>
    <w:rPr>
      <w:b/>
      <w:sz w:val="18"/>
      <w:szCs w:val="18"/>
    </w:rPr>
  </w:style>
  <w:style w:type="paragraph" w:customStyle="1" w:styleId="DWKopfFmittel">
    <w:name w:val="DW_KopfF_mittel"/>
    <w:basedOn w:val="Standard"/>
    <w:rsid w:val="00841A8E"/>
    <w:rPr>
      <w:b/>
    </w:rPr>
  </w:style>
  <w:style w:type="paragraph" w:customStyle="1" w:styleId="DWKopfFgross">
    <w:name w:val="DW_KopfF_gross"/>
    <w:basedOn w:val="Standard"/>
    <w:rsid w:val="00841A8E"/>
    <w:rPr>
      <w:b/>
      <w:sz w:val="24"/>
      <w:szCs w:val="24"/>
    </w:rPr>
  </w:style>
  <w:style w:type="paragraph" w:customStyle="1" w:styleId="DWKopfk">
    <w:name w:val="DW_Kopfk"/>
    <w:basedOn w:val="Standard"/>
    <w:rsid w:val="00841A8E"/>
    <w:rPr>
      <w:b/>
    </w:rPr>
  </w:style>
  <w:style w:type="paragraph" w:customStyle="1" w:styleId="DWKopfkgross">
    <w:name w:val="DW_Kopfk_gross"/>
    <w:basedOn w:val="Standard"/>
    <w:rsid w:val="00841A8E"/>
    <w:rPr>
      <w:b/>
    </w:rPr>
  </w:style>
  <w:style w:type="paragraph" w:customStyle="1" w:styleId="DWKopfKmittel">
    <w:name w:val="DW_KopfK_mittel"/>
    <w:basedOn w:val="Standard"/>
    <w:rsid w:val="00841A8E"/>
    <w:rPr>
      <w:i/>
    </w:rPr>
  </w:style>
  <w:style w:type="paragraph" w:customStyle="1" w:styleId="DWKopfU">
    <w:name w:val="DW_KopfU"/>
    <w:basedOn w:val="Standard"/>
    <w:rsid w:val="00841A8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841A8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841A8E"/>
    <w:rPr>
      <w:u w:val="single"/>
    </w:rPr>
  </w:style>
  <w:style w:type="paragraph" w:customStyle="1" w:styleId="DWKopfA">
    <w:name w:val="DW_KopfA"/>
    <w:basedOn w:val="Standard"/>
    <w:rsid w:val="00841A8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841A8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841A8E"/>
    <w:pPr>
      <w:spacing w:after="120"/>
    </w:pPr>
  </w:style>
  <w:style w:type="paragraph" w:customStyle="1" w:styleId="DWKopfFK">
    <w:name w:val="DW_KopfFK"/>
    <w:basedOn w:val="Standard"/>
    <w:rsid w:val="00841A8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841A8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841A8E"/>
    <w:rPr>
      <w:b/>
      <w:i/>
    </w:rPr>
  </w:style>
  <w:style w:type="paragraph" w:customStyle="1" w:styleId="DWKopfK0">
    <w:name w:val="DW_KopfK"/>
    <w:basedOn w:val="Standard"/>
    <w:rsid w:val="00841A8E"/>
    <w:rPr>
      <w:i/>
      <w:sz w:val="16"/>
      <w:szCs w:val="16"/>
    </w:rPr>
  </w:style>
  <w:style w:type="paragraph" w:customStyle="1" w:styleId="DWKopfKgross0">
    <w:name w:val="DW_KopfK_gross"/>
    <w:basedOn w:val="Standard"/>
    <w:rsid w:val="00841A8E"/>
    <w:rPr>
      <w:i/>
      <w:sz w:val="24"/>
      <w:szCs w:val="24"/>
    </w:rPr>
  </w:style>
  <w:style w:type="paragraph" w:customStyle="1" w:styleId="DWKopfFU">
    <w:name w:val="DW_KopfFU"/>
    <w:basedOn w:val="Standard"/>
    <w:rsid w:val="00841A8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841A8E"/>
    <w:rPr>
      <w:b/>
      <w:u w:val="single"/>
    </w:rPr>
  </w:style>
  <w:style w:type="paragraph" w:customStyle="1" w:styleId="DWKopfFUgross">
    <w:name w:val="DW_KopfFU_gross"/>
    <w:basedOn w:val="Standard"/>
    <w:rsid w:val="00841A8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841A8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841A8E"/>
    <w:pPr>
      <w:spacing w:after="100"/>
    </w:pPr>
  </w:style>
  <w:style w:type="paragraph" w:customStyle="1" w:styleId="DWKopfFAgross">
    <w:name w:val="DW_KopfFA_gross"/>
    <w:basedOn w:val="Standard"/>
    <w:rsid w:val="00841A8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841A8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841A8E"/>
    <w:rPr>
      <w:i/>
      <w:u w:val="single"/>
    </w:rPr>
  </w:style>
  <w:style w:type="paragraph" w:customStyle="1" w:styleId="DWKopfKUAgross">
    <w:name w:val="DW_KopfKUA_gross"/>
    <w:basedOn w:val="Standard"/>
    <w:rsid w:val="00841A8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841A8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841A8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841A8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841A8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841A8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841A8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841A8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841A8E"/>
    <w:rPr>
      <w:b/>
      <w:i/>
      <w:u w:val="single"/>
    </w:rPr>
  </w:style>
  <w:style w:type="paragraph" w:customStyle="1" w:styleId="DWKopfFKUgross">
    <w:name w:val="DW_KopfFKU_gross"/>
    <w:basedOn w:val="Standard"/>
    <w:rsid w:val="00841A8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841A8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841A8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841A8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841A8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841A8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841A8E"/>
  </w:style>
  <w:style w:type="paragraph" w:customStyle="1" w:styleId="DWFormatkombinationgross">
    <w:name w:val="DW_Formatkombination_gross"/>
    <w:basedOn w:val="Standard"/>
    <w:rsid w:val="00841A8E"/>
    <w:rPr>
      <w:sz w:val="24"/>
      <w:szCs w:val="24"/>
    </w:rPr>
  </w:style>
  <w:style w:type="paragraph" w:customStyle="1" w:styleId="DWFormatkombinationF">
    <w:name w:val="DW_FormatkombinationF"/>
    <w:basedOn w:val="Standard"/>
    <w:rsid w:val="00841A8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841A8E"/>
    <w:rPr>
      <w:b/>
    </w:rPr>
  </w:style>
  <w:style w:type="paragraph" w:customStyle="1" w:styleId="DWFormatkombinationFgross">
    <w:name w:val="DW_FormatkombinationF_gross"/>
    <w:basedOn w:val="Standard"/>
    <w:rsid w:val="00841A8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841A8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841A8E"/>
    <w:rPr>
      <w:i/>
    </w:rPr>
  </w:style>
  <w:style w:type="paragraph" w:customStyle="1" w:styleId="DWFormatkombinationKgross">
    <w:name w:val="DW_FormatkombinationK_gross"/>
    <w:basedOn w:val="Standard"/>
    <w:rsid w:val="00841A8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841A8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841A8E"/>
    <w:rPr>
      <w:u w:val="single"/>
    </w:rPr>
  </w:style>
  <w:style w:type="paragraph" w:customStyle="1" w:styleId="DWFormatkombinationUgross">
    <w:name w:val="DW_FormatkombinationU_gross"/>
    <w:basedOn w:val="Standard"/>
    <w:rsid w:val="00841A8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841A8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841A8E"/>
    <w:pPr>
      <w:spacing w:after="100"/>
    </w:pPr>
  </w:style>
  <w:style w:type="paragraph" w:customStyle="1" w:styleId="DWFormatkombinationAgross">
    <w:name w:val="DW_FormatkombinationA_gross"/>
    <w:basedOn w:val="Standard"/>
    <w:rsid w:val="00841A8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841A8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841A8E"/>
    <w:rPr>
      <w:b/>
      <w:i/>
    </w:rPr>
  </w:style>
  <w:style w:type="paragraph" w:customStyle="1" w:styleId="DWFormatkombinationFKgross">
    <w:name w:val="DW_FormatkombinationFK_gross"/>
    <w:basedOn w:val="Standard"/>
    <w:rsid w:val="00841A8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841A8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841A8E"/>
    <w:rPr>
      <w:b/>
      <w:u w:val="single"/>
    </w:rPr>
  </w:style>
  <w:style w:type="paragraph" w:customStyle="1" w:styleId="DWFormatkombinationFUgross">
    <w:name w:val="DW_FormatkombinationFU_gross"/>
    <w:basedOn w:val="Standard"/>
    <w:rsid w:val="00841A8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841A8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841A8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841A8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841A8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841A8E"/>
    <w:rPr>
      <w:i/>
      <w:u w:val="single"/>
    </w:rPr>
  </w:style>
  <w:style w:type="paragraph" w:customStyle="1" w:styleId="DWFormatkombinationKUgross">
    <w:name w:val="DW_FormatkombinationKU_gross"/>
    <w:basedOn w:val="Standard"/>
    <w:rsid w:val="00841A8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841A8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841A8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841A8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841A8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841A8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841A8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841A8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841A8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841A8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841A8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841A8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841A8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841A8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841A8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841A8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841A8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841A8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841A8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841A8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841A8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841A8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841A8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841A8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841A8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841A8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841A8E"/>
    <w:pPr>
      <w:spacing w:after="180"/>
    </w:pPr>
  </w:style>
  <w:style w:type="paragraph" w:customStyle="1" w:styleId="DWKontoAbstand">
    <w:name w:val="DW_KontoAbstand"/>
    <w:basedOn w:val="DWKontoAbstandmittel"/>
    <w:rsid w:val="00841A8E"/>
    <w:rPr>
      <w:sz w:val="16"/>
    </w:rPr>
  </w:style>
  <w:style w:type="paragraph" w:customStyle="1" w:styleId="DWKontoAbstandgross">
    <w:name w:val="DW_KontoAbstand_gross"/>
    <w:basedOn w:val="DWKontoAbstandmittel"/>
    <w:rsid w:val="00841A8E"/>
    <w:rPr>
      <w:sz w:val="24"/>
    </w:rPr>
  </w:style>
  <w:style w:type="paragraph" w:customStyle="1" w:styleId="AnlAnlagennachweisKonto">
    <w:name w:val="Anl_Anlagennachweis_Konto"/>
    <w:basedOn w:val="Standard"/>
    <w:rsid w:val="00841A8E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841A8E"/>
    <w:rPr>
      <w:sz w:val="14"/>
    </w:rPr>
  </w:style>
  <w:style w:type="paragraph" w:customStyle="1" w:styleId="AnlAnlagennachweisKopf">
    <w:name w:val="Anl_Anlagennachweis_Kopf"/>
    <w:basedOn w:val="Standard"/>
    <w:rsid w:val="00841A8E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841A8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841A8E"/>
    <w:rPr>
      <w:b/>
      <w:sz w:val="14"/>
    </w:rPr>
  </w:style>
  <w:style w:type="paragraph" w:customStyle="1" w:styleId="AnlAnlagennachweisPosition">
    <w:name w:val="Anl_Anlagennachweis_Position"/>
    <w:basedOn w:val="Standard"/>
    <w:rsid w:val="00841A8E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841A8E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841A8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841A8E"/>
    <w:rPr>
      <w:b/>
      <w:sz w:val="14"/>
    </w:rPr>
  </w:style>
  <w:style w:type="paragraph" w:customStyle="1" w:styleId="AnlFrdernachweisKonto">
    <w:name w:val="Anl_Fördernachweis_Konto"/>
    <w:basedOn w:val="Standard"/>
    <w:rsid w:val="00841A8E"/>
    <w:rPr>
      <w:sz w:val="14"/>
    </w:rPr>
  </w:style>
  <w:style w:type="paragraph" w:customStyle="1" w:styleId="AnlFrdernachweisBilPos">
    <w:name w:val="Anl_Fördernachweis_BilPos"/>
    <w:basedOn w:val="Standard"/>
    <w:rsid w:val="00841A8E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841A8E"/>
    <w:rPr>
      <w:sz w:val="14"/>
      <w:szCs w:val="14"/>
    </w:rPr>
  </w:style>
  <w:style w:type="paragraph" w:customStyle="1" w:styleId="AnlFrdernachweisKopf">
    <w:name w:val="Anl_Fördernachweis_Kopf"/>
    <w:basedOn w:val="Standard"/>
    <w:rsid w:val="00841A8E"/>
    <w:rPr>
      <w:b/>
      <w:sz w:val="14"/>
    </w:rPr>
  </w:style>
  <w:style w:type="paragraph" w:customStyle="1" w:styleId="AnlFrdernachweisHauptpunkt">
    <w:name w:val="Anl_Fördernachweis_Hauptpunkt"/>
    <w:basedOn w:val="Standard"/>
    <w:rsid w:val="00841A8E"/>
    <w:rPr>
      <w:b/>
      <w:sz w:val="14"/>
    </w:rPr>
  </w:style>
  <w:style w:type="paragraph" w:customStyle="1" w:styleId="AnlFrdernachweisUnterpunkt">
    <w:name w:val="Anl_Fördernachweis_Unterpunkt"/>
    <w:basedOn w:val="Standard"/>
    <w:rsid w:val="00841A8E"/>
    <w:rPr>
      <w:b/>
      <w:sz w:val="14"/>
    </w:rPr>
  </w:style>
  <w:style w:type="paragraph" w:customStyle="1" w:styleId="AnlFrdernachweisPosition">
    <w:name w:val="Anl_Fördernachweis_Position"/>
    <w:basedOn w:val="Standard"/>
    <w:rsid w:val="00841A8E"/>
    <w:rPr>
      <w:b/>
      <w:sz w:val="14"/>
    </w:rPr>
  </w:style>
  <w:style w:type="paragraph" w:customStyle="1" w:styleId="AnlFrdernachweisSummeKonto">
    <w:name w:val="Anl_Fördernachweis_Summe_Konto"/>
    <w:basedOn w:val="Standard"/>
    <w:rsid w:val="00841A8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841A8E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841A8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841A8E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841A8E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841A8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841A8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841A8E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841A8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841A8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841A8E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841A8E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841A8E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841A8E"/>
    <w:rPr>
      <w:rFonts w:cs="Arial"/>
      <w:b/>
      <w:sz w:val="16"/>
    </w:rPr>
  </w:style>
  <w:style w:type="paragraph" w:customStyle="1" w:styleId="Formatvorlage2">
    <w:name w:val="Formatvorlage2"/>
    <w:basedOn w:val="Standard"/>
    <w:rsid w:val="00841A8E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841A8E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841A8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841A8E"/>
    <w:rPr>
      <w:i/>
    </w:rPr>
  </w:style>
  <w:style w:type="paragraph" w:customStyle="1" w:styleId="VerzeichnisPrf">
    <w:name w:val="Verzeichnis_Prf"/>
    <w:basedOn w:val="Verzeichnis1"/>
    <w:autoRedefine/>
    <w:rsid w:val="00841A8E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841A8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841A8E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841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b\Cms\Template\wordtmpl\custom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3</Words>
  <Characters>72</Characters>
  <Application>Microsoft Office Word</Application>
  <DocSecurity>0</DocSecurity>
  <Lines>72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Standardauswertungen</vt:lpstr>
    </vt:vector>
  </TitlesOfParts>
  <Company>Wolters Kluwer Software und Service GmbH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Standardauswertungen</dc:title>
  <dc:subject>Vermögens-, Finanz- und Ertragslage</dc:subject>
  <dc:creator>Wolters Kluwer Software und Service GmbH</dc:creator>
  <cp:keywords/>
  <cp:lastModifiedBy>Albrecht, Stefan</cp:lastModifiedBy>
  <cp:revision>4</cp:revision>
  <dcterms:created xsi:type="dcterms:W3CDTF">2020-06-26T14:58:00Z</dcterms:created>
  <dcterms:modified xsi:type="dcterms:W3CDTF">2024-02-08T13:43:00Z</dcterms:modified>
</cp:coreProperties>
</file>