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>gart, am</w:t>
      </w:r>
      <w:r w:rsidR="00D25F86">
        <w:br/>
        <w:t xml:space="preserve">23. September 2016 </w:t>
      </w:r>
      <w:r>
        <w:t>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lastRenderedPageBreak/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D25F86">
        <w:t xml:space="preserve">23. September 2016 </w:t>
      </w:r>
      <w:r>
        <w:t>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0E60EC"/>
    <w:rsid w:val="001E6F77"/>
    <w:rsid w:val="00255DDF"/>
    <w:rsid w:val="00444309"/>
    <w:rsid w:val="00477FAF"/>
    <w:rsid w:val="00595485"/>
    <w:rsid w:val="005A45E3"/>
    <w:rsid w:val="005E2DCE"/>
    <w:rsid w:val="00BD2C39"/>
    <w:rsid w:val="00BD34BE"/>
    <w:rsid w:val="00BD6C82"/>
    <w:rsid w:val="00C131C7"/>
    <w:rsid w:val="00C8282B"/>
    <w:rsid w:val="00D25F86"/>
    <w:rsid w:val="00F15667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E25FF1D-D645-4446-996C-8DCE6EC6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47E0-597C-4B0E-9EDE-18966F6C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649</Words>
  <Characters>4093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