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Pr="00F94A02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1F3EDC">
        <w:t>20. Juli 2017</w:t>
      </w:r>
      <w:r w:rsidRPr="00F94A02">
        <w:t xml:space="preserve"> best</w:t>
      </w:r>
      <w:r w:rsidRPr="00F94A02">
        <w:t>ä</w:t>
      </w:r>
      <w:r w:rsidRPr="00F94A02"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 xml:space="preserve">am </w:t>
      </w:r>
      <w:r w:rsidR="001F3EDC">
        <w:t>20. Juli 2017</w:t>
      </w:r>
      <w:r>
        <w:t xml:space="preserve"> b</w:t>
      </w:r>
      <w:r>
        <w:t>e</w:t>
      </w:r>
      <w:r>
        <w:t>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1522ED"/>
    <w:rsid w:val="001F3EDC"/>
    <w:rsid w:val="00207D8D"/>
    <w:rsid w:val="003374B9"/>
    <w:rsid w:val="004D6B16"/>
    <w:rsid w:val="007038D3"/>
    <w:rsid w:val="00A13B14"/>
    <w:rsid w:val="00A15643"/>
    <w:rsid w:val="00B32DCE"/>
    <w:rsid w:val="00C55F48"/>
    <w:rsid w:val="00DC56F5"/>
    <w:rsid w:val="00E20A42"/>
    <w:rsid w:val="00E36B85"/>
    <w:rsid w:val="00EC1969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F787C7-DFB5-4A3E-ADC9-41F63DE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669</Words>
  <Characters>4219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2020-06-26T14:56:00Z</dcterms:created>
  <dcterms:modified xsi:type="dcterms:W3CDTF">2020-06-26T14:56:00Z</dcterms:modified>
</cp:coreProperties>
</file>