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7FA" w:rsidRDefault="00B807FA" w:rsidP="00B807FA">
      <w:pPr>
        <w:pStyle w:val="berschrift1"/>
        <w:rPr>
          <w:vanish/>
        </w:rPr>
      </w:pPr>
      <w:r>
        <w:t xml:space="preserve">Struktur </w:t>
      </w:r>
      <w:r w:rsidR="00E218FF">
        <w:t>des</w:t>
      </w:r>
      <w:r>
        <w:t xml:space="preserve"> Vermögen</w:t>
      </w:r>
      <w:r w:rsidR="00E218FF">
        <w:t>s</w:t>
      </w:r>
      <w:r>
        <w:t xml:space="preserve"> zum </w:t>
      </w:r>
      <w:r w:rsidR="001916FE">
        <w:rPr>
          <w:vanish/>
        </w:rPr>
        <w:t>[BilanzDatum_bis.</w:t>
      </w:r>
      <w:r w:rsidR="00540CC5">
        <w:rPr>
          <w:vanish/>
        </w:rPr>
        <w:t>1</w:t>
      </w:r>
      <w:r w:rsidRPr="00D50C6D">
        <w:rPr>
          <w:vanish/>
        </w:rPr>
        <w:t>:</w:t>
      </w:r>
      <w:r w:rsidR="008A0DE0">
        <w:t>@Datum Auswertungsende@</w:t>
      </w:r>
      <w:r w:rsidRPr="008A0DE0">
        <w:rPr>
          <w:vanish/>
        </w:rPr>
        <w:t>]</w:t>
      </w:r>
    </w:p>
    <w:p w:rsidR="00540CC5" w:rsidRPr="00540CC5" w:rsidRDefault="00540CC5" w:rsidP="00540CC5"/>
    <w:p w:rsidR="005F2964" w:rsidRDefault="005F2964" w:rsidP="005F2964">
      <w:pPr>
        <w:rPr>
          <w:lang w:val="en-GB"/>
        </w:rPr>
      </w:pPr>
      <w:r>
        <w:rPr>
          <w:vanish/>
          <w:lang w:val="en-GB"/>
        </w:rPr>
        <w:t>[WordGrafikVarliste.(Text, 130)/(Wert, 70)/BA290/BA280/BA285/BA240/BA215/BA210/BA205/BA190</w:t>
      </w:r>
      <w:r w:rsidR="00C863DB">
        <w:rPr>
          <w:vanish/>
          <w:lang w:val="en-GB"/>
        </w:rPr>
        <w:t>/BA297</w:t>
      </w:r>
      <w:r w:rsidR="00154CB5">
        <w:rPr>
          <w:vanish/>
          <w:lang w:val="en-GB"/>
        </w:rPr>
        <w:t>/BA360</w:t>
      </w:r>
      <w:r>
        <w:rPr>
          <w:vanish/>
          <w:lang w:val="en-GB"/>
        </w:rPr>
        <w:t>:</w:t>
      </w:r>
      <w:r w:rsidR="00C30C78">
        <w:rPr>
          <w:noProof/>
        </w:rPr>
        <w:drawing>
          <wp:inline distT="0" distB="0" distL="0" distR="0">
            <wp:extent cx="5553075" cy="6134100"/>
            <wp:effectExtent l="0" t="0" r="0" b="0"/>
            <wp:docPr id="1" name="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Start w:id="0" w:name="_GoBack"/>
      <w:bookmarkEnd w:id="0"/>
      <w:r>
        <w:rPr>
          <w:vanish/>
          <w:lang w:val="en-GB"/>
        </w:rPr>
        <w:t>]</w:t>
      </w:r>
    </w:p>
    <w:p w:rsidR="005F2964" w:rsidRDefault="005F2964" w:rsidP="005F2964">
      <w:pPr>
        <w:rPr>
          <w:lang w:val="en-GB"/>
        </w:rPr>
      </w:pPr>
    </w:p>
    <w:p w:rsidR="005F2964" w:rsidRPr="001B465D" w:rsidRDefault="005F2964" w:rsidP="005F2964">
      <w:pPr>
        <w:rPr>
          <w:lang w:val="en-GB"/>
        </w:rPr>
      </w:pPr>
    </w:p>
    <w:p w:rsidR="00E218FF" w:rsidRDefault="00E218FF" w:rsidP="00E218FF">
      <w:pPr>
        <w:pStyle w:val="berschrift1"/>
        <w:rPr>
          <w:vanish/>
        </w:rPr>
      </w:pPr>
      <w:r w:rsidRPr="00461F07">
        <w:br w:type="page"/>
      </w:r>
      <w:r>
        <w:lastRenderedPageBreak/>
        <w:t xml:space="preserve">Struktur des Kapitals zum </w:t>
      </w:r>
      <w:r>
        <w:rPr>
          <w:vanish/>
        </w:rPr>
        <w:t>[BilanzDatum_bis.1</w:t>
      </w:r>
      <w:r w:rsidRPr="00D50C6D">
        <w:rPr>
          <w:vanish/>
        </w:rPr>
        <w:t>:</w:t>
      </w:r>
      <w:r>
        <w:t>@Datum Auswertungsende@</w:t>
      </w:r>
      <w:r w:rsidRPr="008A0DE0">
        <w:rPr>
          <w:vanish/>
        </w:rPr>
        <w:t>]</w:t>
      </w:r>
    </w:p>
    <w:p w:rsidR="00E218FF" w:rsidRPr="00540CC5" w:rsidRDefault="00E218FF" w:rsidP="00E218FF"/>
    <w:p w:rsidR="00E218FF" w:rsidRDefault="00E218FF" w:rsidP="00E218FF">
      <w:pPr>
        <w:rPr>
          <w:lang w:val="en-GB"/>
        </w:rPr>
      </w:pPr>
      <w:r>
        <w:rPr>
          <w:vanish/>
          <w:lang w:val="en-GB"/>
        </w:rPr>
        <w:t>[WordGrafikVarliste.(Text, 130)/(Wert, 70)/BA400/BA405/BA500110/BA530/BA540:</w:t>
      </w:r>
      <w:r w:rsidR="00C30C78">
        <w:rPr>
          <w:noProof/>
        </w:rPr>
        <w:drawing>
          <wp:inline distT="0" distB="0" distL="0" distR="0">
            <wp:extent cx="5553075" cy="6134100"/>
            <wp:effectExtent l="0" t="0" r="0" b="0"/>
            <wp:docPr id="2" name="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rPr>
          <w:vanish/>
          <w:lang w:val="en-GB"/>
        </w:rPr>
        <w:t>]</w:t>
      </w:r>
    </w:p>
    <w:p w:rsidR="00B807FA" w:rsidRPr="001B465D" w:rsidRDefault="00B807FA" w:rsidP="006656AF">
      <w:pPr>
        <w:rPr>
          <w:lang w:val="en-GB"/>
        </w:rPr>
      </w:pPr>
    </w:p>
    <w:sectPr w:rsidR="00B807FA" w:rsidRPr="001B465D" w:rsidSect="00D937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08D" w:rsidRDefault="00BD108D">
      <w:r>
        <w:separator/>
      </w:r>
    </w:p>
  </w:endnote>
  <w:endnote w:type="continuationSeparator" w:id="0">
    <w:p w:rsidR="00BD108D" w:rsidRDefault="00BD1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6AF" w:rsidRDefault="006656AF">
    <w:pPr>
      <w:jc w:val="center"/>
    </w:pPr>
  </w:p>
  <w:p w:rsidR="006656AF" w:rsidRDefault="006656AF">
    <w:pPr>
      <w:pStyle w:val="Fuzeile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-</w:t>
    </w:r>
  </w:p>
  <w:p w:rsidR="006656AF" w:rsidRPr="00D93759" w:rsidRDefault="006656AF" w:rsidP="00D9375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6AF" w:rsidRDefault="006656AF">
    <w:pPr>
      <w:jc w:val="center"/>
    </w:pPr>
  </w:p>
  <w:p w:rsidR="006656AF" w:rsidRDefault="006656AF">
    <w:pPr>
      <w:pStyle w:val="Fuzeile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 w:rsidR="002F6026">
      <w:rPr>
        <w:noProof/>
      </w:rPr>
      <w:t>1</w:t>
    </w:r>
    <w:r>
      <w:fldChar w:fldCharType="end"/>
    </w:r>
    <w:r>
      <w:t xml:space="preserve"> -</w:t>
    </w:r>
  </w:p>
  <w:p w:rsidR="006656AF" w:rsidRPr="00D93759" w:rsidRDefault="006656AF" w:rsidP="00D9375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6AF" w:rsidRDefault="006656AF">
    <w:pPr>
      <w:jc w:val="center"/>
    </w:pPr>
  </w:p>
  <w:p w:rsidR="006656AF" w:rsidRDefault="006656AF">
    <w:pPr>
      <w:pStyle w:val="Fuzeile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-</w:t>
    </w:r>
  </w:p>
  <w:p w:rsidR="006656AF" w:rsidRPr="00D93759" w:rsidRDefault="006656AF" w:rsidP="00D9375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08D" w:rsidRDefault="00BD108D">
      <w:r>
        <w:separator/>
      </w:r>
    </w:p>
  </w:footnote>
  <w:footnote w:type="continuationSeparator" w:id="0">
    <w:p w:rsidR="00BD108D" w:rsidRDefault="00BD1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6" w:space="0" w:color="auto"/>
      </w:tblBorders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213"/>
    </w:tblGrid>
    <w:tr w:rsidR="006656AF">
      <w:tc>
        <w:tcPr>
          <w:tcW w:w="14388" w:type="dxa"/>
          <w:tcBorders>
            <w:top w:val="nil"/>
            <w:left w:val="nil"/>
            <w:bottom w:val="nil"/>
            <w:right w:val="nil"/>
          </w:tcBorders>
        </w:tcPr>
        <w:p w:rsidR="006656AF" w:rsidRDefault="006656AF">
          <w:pPr>
            <w:pStyle w:val="Kopfzeile"/>
            <w:rPr>
              <w:rStyle w:val="Feldsteuerung"/>
              <w:vanish w:val="0"/>
            </w:rPr>
          </w:pPr>
          <w:r>
            <w:t xml:space="preserve">JAHRESABSCHLUSS zum </w:t>
          </w:r>
          <w:r>
            <w:rPr>
              <w:rStyle w:val="Feldsteuerung"/>
              <w:b w:val="0"/>
              <w:bCs/>
            </w:rPr>
            <w:t>[DtBiljahr_bis.1:</w:t>
          </w:r>
          <w:r>
            <w:t>31.Dezember xxxx</w:t>
          </w:r>
          <w:r>
            <w:rPr>
              <w:rStyle w:val="Feldsteuerung"/>
              <w:b w:val="0"/>
              <w:bCs/>
            </w:rPr>
            <w:t>]</w:t>
          </w:r>
        </w:p>
      </w:tc>
    </w:tr>
    <w:tr w:rsidR="006656AF">
      <w:trPr>
        <w:hidden/>
      </w:trPr>
      <w:tc>
        <w:tcPr>
          <w:tcW w:w="14388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6656AF" w:rsidRDefault="006656AF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[Firmenbezeichnung.:</w:t>
          </w:r>
          <w:r>
            <w:rPr>
              <w:sz w:val="18"/>
              <w:szCs w:val="18"/>
            </w:rPr>
            <w:t>Name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  </w:t>
          </w:r>
          <w:r>
            <w:rPr>
              <w:rStyle w:val="Feldsteuerung"/>
              <w:b w:val="0"/>
              <w:bCs/>
              <w:sz w:val="18"/>
              <w:szCs w:val="18"/>
            </w:rPr>
            <w:t>[Firmenbezeichnung2.:</w:t>
          </w:r>
          <w:r>
            <w:rPr>
              <w:sz w:val="18"/>
              <w:szCs w:val="18"/>
            </w:rPr>
            <w:t xml:space="preserve">  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:rsidR="006656AF" w:rsidRDefault="006656AF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[Firma_Land_PLZ.:</w:t>
          </w:r>
          <w:r>
            <w:rPr>
              <w:sz w:val="18"/>
              <w:szCs w:val="18"/>
            </w:rPr>
            <w:t>PLZ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rStyle w:val="Feldsteuerung"/>
              <w:b w:val="0"/>
              <w:bCs/>
              <w:vanish w:val="0"/>
              <w:sz w:val="18"/>
              <w:szCs w:val="18"/>
            </w:rPr>
            <w:t xml:space="preserve"> </w:t>
          </w:r>
          <w:r>
            <w:rPr>
              <w:rStyle w:val="Feldsteuerung"/>
              <w:b w:val="0"/>
              <w:bCs/>
              <w:sz w:val="18"/>
              <w:szCs w:val="18"/>
            </w:rPr>
            <w:t>[Firma_Ort.:</w:t>
          </w:r>
          <w:r>
            <w:rPr>
              <w:sz w:val="18"/>
              <w:szCs w:val="18"/>
            </w:rPr>
            <w:t>Ort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:rsidR="006656AF" w:rsidRDefault="006656AF">
          <w:pPr>
            <w:pStyle w:val="Kopfzeile"/>
            <w:rPr>
              <w:sz w:val="18"/>
              <w:szCs w:val="18"/>
            </w:rPr>
          </w:pPr>
        </w:p>
      </w:tc>
    </w:tr>
  </w:tbl>
  <w:p w:rsidR="006656AF" w:rsidRDefault="006656AF">
    <w:pPr>
      <w:pStyle w:val="Kopfzeile"/>
      <w:rPr>
        <w:sz w:val="18"/>
        <w:szCs w:val="18"/>
      </w:rPr>
    </w:pPr>
  </w:p>
  <w:p w:rsidR="006656AF" w:rsidRPr="00D93759" w:rsidRDefault="006656AF" w:rsidP="00D9375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6" w:space="0" w:color="auto"/>
      </w:tblBorders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213"/>
    </w:tblGrid>
    <w:tr w:rsidR="006656AF">
      <w:tc>
        <w:tcPr>
          <w:tcW w:w="14388" w:type="dxa"/>
          <w:tcBorders>
            <w:top w:val="nil"/>
            <w:left w:val="nil"/>
            <w:bottom w:val="nil"/>
            <w:right w:val="nil"/>
          </w:tcBorders>
        </w:tcPr>
        <w:p w:rsidR="006656AF" w:rsidRDefault="006656AF">
          <w:pPr>
            <w:pStyle w:val="Kopfzeile"/>
            <w:rPr>
              <w:rStyle w:val="Feldsteuerung"/>
              <w:vanish w:val="0"/>
            </w:rPr>
          </w:pPr>
          <w:r>
            <w:t xml:space="preserve">JAHRESABSCHLUSS zum </w:t>
          </w:r>
          <w:r>
            <w:rPr>
              <w:rStyle w:val="Feldsteuerung"/>
              <w:b w:val="0"/>
              <w:bCs/>
            </w:rPr>
            <w:t>[DtBiljahr_bis.1:</w:t>
          </w:r>
          <w:r>
            <w:t>31. Dezember 2004</w:t>
          </w:r>
          <w:r>
            <w:rPr>
              <w:rStyle w:val="Feldsteuerung"/>
              <w:b w:val="0"/>
              <w:bCs/>
            </w:rPr>
            <w:t>]</w:t>
          </w:r>
        </w:p>
      </w:tc>
    </w:tr>
    <w:tr w:rsidR="006656AF">
      <w:trPr>
        <w:hidden/>
      </w:trPr>
      <w:tc>
        <w:tcPr>
          <w:tcW w:w="14388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6656AF" w:rsidRDefault="006656AF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[Firmenbezeichnung.:</w:t>
          </w:r>
          <w:r>
            <w:rPr>
              <w:sz w:val="18"/>
              <w:szCs w:val="18"/>
            </w:rPr>
            <w:t>leerer Mandant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  </w:t>
          </w:r>
          <w:r>
            <w:rPr>
              <w:rStyle w:val="Feldsteuerung"/>
              <w:b w:val="0"/>
              <w:bCs/>
              <w:sz w:val="18"/>
              <w:szCs w:val="18"/>
            </w:rPr>
            <w:t>[Firmenbezeichnung2.:</w:t>
          </w:r>
          <w:r>
            <w:rPr>
              <w:sz w:val="18"/>
              <w:szCs w:val="18"/>
            </w:rPr>
            <w:t xml:space="preserve"> 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:rsidR="006656AF" w:rsidRDefault="006656AF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[Firma_Land_PLZ.:</w:t>
          </w:r>
          <w:r>
            <w:rPr>
              <w:sz w:val="18"/>
              <w:szCs w:val="18"/>
            </w:rPr>
            <w:t xml:space="preserve"> 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rStyle w:val="Feldsteuerung"/>
              <w:b w:val="0"/>
              <w:bCs/>
              <w:vanish w:val="0"/>
              <w:sz w:val="18"/>
              <w:szCs w:val="18"/>
            </w:rPr>
            <w:t xml:space="preserve"> </w:t>
          </w:r>
          <w:r>
            <w:rPr>
              <w:rStyle w:val="Feldsteuerung"/>
              <w:b w:val="0"/>
              <w:bCs/>
              <w:sz w:val="18"/>
              <w:szCs w:val="18"/>
            </w:rPr>
            <w:t>[Firma_Ort.:</w:t>
          </w:r>
          <w:r>
            <w:rPr>
              <w:sz w:val="18"/>
              <w:szCs w:val="18"/>
            </w:rPr>
            <w:t xml:space="preserve"> 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:rsidR="006656AF" w:rsidRDefault="006656AF">
          <w:pPr>
            <w:pStyle w:val="Kopfzeile"/>
            <w:rPr>
              <w:sz w:val="18"/>
              <w:szCs w:val="18"/>
            </w:rPr>
          </w:pPr>
        </w:p>
      </w:tc>
    </w:tr>
  </w:tbl>
  <w:p w:rsidR="006656AF" w:rsidRDefault="006656AF">
    <w:pPr>
      <w:pStyle w:val="Kopfzeile"/>
      <w:rPr>
        <w:sz w:val="18"/>
        <w:szCs w:val="18"/>
      </w:rPr>
    </w:pPr>
  </w:p>
  <w:p w:rsidR="006656AF" w:rsidRPr="00D93759" w:rsidRDefault="006656AF" w:rsidP="00D9375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6" w:space="0" w:color="auto"/>
      </w:tblBorders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213"/>
    </w:tblGrid>
    <w:tr w:rsidR="006656AF">
      <w:tc>
        <w:tcPr>
          <w:tcW w:w="14388" w:type="dxa"/>
          <w:tcBorders>
            <w:top w:val="nil"/>
            <w:left w:val="nil"/>
            <w:bottom w:val="nil"/>
            <w:right w:val="nil"/>
          </w:tcBorders>
        </w:tcPr>
        <w:p w:rsidR="006656AF" w:rsidRDefault="006656AF">
          <w:pPr>
            <w:pStyle w:val="Kopfzeile"/>
            <w:rPr>
              <w:rStyle w:val="Feldsteuerung"/>
              <w:vanish w:val="0"/>
            </w:rPr>
          </w:pPr>
          <w:r>
            <w:t xml:space="preserve">JAHRESABSCHLUSS zum </w:t>
          </w:r>
          <w:r>
            <w:rPr>
              <w:rStyle w:val="Feldsteuerung"/>
              <w:b w:val="0"/>
              <w:bCs/>
            </w:rPr>
            <w:t>[DtBiljahr_bis.1:</w:t>
          </w:r>
          <w:r>
            <w:t>31.Dezember xxxx</w:t>
          </w:r>
          <w:r>
            <w:rPr>
              <w:rStyle w:val="Feldsteuerung"/>
              <w:b w:val="0"/>
              <w:bCs/>
            </w:rPr>
            <w:t>]</w:t>
          </w:r>
        </w:p>
      </w:tc>
    </w:tr>
    <w:tr w:rsidR="006656AF">
      <w:trPr>
        <w:hidden/>
      </w:trPr>
      <w:tc>
        <w:tcPr>
          <w:tcW w:w="14388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6656AF" w:rsidRDefault="006656AF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[Firmenbezeichnung.:</w:t>
          </w:r>
          <w:r>
            <w:rPr>
              <w:sz w:val="18"/>
              <w:szCs w:val="18"/>
            </w:rPr>
            <w:t>Name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  </w:t>
          </w:r>
          <w:r>
            <w:rPr>
              <w:rStyle w:val="Feldsteuerung"/>
              <w:b w:val="0"/>
              <w:bCs/>
              <w:sz w:val="18"/>
              <w:szCs w:val="18"/>
            </w:rPr>
            <w:t>[Firmenbezeichnung2.:</w:t>
          </w:r>
          <w:r>
            <w:rPr>
              <w:sz w:val="18"/>
              <w:szCs w:val="18"/>
            </w:rPr>
            <w:t xml:space="preserve">  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:rsidR="006656AF" w:rsidRDefault="006656AF">
          <w:pPr>
            <w:pStyle w:val="Kopfzeile"/>
            <w:rPr>
              <w:sz w:val="18"/>
              <w:szCs w:val="18"/>
            </w:rPr>
          </w:pPr>
          <w:r>
            <w:rPr>
              <w:rStyle w:val="Feldsteuerung"/>
              <w:b w:val="0"/>
              <w:bCs/>
              <w:sz w:val="18"/>
              <w:szCs w:val="18"/>
            </w:rPr>
            <w:t>[Firma_Land_PLZ.:</w:t>
          </w:r>
          <w:r>
            <w:rPr>
              <w:sz w:val="18"/>
              <w:szCs w:val="18"/>
            </w:rPr>
            <w:t>PLZ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rStyle w:val="Feldsteuerung"/>
              <w:b w:val="0"/>
              <w:bCs/>
              <w:vanish w:val="0"/>
              <w:sz w:val="18"/>
              <w:szCs w:val="18"/>
            </w:rPr>
            <w:t xml:space="preserve"> </w:t>
          </w:r>
          <w:r>
            <w:rPr>
              <w:rStyle w:val="Feldsteuerung"/>
              <w:b w:val="0"/>
              <w:bCs/>
              <w:sz w:val="18"/>
              <w:szCs w:val="18"/>
            </w:rPr>
            <w:t>[Firma_Ort.:</w:t>
          </w:r>
          <w:r>
            <w:rPr>
              <w:sz w:val="18"/>
              <w:szCs w:val="18"/>
            </w:rPr>
            <w:t>Ort</w:t>
          </w:r>
          <w:r>
            <w:rPr>
              <w:rStyle w:val="Feldsteuerung"/>
              <w:b w:val="0"/>
              <w:bCs/>
              <w:sz w:val="18"/>
              <w:szCs w:val="18"/>
            </w:rPr>
            <w:t>]</w:t>
          </w:r>
          <w:r>
            <w:rPr>
              <w:sz w:val="18"/>
              <w:szCs w:val="18"/>
            </w:rPr>
            <w:t xml:space="preserve"> </w:t>
          </w:r>
        </w:p>
        <w:p w:rsidR="006656AF" w:rsidRDefault="006656AF">
          <w:pPr>
            <w:pStyle w:val="Kopfzeile"/>
            <w:rPr>
              <w:sz w:val="18"/>
              <w:szCs w:val="18"/>
            </w:rPr>
          </w:pPr>
        </w:p>
      </w:tc>
    </w:tr>
  </w:tbl>
  <w:p w:rsidR="006656AF" w:rsidRDefault="006656AF">
    <w:pPr>
      <w:pStyle w:val="Kopfzeile"/>
      <w:rPr>
        <w:sz w:val="18"/>
        <w:szCs w:val="18"/>
      </w:rPr>
    </w:pPr>
  </w:p>
  <w:p w:rsidR="006656AF" w:rsidRPr="00D93759" w:rsidRDefault="006656AF" w:rsidP="00D9375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244010"/>
    <w:multiLevelType w:val="hybridMultilevel"/>
    <w:tmpl w:val="E620FD34"/>
    <w:lvl w:ilvl="0" w:tplc="0372ADF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C877D7"/>
    <w:multiLevelType w:val="hybridMultilevel"/>
    <w:tmpl w:val="AAF63640"/>
    <w:lvl w:ilvl="0" w:tplc="B3F09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EEF3291"/>
    <w:multiLevelType w:val="hybridMultilevel"/>
    <w:tmpl w:val="06D8CE4E"/>
    <w:lvl w:ilvl="0" w:tplc="3F0AB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9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1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21"/>
  </w:num>
  <w:num w:numId="2">
    <w:abstractNumId w:val="9"/>
  </w:num>
  <w:num w:numId="3">
    <w:abstractNumId w:val="16"/>
  </w:num>
  <w:num w:numId="4">
    <w:abstractNumId w:val="19"/>
  </w:num>
  <w:num w:numId="5">
    <w:abstractNumId w:val="15"/>
  </w:num>
  <w:num w:numId="6">
    <w:abstractNumId w:val="19"/>
  </w:num>
  <w:num w:numId="7">
    <w:abstractNumId w:val="21"/>
  </w:num>
  <w:num w:numId="8">
    <w:abstractNumId w:val="16"/>
  </w:num>
  <w:num w:numId="9">
    <w:abstractNumId w:val="15"/>
  </w:num>
  <w:num w:numId="10">
    <w:abstractNumId w:val="15"/>
  </w:num>
  <w:num w:numId="11">
    <w:abstractNumId w:val="15"/>
  </w:num>
  <w:num w:numId="12">
    <w:abstractNumId w:val="15"/>
  </w:num>
  <w:num w:numId="13">
    <w:abstractNumId w:val="15"/>
  </w:num>
  <w:num w:numId="14">
    <w:abstractNumId w:val="15"/>
  </w:num>
  <w:num w:numId="15">
    <w:abstractNumId w:val="18"/>
  </w:num>
  <w:num w:numId="16">
    <w:abstractNumId w:val="13"/>
  </w:num>
  <w:num w:numId="17">
    <w:abstractNumId w:val="10"/>
  </w:num>
  <w:num w:numId="18">
    <w:abstractNumId w:val="17"/>
  </w:num>
  <w:num w:numId="19">
    <w:abstractNumId w:val="11"/>
  </w:num>
  <w:num w:numId="20">
    <w:abstractNumId w:val="12"/>
  </w:num>
  <w:num w:numId="21">
    <w:abstractNumId w:val="20"/>
  </w:num>
  <w:num w:numId="22">
    <w:abstractNumId w:val="14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docVars>
    <w:docVar w:name="AFAVariante" w:val="1"/>
    <w:docVar w:name="anzahlDezimalStellen" w:val="2"/>
    <w:docVar w:name="auflistSummierung" w:val="0"/>
    <w:docVar w:name="BetragFett" w:val="0"/>
    <w:docVar w:name="BetragSmall" w:val="0"/>
    <w:docVar w:name="breiteHauptPos" w:val="-0,5"/>
    <w:docVar w:name="breiteHauptPosVgl" w:val="-0,5"/>
    <w:docVar w:name="breiteNormalPos" w:val="-0,5"/>
    <w:docVar w:name="breiteNormalPosVgl" w:val="-0,5"/>
    <w:docVar w:name="breiteSummePos" w:val="-0,5"/>
    <w:docVar w:name="breiteSummePosVgl" w:val="-0,5"/>
    <w:docVar w:name="breiteUnterPos" w:val="-0,5"/>
    <w:docVar w:name="breiteUnterPosVgl" w:val="-0,5"/>
    <w:docVar w:name="DokumentVersion" w:val="1"/>
    <w:docVar w:name="einzugHauptPos" w:val="0,5"/>
    <w:docVar w:name="einzugHauptPosVgl" w:val="0,5"/>
    <w:docVar w:name="einzugNormalPos" w:val="1,5"/>
    <w:docVar w:name="einzugNormalPosVgl" w:val="1,5"/>
    <w:docVar w:name="einzugSummePos" w:val="1"/>
    <w:docVar w:name="einzugSummePosVgl" w:val="1"/>
    <w:docVar w:name="einzugUnterPos" w:val="1"/>
    <w:docVar w:name="einzugUnterPosVgl" w:val="1"/>
    <w:docVar w:name="Eurozeichen" w:val="0"/>
    <w:docVar w:name="fuehrendeNull" w:val="1"/>
    <w:docVar w:name="GuVAbwBeideJahre" w:val="0"/>
    <w:docVar w:name="infoDialog" w:val="1"/>
    <w:docVar w:name="JahrInVorspalte" w:val="0"/>
    <w:docVar w:name="KompaktBilanz" w:val="0"/>
    <w:docVar w:name="KontoNummerKontonachweis" w:val="Falsch"/>
    <w:docVar w:name="kontoNummernPostenaufgliederung" w:val="0"/>
    <w:docVar w:name="NumerierungNeu" w:val="1"/>
    <w:docVar w:name="NurJahrInGuV" w:val="1"/>
    <w:docVar w:name="ohneBilPosKontennachweis" w:val="Falsch"/>
    <w:docVar w:name="ohneListKopfAufgliederung" w:val="Falsch"/>
    <w:docVar w:name="olddoc" w:val="NEIN"/>
    <w:docVar w:name="sterneUnterdrueckenKontennachweis" w:val="Falsch"/>
    <w:docVar w:name="TDMAktivaPassiva" w:val="Falsch"/>
    <w:docVar w:name="TDMErgebnis" w:val="Falsch"/>
    <w:docVar w:name="TDMGuV" w:val="Falsch"/>
    <w:docVar w:name="TDMNurVorjahr" w:val="0"/>
    <w:docVar w:name="TDMVergleich" w:val="Falsch"/>
    <w:docVar w:name="TDMVergleich5Jahre" w:val="Falsch"/>
    <w:docVar w:name="wordMinimize" w:val="1"/>
  </w:docVars>
  <w:rsids>
    <w:rsidRoot w:val="002E53BC"/>
    <w:rsid w:val="000330B2"/>
    <w:rsid w:val="00154CB5"/>
    <w:rsid w:val="001916FE"/>
    <w:rsid w:val="00242F22"/>
    <w:rsid w:val="00256CE0"/>
    <w:rsid w:val="00275119"/>
    <w:rsid w:val="002A5013"/>
    <w:rsid w:val="002E53BC"/>
    <w:rsid w:val="002F6026"/>
    <w:rsid w:val="003435B2"/>
    <w:rsid w:val="00461F07"/>
    <w:rsid w:val="00514E81"/>
    <w:rsid w:val="00540CC5"/>
    <w:rsid w:val="005B169B"/>
    <w:rsid w:val="005F2964"/>
    <w:rsid w:val="006656AF"/>
    <w:rsid w:val="006806F7"/>
    <w:rsid w:val="00803EBD"/>
    <w:rsid w:val="00827B8A"/>
    <w:rsid w:val="008A0DE0"/>
    <w:rsid w:val="008D514B"/>
    <w:rsid w:val="00AD3EEC"/>
    <w:rsid w:val="00B807FA"/>
    <w:rsid w:val="00BC0CF2"/>
    <w:rsid w:val="00BD108D"/>
    <w:rsid w:val="00C30C78"/>
    <w:rsid w:val="00C863DB"/>
    <w:rsid w:val="00D93759"/>
    <w:rsid w:val="00E16DFE"/>
    <w:rsid w:val="00E218FF"/>
    <w:rsid w:val="00EC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BBBE24-25F3-4959-AA78-90E379B41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863DB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C863DB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C863DB"/>
    <w:pPr>
      <w:outlineLvl w:val="1"/>
    </w:pPr>
  </w:style>
  <w:style w:type="paragraph" w:styleId="berschrift3">
    <w:name w:val="heading 3"/>
    <w:basedOn w:val="berschrift1"/>
    <w:next w:val="Standard"/>
    <w:qFormat/>
    <w:rsid w:val="00C863DB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C863DB"/>
    <w:pPr>
      <w:numPr>
        <w:ilvl w:val="3"/>
        <w:numId w:val="5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C863DB"/>
    <w:pPr>
      <w:numPr>
        <w:ilvl w:val="4"/>
        <w:numId w:val="5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C863DB"/>
    <w:pPr>
      <w:numPr>
        <w:ilvl w:val="5"/>
        <w:numId w:val="5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C863DB"/>
    <w:pPr>
      <w:numPr>
        <w:ilvl w:val="6"/>
        <w:numId w:val="5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C863DB"/>
    <w:pPr>
      <w:numPr>
        <w:ilvl w:val="7"/>
        <w:numId w:val="5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C863DB"/>
    <w:pPr>
      <w:numPr>
        <w:ilvl w:val="8"/>
        <w:numId w:val="5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Tabelle">
    <w:name w:val="Überschrift Tabelle"/>
    <w:basedOn w:val="Standard"/>
    <w:rsid w:val="00C863DB"/>
    <w:rPr>
      <w:vanish/>
    </w:rPr>
  </w:style>
  <w:style w:type="paragraph" w:customStyle="1" w:styleId="HVariante1">
    <w:name w:val="H Variante 1"/>
    <w:basedOn w:val="Standard"/>
    <w:rsid w:val="00C863DB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C863DB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C863DB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C863DB"/>
    <w:pPr>
      <w:spacing w:before="240" w:after="240"/>
    </w:pPr>
    <w:rPr>
      <w:b/>
      <w:sz w:val="18"/>
    </w:rPr>
  </w:style>
  <w:style w:type="paragraph" w:customStyle="1" w:styleId="Steuerung">
    <w:name w:val="Steuerung"/>
    <w:basedOn w:val="Standard"/>
    <w:rsid w:val="00C863DB"/>
    <w:rPr>
      <w:b/>
      <w:vanish/>
    </w:rPr>
  </w:style>
  <w:style w:type="paragraph" w:customStyle="1" w:styleId="PVariante1">
    <w:name w:val="P Variante 1"/>
    <w:basedOn w:val="Standard"/>
    <w:rsid w:val="00C863DB"/>
    <w:rPr>
      <w:sz w:val="18"/>
    </w:rPr>
  </w:style>
  <w:style w:type="paragraph" w:customStyle="1" w:styleId="PVariante2">
    <w:name w:val="P Variante 2"/>
    <w:basedOn w:val="Standard"/>
    <w:rsid w:val="00C863DB"/>
    <w:rPr>
      <w:sz w:val="18"/>
    </w:rPr>
  </w:style>
  <w:style w:type="paragraph" w:customStyle="1" w:styleId="PVariante3">
    <w:name w:val="P Variante 3"/>
    <w:basedOn w:val="Standard"/>
    <w:rsid w:val="00C863DB"/>
    <w:rPr>
      <w:sz w:val="18"/>
    </w:rPr>
  </w:style>
  <w:style w:type="paragraph" w:customStyle="1" w:styleId="PVariante4">
    <w:name w:val="P Variante 4"/>
    <w:basedOn w:val="Standard"/>
    <w:rsid w:val="00C863DB"/>
    <w:rPr>
      <w:sz w:val="18"/>
    </w:rPr>
  </w:style>
  <w:style w:type="paragraph" w:customStyle="1" w:styleId="UVariante1">
    <w:name w:val="U Variante 1"/>
    <w:basedOn w:val="Standard"/>
    <w:rsid w:val="00C863DB"/>
    <w:rPr>
      <w:b/>
      <w:sz w:val="18"/>
    </w:rPr>
  </w:style>
  <w:style w:type="paragraph" w:customStyle="1" w:styleId="UVariante2">
    <w:name w:val="U Variante 2"/>
    <w:basedOn w:val="Standard"/>
    <w:rsid w:val="00C863DB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C863DB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C863DB"/>
    <w:pPr>
      <w:spacing w:before="120" w:after="120"/>
    </w:pPr>
    <w:rPr>
      <w:b/>
      <w:sz w:val="18"/>
    </w:rPr>
  </w:style>
  <w:style w:type="character" w:customStyle="1" w:styleId="Feldsteuerung">
    <w:name w:val="Feldsteuerung"/>
    <w:basedOn w:val="Absatz-Standardschriftart"/>
    <w:rsid w:val="00C863DB"/>
    <w:rPr>
      <w:vanish/>
    </w:rPr>
  </w:style>
  <w:style w:type="paragraph" w:customStyle="1" w:styleId="SVariante1">
    <w:name w:val="S Variante 1"/>
    <w:basedOn w:val="Standard"/>
    <w:rsid w:val="00C863DB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C863DB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C863DB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C863DB"/>
    <w:pPr>
      <w:spacing w:before="120" w:after="12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C863DB"/>
  </w:style>
  <w:style w:type="paragraph" w:customStyle="1" w:styleId="HDVariante2">
    <w:name w:val="HD Variante 2"/>
    <w:basedOn w:val="HVariante2"/>
    <w:next w:val="HVariante2"/>
    <w:rsid w:val="00C863DB"/>
  </w:style>
  <w:style w:type="paragraph" w:customStyle="1" w:styleId="HDVariante3">
    <w:name w:val="HD Variante 3"/>
    <w:basedOn w:val="HVariante3"/>
    <w:next w:val="HVariante3"/>
    <w:rsid w:val="00C863DB"/>
  </w:style>
  <w:style w:type="paragraph" w:customStyle="1" w:styleId="HDVariante4">
    <w:name w:val="HD Variante 4"/>
    <w:basedOn w:val="HVariante4"/>
    <w:next w:val="HVariante4"/>
    <w:rsid w:val="00C863DB"/>
  </w:style>
  <w:style w:type="paragraph" w:customStyle="1" w:styleId="HUVariante1">
    <w:name w:val="HU Variante 1"/>
    <w:basedOn w:val="HVariante1"/>
    <w:next w:val="HVariante1"/>
    <w:rsid w:val="00C863DB"/>
  </w:style>
  <w:style w:type="paragraph" w:customStyle="1" w:styleId="HUVariante3">
    <w:name w:val="HU Variante 3"/>
    <w:basedOn w:val="HVariante3"/>
    <w:next w:val="HVariante3"/>
    <w:rsid w:val="00C863DB"/>
  </w:style>
  <w:style w:type="paragraph" w:customStyle="1" w:styleId="HUVariante2">
    <w:name w:val="HU Variante 2"/>
    <w:basedOn w:val="HVariante2"/>
    <w:next w:val="HVariante2"/>
    <w:rsid w:val="00C863DB"/>
  </w:style>
  <w:style w:type="paragraph" w:customStyle="1" w:styleId="HUVariante4">
    <w:name w:val="HU Variante 4"/>
    <w:basedOn w:val="HVariante4"/>
    <w:next w:val="HVariante4"/>
    <w:rsid w:val="00C863DB"/>
  </w:style>
  <w:style w:type="paragraph" w:customStyle="1" w:styleId="PDVariante1">
    <w:name w:val="PD Variante 1"/>
    <w:basedOn w:val="PVariante1"/>
    <w:next w:val="PVariante1"/>
    <w:rsid w:val="00C863DB"/>
  </w:style>
  <w:style w:type="paragraph" w:customStyle="1" w:styleId="PDVariante2">
    <w:name w:val="PD Variante 2"/>
    <w:basedOn w:val="PVariante2"/>
    <w:next w:val="PVariante2"/>
    <w:rsid w:val="00C863DB"/>
  </w:style>
  <w:style w:type="paragraph" w:customStyle="1" w:styleId="PDVariante3">
    <w:name w:val="PD Variante 3"/>
    <w:basedOn w:val="PVariante3"/>
    <w:next w:val="PVariante3"/>
    <w:rsid w:val="00C863DB"/>
  </w:style>
  <w:style w:type="paragraph" w:customStyle="1" w:styleId="PDVariante4">
    <w:name w:val="PD Variante 4"/>
    <w:basedOn w:val="PVariante4"/>
    <w:next w:val="PVariante4"/>
    <w:rsid w:val="00C863DB"/>
  </w:style>
  <w:style w:type="paragraph" w:customStyle="1" w:styleId="PUVariante1">
    <w:name w:val="PU Variante 1"/>
    <w:basedOn w:val="PVariante1"/>
    <w:next w:val="PVariante1"/>
    <w:rsid w:val="00C863DB"/>
  </w:style>
  <w:style w:type="paragraph" w:customStyle="1" w:styleId="PUVariante3">
    <w:name w:val="PU Variante 3"/>
    <w:basedOn w:val="PVariante3"/>
    <w:next w:val="PVariante3"/>
    <w:rsid w:val="00C863DB"/>
  </w:style>
  <w:style w:type="paragraph" w:customStyle="1" w:styleId="PUVariante2">
    <w:name w:val="PU Variante 2"/>
    <w:basedOn w:val="PVariante2"/>
    <w:next w:val="PVariante2"/>
    <w:rsid w:val="00C863DB"/>
  </w:style>
  <w:style w:type="paragraph" w:customStyle="1" w:styleId="PUVariante4">
    <w:name w:val="PU Variante 4"/>
    <w:basedOn w:val="PVariante4"/>
    <w:next w:val="PVariante4"/>
    <w:rsid w:val="00C863DB"/>
  </w:style>
  <w:style w:type="paragraph" w:customStyle="1" w:styleId="SUVariante1">
    <w:name w:val="SU Variante 1"/>
    <w:basedOn w:val="SVariante1"/>
    <w:next w:val="SVariante1"/>
    <w:rsid w:val="00C863DB"/>
  </w:style>
  <w:style w:type="paragraph" w:customStyle="1" w:styleId="SUVariante2">
    <w:name w:val="SU Variante 2"/>
    <w:basedOn w:val="SVariante2"/>
    <w:next w:val="SVariante2"/>
    <w:rsid w:val="00C863DB"/>
  </w:style>
  <w:style w:type="paragraph" w:customStyle="1" w:styleId="SUVariante3">
    <w:name w:val="SU Variante 3"/>
    <w:basedOn w:val="SVariante3"/>
    <w:next w:val="SVariante3"/>
    <w:rsid w:val="00C863DB"/>
  </w:style>
  <w:style w:type="paragraph" w:customStyle="1" w:styleId="SUVariante4">
    <w:name w:val="SU Variante 4"/>
    <w:basedOn w:val="SVariante4"/>
    <w:next w:val="SVariante4"/>
    <w:rsid w:val="00C863DB"/>
  </w:style>
  <w:style w:type="paragraph" w:customStyle="1" w:styleId="SDVariante1">
    <w:name w:val="SD Variante 1"/>
    <w:basedOn w:val="SVariante1"/>
    <w:next w:val="SVariante1"/>
    <w:rsid w:val="00C863DB"/>
  </w:style>
  <w:style w:type="paragraph" w:customStyle="1" w:styleId="SDVariante3">
    <w:name w:val="SD Variante 3"/>
    <w:basedOn w:val="SVariante3"/>
    <w:next w:val="SVariante3"/>
    <w:rsid w:val="00C863DB"/>
  </w:style>
  <w:style w:type="paragraph" w:customStyle="1" w:styleId="SDVariante2">
    <w:name w:val="SD Variante 2"/>
    <w:basedOn w:val="SVariante2"/>
    <w:next w:val="SVariante2"/>
    <w:rsid w:val="00C863DB"/>
  </w:style>
  <w:style w:type="paragraph" w:customStyle="1" w:styleId="SDVariante4">
    <w:name w:val="SD Variante 4"/>
    <w:basedOn w:val="SVariante4"/>
    <w:next w:val="SVariante4"/>
    <w:rsid w:val="00C863DB"/>
  </w:style>
  <w:style w:type="paragraph" w:customStyle="1" w:styleId="UUVariante1">
    <w:name w:val="UU Variante 1"/>
    <w:basedOn w:val="UVariante1"/>
    <w:next w:val="UVariante1"/>
    <w:rsid w:val="00C863DB"/>
  </w:style>
  <w:style w:type="paragraph" w:customStyle="1" w:styleId="UUVariante3">
    <w:name w:val="UU Variante 3"/>
    <w:basedOn w:val="UVariante3"/>
    <w:next w:val="UVariante3"/>
    <w:rsid w:val="00C863DB"/>
  </w:style>
  <w:style w:type="paragraph" w:customStyle="1" w:styleId="UUVariante2">
    <w:name w:val="UU Variante 2"/>
    <w:basedOn w:val="UVariante2"/>
    <w:next w:val="UVariante2"/>
    <w:rsid w:val="00C863DB"/>
  </w:style>
  <w:style w:type="paragraph" w:customStyle="1" w:styleId="UUVariante4">
    <w:name w:val="UU Variante 4"/>
    <w:basedOn w:val="UVariante4"/>
    <w:next w:val="UVariante4"/>
    <w:rsid w:val="00C863DB"/>
  </w:style>
  <w:style w:type="paragraph" w:customStyle="1" w:styleId="UDVariante1">
    <w:name w:val="UD Variante 1"/>
    <w:basedOn w:val="UVariante1"/>
    <w:next w:val="UVariante1"/>
    <w:rsid w:val="00C863DB"/>
  </w:style>
  <w:style w:type="paragraph" w:customStyle="1" w:styleId="UDVariante2">
    <w:name w:val="UD Variante 2"/>
    <w:basedOn w:val="UVariante2"/>
    <w:next w:val="UVariante2"/>
    <w:rsid w:val="00C863DB"/>
  </w:style>
  <w:style w:type="paragraph" w:customStyle="1" w:styleId="UDVariante3">
    <w:name w:val="UD Variante 3"/>
    <w:basedOn w:val="UVariante3"/>
    <w:next w:val="UVariante3"/>
    <w:rsid w:val="00C863DB"/>
  </w:style>
  <w:style w:type="paragraph" w:customStyle="1" w:styleId="UDVariante4">
    <w:name w:val="UD Variante 4"/>
    <w:basedOn w:val="UVariante4"/>
    <w:next w:val="UVariante4"/>
    <w:rsid w:val="00C863DB"/>
  </w:style>
  <w:style w:type="character" w:customStyle="1" w:styleId="Nachweis">
    <w:name w:val="Nachweis"/>
    <w:basedOn w:val="Absatz-Standardschriftart"/>
    <w:rsid w:val="00C863DB"/>
    <w:rPr>
      <w:sz w:val="18"/>
    </w:rPr>
  </w:style>
  <w:style w:type="paragraph" w:customStyle="1" w:styleId="NachweisEndsumme">
    <w:name w:val="NachweisEndsumme"/>
    <w:basedOn w:val="NachweisPos"/>
    <w:rsid w:val="00C863DB"/>
    <w:rPr>
      <w:b/>
    </w:rPr>
  </w:style>
  <w:style w:type="paragraph" w:customStyle="1" w:styleId="NachweisPos">
    <w:name w:val="NachweisPos"/>
    <w:basedOn w:val="Standard"/>
    <w:rsid w:val="00C863DB"/>
    <w:rPr>
      <w:sz w:val="18"/>
    </w:rPr>
  </w:style>
  <w:style w:type="paragraph" w:customStyle="1" w:styleId="NachweisSumme">
    <w:name w:val="NachweisSumme"/>
    <w:basedOn w:val="NachweisPos"/>
    <w:rsid w:val="00C863DB"/>
    <w:rPr>
      <w:b/>
    </w:rPr>
  </w:style>
  <w:style w:type="paragraph" w:styleId="Kopfzeile">
    <w:name w:val="header"/>
    <w:basedOn w:val="Standard"/>
    <w:rsid w:val="00C863DB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rsid w:val="00C863DB"/>
    <w:pPr>
      <w:jc w:val="center"/>
    </w:pPr>
  </w:style>
  <w:style w:type="paragraph" w:styleId="Verzeichnis1">
    <w:name w:val="toc 1"/>
    <w:basedOn w:val="Standard"/>
    <w:next w:val="Standard"/>
    <w:autoRedefine/>
    <w:semiHidden/>
    <w:rsid w:val="00C863DB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semiHidden/>
    <w:rsid w:val="00C863DB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C863DB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C863DB"/>
    <w:pPr>
      <w:tabs>
        <w:tab w:val="right" w:leader="dot" w:pos="9071"/>
      </w:tabs>
      <w:ind w:left="600"/>
    </w:pPr>
  </w:style>
  <w:style w:type="paragraph" w:styleId="Verzeichnis5">
    <w:name w:val="toc 5"/>
    <w:basedOn w:val="Standard"/>
    <w:next w:val="Standard"/>
    <w:semiHidden/>
    <w:rsid w:val="00C863DB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C863DB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C863DB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C863DB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C863DB"/>
    <w:pPr>
      <w:tabs>
        <w:tab w:val="right" w:pos="9071"/>
      </w:tabs>
      <w:ind w:left="1120"/>
    </w:pPr>
  </w:style>
  <w:style w:type="character" w:styleId="Seitenzahl">
    <w:name w:val="page number"/>
    <w:basedOn w:val="Absatz-Standardschriftart"/>
    <w:rsid w:val="00C863DB"/>
  </w:style>
  <w:style w:type="paragraph" w:customStyle="1" w:styleId="AnlListen">
    <w:name w:val="AnlListen"/>
    <w:basedOn w:val="Standard"/>
    <w:next w:val="Standard"/>
    <w:rsid w:val="00C863DB"/>
    <w:pPr>
      <w:jc w:val="right"/>
    </w:pPr>
    <w:rPr>
      <w:sz w:val="16"/>
    </w:rPr>
  </w:style>
  <w:style w:type="paragraph" w:customStyle="1" w:styleId="TextEinzug">
    <w:name w:val="TextEinzug"/>
    <w:basedOn w:val="Standard"/>
    <w:rsid w:val="00C863DB"/>
    <w:pPr>
      <w:spacing w:after="120"/>
      <w:ind w:left="709"/>
    </w:pPr>
  </w:style>
  <w:style w:type="paragraph" w:customStyle="1" w:styleId="AuflistTE">
    <w:name w:val="AuflistTE"/>
    <w:basedOn w:val="TextEinzug"/>
    <w:rsid w:val="00C863DB"/>
    <w:pPr>
      <w:numPr>
        <w:numId w:val="1"/>
      </w:numPr>
    </w:pPr>
  </w:style>
  <w:style w:type="paragraph" w:styleId="Aufzhlungszeichen">
    <w:name w:val="List Bullet"/>
    <w:basedOn w:val="Standard"/>
    <w:autoRedefine/>
    <w:rsid w:val="00C863DB"/>
    <w:pPr>
      <w:ind w:left="283" w:hanging="283"/>
    </w:pPr>
  </w:style>
  <w:style w:type="paragraph" w:styleId="Beschriftung">
    <w:name w:val="caption"/>
    <w:basedOn w:val="Standard"/>
    <w:next w:val="Standard"/>
    <w:qFormat/>
    <w:rsid w:val="00C863DB"/>
    <w:pPr>
      <w:spacing w:before="120" w:after="120"/>
    </w:pPr>
    <w:rPr>
      <w:b/>
    </w:rPr>
  </w:style>
  <w:style w:type="paragraph" w:styleId="Dokumentstruktur">
    <w:name w:val="Document Map"/>
    <w:basedOn w:val="Standard"/>
    <w:semiHidden/>
    <w:rsid w:val="00C863DB"/>
    <w:pPr>
      <w:shd w:val="clear" w:color="auto" w:fill="000080"/>
    </w:pPr>
    <w:rPr>
      <w:rFonts w:ascii="Tahoma" w:hAnsi="Tahoma"/>
    </w:rPr>
  </w:style>
  <w:style w:type="paragraph" w:customStyle="1" w:styleId="EAnl">
    <w:name w:val="EAnl"/>
    <w:basedOn w:val="Standard"/>
    <w:rsid w:val="00C863DB"/>
  </w:style>
  <w:style w:type="paragraph" w:customStyle="1" w:styleId="EAnlkopf">
    <w:name w:val="EAnl kopf"/>
    <w:basedOn w:val="Standard"/>
    <w:rsid w:val="00C863DB"/>
    <w:rPr>
      <w:b/>
    </w:rPr>
  </w:style>
  <w:style w:type="paragraph" w:customStyle="1" w:styleId="EGesamtSumme">
    <w:name w:val="EGesamtSumme"/>
    <w:basedOn w:val="Standard"/>
    <w:rsid w:val="00C863DB"/>
    <w:rPr>
      <w:b/>
    </w:rPr>
  </w:style>
  <w:style w:type="paragraph" w:customStyle="1" w:styleId="EPoskopf">
    <w:name w:val="EPos kopf"/>
    <w:basedOn w:val="Standard"/>
    <w:rsid w:val="00C863DB"/>
    <w:rPr>
      <w:b/>
    </w:rPr>
  </w:style>
  <w:style w:type="paragraph" w:customStyle="1" w:styleId="EHPoskopf">
    <w:name w:val="EHPos kopf"/>
    <w:basedOn w:val="EPoskopf"/>
    <w:uiPriority w:val="99"/>
    <w:rsid w:val="00C863DB"/>
    <w:rPr>
      <w:sz w:val="22"/>
    </w:rPr>
  </w:style>
  <w:style w:type="paragraph" w:customStyle="1" w:styleId="EKopf">
    <w:name w:val="EKopf"/>
    <w:basedOn w:val="Standard"/>
    <w:rsid w:val="00C863DB"/>
  </w:style>
  <w:style w:type="paragraph" w:styleId="E-Mail-Signatur">
    <w:name w:val="E-mail Signature"/>
    <w:basedOn w:val="Standard"/>
    <w:rsid w:val="00C863DB"/>
  </w:style>
  <w:style w:type="character" w:styleId="Endnotenzeichen">
    <w:name w:val="endnote reference"/>
    <w:basedOn w:val="Absatz-Standardschriftart"/>
    <w:semiHidden/>
    <w:rsid w:val="00C863DB"/>
    <w:rPr>
      <w:rFonts w:ascii="Arial" w:hAnsi="Arial"/>
      <w:vertAlign w:val="superscript"/>
    </w:rPr>
  </w:style>
  <w:style w:type="paragraph" w:customStyle="1" w:styleId="EPosFuss">
    <w:name w:val="EPos Fuss"/>
    <w:basedOn w:val="Standard"/>
    <w:rsid w:val="00C863DB"/>
  </w:style>
  <w:style w:type="paragraph" w:customStyle="1" w:styleId="ERstfuss">
    <w:name w:val="ERst fuss"/>
    <w:basedOn w:val="Standard"/>
    <w:rsid w:val="00C863DB"/>
    <w:rPr>
      <w:b/>
      <w:sz w:val="18"/>
    </w:rPr>
  </w:style>
  <w:style w:type="paragraph" w:customStyle="1" w:styleId="ERstkopf">
    <w:name w:val="ERst kopf"/>
    <w:basedOn w:val="EAnl"/>
    <w:rsid w:val="00C863DB"/>
    <w:rPr>
      <w:b/>
      <w:sz w:val="18"/>
    </w:rPr>
  </w:style>
  <w:style w:type="paragraph" w:customStyle="1" w:styleId="ERstrumpf">
    <w:name w:val="ERst rumpf"/>
    <w:basedOn w:val="Standard"/>
    <w:rsid w:val="00C863DB"/>
    <w:rPr>
      <w:sz w:val="18"/>
    </w:rPr>
  </w:style>
  <w:style w:type="paragraph" w:customStyle="1" w:styleId="ERumpf">
    <w:name w:val="ERumpf"/>
    <w:basedOn w:val="Standard"/>
    <w:rsid w:val="00C863DB"/>
  </w:style>
  <w:style w:type="paragraph" w:customStyle="1" w:styleId="ESumme">
    <w:name w:val="ESumme"/>
    <w:basedOn w:val="Standard"/>
    <w:rsid w:val="00C863DB"/>
  </w:style>
  <w:style w:type="paragraph" w:customStyle="1" w:styleId="ETexte">
    <w:name w:val="ETexte"/>
    <w:basedOn w:val="Standard"/>
    <w:rsid w:val="00C863DB"/>
  </w:style>
  <w:style w:type="paragraph" w:customStyle="1" w:styleId="ETPoskopf">
    <w:name w:val="ETPos kopf"/>
    <w:basedOn w:val="Standard"/>
    <w:rsid w:val="00C863DB"/>
    <w:rPr>
      <w:b/>
    </w:rPr>
  </w:style>
  <w:style w:type="paragraph" w:customStyle="1" w:styleId="EUPoskopf">
    <w:name w:val="EUPos kopf"/>
    <w:basedOn w:val="Standard"/>
    <w:rsid w:val="00C863DB"/>
    <w:rPr>
      <w:b/>
    </w:rPr>
  </w:style>
  <w:style w:type="paragraph" w:customStyle="1" w:styleId="EVspiegelkopf">
    <w:name w:val="EVspiegel kopf"/>
    <w:basedOn w:val="Standard"/>
    <w:rsid w:val="00C863DB"/>
    <w:rPr>
      <w:b/>
      <w:sz w:val="18"/>
    </w:rPr>
  </w:style>
  <w:style w:type="paragraph" w:customStyle="1" w:styleId="EVspiegelfuss">
    <w:name w:val="EVspiegel fuss"/>
    <w:basedOn w:val="EVspiegelkopf"/>
    <w:rsid w:val="00C863DB"/>
  </w:style>
  <w:style w:type="paragraph" w:customStyle="1" w:styleId="EVspiegelrumpf">
    <w:name w:val="EVspiegel rumpf"/>
    <w:basedOn w:val="Standard"/>
    <w:rsid w:val="00C863DB"/>
    <w:rPr>
      <w:sz w:val="18"/>
    </w:rPr>
  </w:style>
  <w:style w:type="paragraph" w:customStyle="1" w:styleId="EZus">
    <w:name w:val="EZus"/>
    <w:basedOn w:val="ESumme"/>
    <w:next w:val="Standard"/>
    <w:rsid w:val="00C863DB"/>
    <w:rPr>
      <w:u w:val="single"/>
    </w:rPr>
  </w:style>
  <w:style w:type="character" w:styleId="Funotenzeichen">
    <w:name w:val="footnote reference"/>
    <w:basedOn w:val="Absatz-Standardschriftart"/>
    <w:semiHidden/>
    <w:rsid w:val="00C863DB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C863DB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C863DB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C863DB"/>
    <w:pPr>
      <w:ind w:left="1800" w:hanging="200"/>
    </w:pPr>
  </w:style>
  <w:style w:type="paragraph" w:customStyle="1" w:styleId="Inhaltsverz">
    <w:name w:val="Inhaltsverz"/>
    <w:basedOn w:val="Standard"/>
    <w:rsid w:val="00C863DB"/>
    <w:rPr>
      <w:b/>
      <w:sz w:val="28"/>
    </w:rPr>
  </w:style>
  <w:style w:type="paragraph" w:customStyle="1" w:styleId="Kennzahl1">
    <w:name w:val="Kennzahl1"/>
    <w:basedOn w:val="Standard"/>
    <w:rsid w:val="00C863DB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C863DB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C863DB"/>
    <w:pPr>
      <w:jc w:val="center"/>
    </w:pPr>
    <w:rPr>
      <w:sz w:val="16"/>
    </w:rPr>
  </w:style>
  <w:style w:type="paragraph" w:customStyle="1" w:styleId="KennzahlBez">
    <w:name w:val="KennzahlBez"/>
    <w:basedOn w:val="Standard"/>
    <w:rsid w:val="00C863DB"/>
    <w:rPr>
      <w:rFonts w:cs="Arial"/>
      <w:b/>
      <w:bCs/>
    </w:rPr>
  </w:style>
  <w:style w:type="paragraph" w:customStyle="1" w:styleId="KennzahlenText">
    <w:name w:val="KennzahlenText"/>
    <w:basedOn w:val="Standard"/>
    <w:rsid w:val="00C863DB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C863DB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C863DB"/>
    <w:rPr>
      <w:u w:val="single"/>
    </w:rPr>
  </w:style>
  <w:style w:type="paragraph" w:customStyle="1" w:styleId="KennzahlWert">
    <w:name w:val="KennzahlWert"/>
    <w:basedOn w:val="Standard"/>
    <w:rsid w:val="00C863DB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styleId="Kommentartext">
    <w:name w:val="annotation text"/>
    <w:basedOn w:val="Standard"/>
    <w:semiHidden/>
    <w:rsid w:val="00C863DB"/>
  </w:style>
  <w:style w:type="character" w:styleId="Kommentarzeichen">
    <w:name w:val="annotation reference"/>
    <w:basedOn w:val="Absatz-Standardschriftart"/>
    <w:semiHidden/>
    <w:rsid w:val="00C863DB"/>
    <w:rPr>
      <w:rFonts w:ascii="Arial" w:hAnsi="Arial"/>
      <w:sz w:val="16"/>
    </w:rPr>
  </w:style>
  <w:style w:type="paragraph" w:customStyle="1" w:styleId="Liste1">
    <w:name w:val="Liste1"/>
    <w:basedOn w:val="Standard"/>
    <w:rsid w:val="00C863DB"/>
    <w:pPr>
      <w:spacing w:before="120" w:after="120"/>
    </w:pPr>
  </w:style>
  <w:style w:type="paragraph" w:customStyle="1" w:styleId="Liste2">
    <w:name w:val="Liste2"/>
    <w:basedOn w:val="Standard"/>
    <w:rsid w:val="00C863DB"/>
  </w:style>
  <w:style w:type="paragraph" w:customStyle="1" w:styleId="Liste3">
    <w:name w:val="Liste3"/>
    <w:basedOn w:val="Standard"/>
    <w:rsid w:val="00C863DB"/>
  </w:style>
  <w:style w:type="paragraph" w:customStyle="1" w:styleId="Liste4">
    <w:name w:val="Liste4"/>
    <w:basedOn w:val="Standard"/>
    <w:rsid w:val="00C863DB"/>
  </w:style>
  <w:style w:type="paragraph" w:customStyle="1" w:styleId="Liste5">
    <w:name w:val="Liste5"/>
    <w:basedOn w:val="Standard"/>
    <w:rsid w:val="00C863DB"/>
  </w:style>
  <w:style w:type="paragraph" w:styleId="Nachrichtenkopf">
    <w:name w:val="Message Header"/>
    <w:basedOn w:val="Standard"/>
    <w:rsid w:val="00C863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C863DB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Organigramm">
    <w:name w:val="Organigramm"/>
    <w:basedOn w:val="Standard"/>
    <w:rsid w:val="00C863DB"/>
    <w:pPr>
      <w:jc w:val="center"/>
    </w:pPr>
    <w:rPr>
      <w:b/>
      <w:sz w:val="22"/>
    </w:rPr>
  </w:style>
  <w:style w:type="paragraph" w:customStyle="1" w:styleId="Rahmen">
    <w:name w:val="Rahmen"/>
    <w:basedOn w:val="Standard"/>
    <w:rsid w:val="00C863DB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C863DB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C863DB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C863DB"/>
    <w:pPr>
      <w:ind w:left="284"/>
    </w:pPr>
    <w:rPr>
      <w:rFonts w:ascii="Courier New" w:hAnsi="Courier New"/>
      <w:sz w:val="18"/>
    </w:rPr>
  </w:style>
  <w:style w:type="paragraph" w:customStyle="1" w:styleId="StandardErl">
    <w:name w:val="StandardErl"/>
    <w:basedOn w:val="Standard"/>
    <w:rsid w:val="00C863DB"/>
  </w:style>
  <w:style w:type="paragraph" w:customStyle="1" w:styleId="Standarderl1">
    <w:name w:val="Standarderl1"/>
    <w:basedOn w:val="StandardErl"/>
    <w:rsid w:val="00C863DB"/>
    <w:pPr>
      <w:ind w:left="1588"/>
    </w:pPr>
    <w:rPr>
      <w:color w:val="0000FF"/>
    </w:rPr>
  </w:style>
  <w:style w:type="paragraph" w:customStyle="1" w:styleId="StandardME">
    <w:name w:val="StandardME"/>
    <w:basedOn w:val="Standard"/>
    <w:rsid w:val="00C863DB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C863DB"/>
    <w:pPr>
      <w:jc w:val="both"/>
    </w:pPr>
  </w:style>
  <w:style w:type="paragraph" w:customStyle="1" w:styleId="SubDesc">
    <w:name w:val="SubDesc"/>
    <w:basedOn w:val="Standard"/>
    <w:rsid w:val="00C863DB"/>
    <w:rPr>
      <w:b/>
    </w:rPr>
  </w:style>
  <w:style w:type="paragraph" w:customStyle="1" w:styleId="SummeKapEntw">
    <w:name w:val="SummeKapEntw"/>
    <w:basedOn w:val="Standard"/>
    <w:rsid w:val="00C863DB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C863DB"/>
    <w:pPr>
      <w:ind w:left="0"/>
    </w:pPr>
    <w:rPr>
      <w:b/>
    </w:rPr>
  </w:style>
  <w:style w:type="paragraph" w:customStyle="1" w:styleId="TextEinzugAufz">
    <w:name w:val="TextEinzugAufz"/>
    <w:basedOn w:val="Standard"/>
    <w:rsid w:val="00C863DB"/>
    <w:pPr>
      <w:numPr>
        <w:numId w:val="3"/>
      </w:numPr>
    </w:pPr>
  </w:style>
  <w:style w:type="paragraph" w:styleId="Textkrper-Zeileneinzug">
    <w:name w:val="Body Text Indent"/>
    <w:basedOn w:val="Standard"/>
    <w:rsid w:val="00C863DB"/>
    <w:pPr>
      <w:ind w:left="567"/>
      <w:jc w:val="both"/>
    </w:pPr>
  </w:style>
  <w:style w:type="paragraph" w:customStyle="1" w:styleId="TitelDok">
    <w:name w:val="TitelDok"/>
    <w:basedOn w:val="Standard"/>
    <w:rsid w:val="00C863DB"/>
    <w:rPr>
      <w:b/>
      <w:sz w:val="96"/>
    </w:rPr>
  </w:style>
  <w:style w:type="paragraph" w:customStyle="1" w:styleId="VHVariante1">
    <w:name w:val="VH Variante 1"/>
    <w:basedOn w:val="HVariante1"/>
    <w:rsid w:val="00C863DB"/>
  </w:style>
  <w:style w:type="paragraph" w:customStyle="1" w:styleId="VHUVariante1">
    <w:name w:val="VHU Variante 1"/>
    <w:basedOn w:val="HUVariante1"/>
    <w:rsid w:val="00C863DB"/>
  </w:style>
  <w:style w:type="paragraph" w:customStyle="1" w:styleId="VPVariante1">
    <w:name w:val="VP Variante 1"/>
    <w:basedOn w:val="PVariante1"/>
    <w:rsid w:val="00C863DB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C863DB"/>
    <w:pPr>
      <w:tabs>
        <w:tab w:val="left" w:pos="567"/>
        <w:tab w:val="left" w:pos="1134"/>
      </w:tabs>
      <w:spacing w:before="120" w:after="120"/>
    </w:pPr>
  </w:style>
  <w:style w:type="paragraph" w:customStyle="1" w:styleId="VSDVariante1">
    <w:name w:val="VSD Variante 1"/>
    <w:basedOn w:val="SDVariante1"/>
    <w:rsid w:val="00C863DB"/>
  </w:style>
  <w:style w:type="paragraph" w:customStyle="1" w:styleId="VSUVariante1">
    <w:name w:val="VSU Variante 1"/>
    <w:basedOn w:val="SUVariante1"/>
    <w:rsid w:val="00C863DB"/>
    <w:pPr>
      <w:tabs>
        <w:tab w:val="left" w:pos="851"/>
      </w:tabs>
    </w:pPr>
  </w:style>
  <w:style w:type="paragraph" w:customStyle="1" w:styleId="VUVariante1">
    <w:name w:val="VU Variante 1"/>
    <w:basedOn w:val="UVariante1"/>
    <w:rsid w:val="00C863DB"/>
    <w:pPr>
      <w:tabs>
        <w:tab w:val="left" w:pos="567"/>
      </w:tabs>
    </w:pPr>
  </w:style>
  <w:style w:type="paragraph" w:customStyle="1" w:styleId="ZeileHKapEntw">
    <w:name w:val="ZeileHKapEntw"/>
    <w:basedOn w:val="Standard"/>
    <w:rsid w:val="00C863DB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C863DB"/>
    <w:pPr>
      <w:tabs>
        <w:tab w:val="left" w:pos="214"/>
        <w:tab w:val="left" w:pos="497"/>
      </w:tabs>
      <w:spacing w:before="240" w:after="60"/>
    </w:pPr>
    <w:rPr>
      <w:sz w:val="18"/>
    </w:rPr>
  </w:style>
  <w:style w:type="character" w:styleId="Zeilennummer">
    <w:name w:val="line number"/>
    <w:basedOn w:val="Absatz-Standardschriftart"/>
    <w:rsid w:val="00C863DB"/>
    <w:rPr>
      <w:rFonts w:ascii="Arial" w:hAnsi="Arial"/>
    </w:rPr>
  </w:style>
  <w:style w:type="paragraph" w:customStyle="1" w:styleId="ZeileUVKapEntw">
    <w:name w:val="ZeileUVKapEntw"/>
    <w:basedOn w:val="Standard"/>
    <w:rsid w:val="00C863DB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C863DB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DWKonto">
    <w:name w:val="DW_Konto"/>
    <w:basedOn w:val="Standard"/>
    <w:rsid w:val="00C863DB"/>
    <w:rPr>
      <w:sz w:val="16"/>
    </w:rPr>
  </w:style>
  <w:style w:type="paragraph" w:customStyle="1" w:styleId="DWKopf">
    <w:name w:val="DW_Kopf"/>
    <w:basedOn w:val="Standard"/>
    <w:rsid w:val="00C863DB"/>
    <w:rPr>
      <w:b/>
      <w:sz w:val="16"/>
    </w:rPr>
  </w:style>
  <w:style w:type="paragraph" w:customStyle="1" w:styleId="ErlTexte">
    <w:name w:val="ErlTexte"/>
    <w:basedOn w:val="Standard"/>
    <w:rsid w:val="00C863DB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DWSumme">
    <w:name w:val="DW_Summe"/>
    <w:basedOn w:val="Standard"/>
    <w:rsid w:val="00C863DB"/>
    <w:rPr>
      <w:b/>
      <w:sz w:val="16"/>
    </w:rPr>
  </w:style>
  <w:style w:type="paragraph" w:customStyle="1" w:styleId="DWEndsumme">
    <w:name w:val="DW_Endsumme"/>
    <w:basedOn w:val="DWSumme"/>
    <w:rsid w:val="00C863DB"/>
    <w:pPr>
      <w:spacing w:after="120"/>
    </w:pPr>
  </w:style>
  <w:style w:type="paragraph" w:customStyle="1" w:styleId="StbUPunkt1">
    <w:name w:val="Stb_UPunkt1"/>
    <w:basedOn w:val="Standard"/>
    <w:rsid w:val="00C863DB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C863DB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C863DB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C863DB"/>
    <w:rPr>
      <w:b/>
      <w:sz w:val="14"/>
    </w:rPr>
  </w:style>
  <w:style w:type="paragraph" w:customStyle="1" w:styleId="AGBWPText">
    <w:name w:val="AGBWP_Text"/>
    <w:basedOn w:val="Standard"/>
    <w:rsid w:val="00C863DB"/>
    <w:pPr>
      <w:jc w:val="both"/>
    </w:pPr>
    <w:rPr>
      <w:sz w:val="14"/>
    </w:rPr>
  </w:style>
  <w:style w:type="paragraph" w:customStyle="1" w:styleId="AGBWPGL1">
    <w:name w:val="AGB_WP_GL1"/>
    <w:basedOn w:val="AGBWPText"/>
    <w:rsid w:val="00C863DB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C863DB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C863DB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C863DB"/>
    <w:pPr>
      <w:numPr>
        <w:numId w:val="4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C863DB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C863DB"/>
    <w:pPr>
      <w:spacing w:after="120" w:line="480" w:lineRule="auto"/>
      <w:ind w:left="283"/>
    </w:pPr>
  </w:style>
  <w:style w:type="paragraph" w:customStyle="1" w:styleId="Formatvorlage1">
    <w:name w:val="Formatvorlage1"/>
    <w:basedOn w:val="berschrift3"/>
    <w:rsid w:val="00C863DB"/>
  </w:style>
  <w:style w:type="paragraph" w:customStyle="1" w:styleId="DWEndsummeGross">
    <w:name w:val="DW_Endsumme_Gross"/>
    <w:basedOn w:val="Standard"/>
    <w:rsid w:val="00C863DB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C863DB"/>
    <w:rPr>
      <w:b/>
      <w:sz w:val="24"/>
    </w:rPr>
  </w:style>
  <w:style w:type="paragraph" w:customStyle="1" w:styleId="DWEndsummegross0">
    <w:name w:val="DW_Endsumme_gross"/>
    <w:basedOn w:val="DWSummegross"/>
    <w:rsid w:val="00C863DB"/>
    <w:pPr>
      <w:spacing w:after="120"/>
    </w:pPr>
  </w:style>
  <w:style w:type="paragraph" w:customStyle="1" w:styleId="DWSummeMittel">
    <w:name w:val="DW_Summe_Mittel"/>
    <w:basedOn w:val="Standard"/>
    <w:rsid w:val="00C863DB"/>
    <w:rPr>
      <w:b/>
    </w:rPr>
  </w:style>
  <w:style w:type="paragraph" w:customStyle="1" w:styleId="DWEndsummeMittel">
    <w:name w:val="DW_Endsumme_Mittel"/>
    <w:basedOn w:val="DWSummeMittel"/>
    <w:rsid w:val="00C863DB"/>
    <w:pPr>
      <w:spacing w:after="120"/>
    </w:pPr>
  </w:style>
  <w:style w:type="paragraph" w:customStyle="1" w:styleId="DWSummemittel0">
    <w:name w:val="DW_Summe_mittel"/>
    <w:basedOn w:val="Standard"/>
    <w:rsid w:val="00C863DB"/>
    <w:rPr>
      <w:b/>
    </w:rPr>
  </w:style>
  <w:style w:type="paragraph" w:customStyle="1" w:styleId="DWEndsummemittel0">
    <w:name w:val="DW_Endsumme_mittel"/>
    <w:basedOn w:val="DWSummemittel0"/>
    <w:rsid w:val="00C863DB"/>
    <w:pPr>
      <w:spacing w:after="120"/>
    </w:pPr>
  </w:style>
  <w:style w:type="paragraph" w:customStyle="1" w:styleId="DWHauptpunkt">
    <w:name w:val="DW_Hauptpunkt"/>
    <w:basedOn w:val="Standard"/>
    <w:rsid w:val="00C863DB"/>
    <w:rPr>
      <w:b/>
      <w:sz w:val="16"/>
    </w:rPr>
  </w:style>
  <w:style w:type="paragraph" w:customStyle="1" w:styleId="DWHauptpunktgross">
    <w:name w:val="DW_Hauptpunkt_gross"/>
    <w:basedOn w:val="Standard"/>
    <w:rsid w:val="00C863DB"/>
    <w:rPr>
      <w:b/>
      <w:sz w:val="24"/>
    </w:rPr>
  </w:style>
  <w:style w:type="paragraph" w:customStyle="1" w:styleId="DWHauptpunktmittel">
    <w:name w:val="DW_Hauptpunkt_mittel"/>
    <w:basedOn w:val="Standard"/>
    <w:rsid w:val="00C863DB"/>
    <w:rPr>
      <w:b/>
    </w:rPr>
  </w:style>
  <w:style w:type="paragraph" w:customStyle="1" w:styleId="DWKontoGross">
    <w:name w:val="DW_Konto_Gross"/>
    <w:basedOn w:val="Standard"/>
    <w:rsid w:val="00C863DB"/>
    <w:rPr>
      <w:sz w:val="24"/>
    </w:rPr>
  </w:style>
  <w:style w:type="paragraph" w:customStyle="1" w:styleId="DWKontogross0">
    <w:name w:val="DW_Konto_gross"/>
    <w:basedOn w:val="Standard"/>
    <w:rsid w:val="00C863DB"/>
    <w:rPr>
      <w:sz w:val="24"/>
    </w:rPr>
  </w:style>
  <w:style w:type="paragraph" w:customStyle="1" w:styleId="DWKontomittel">
    <w:name w:val="DW_Konto_mittel"/>
    <w:basedOn w:val="Standard"/>
    <w:rsid w:val="00C863DB"/>
  </w:style>
  <w:style w:type="paragraph" w:customStyle="1" w:styleId="DWKopfGross">
    <w:name w:val="DW_Kopf_Gross"/>
    <w:basedOn w:val="Standard"/>
    <w:rsid w:val="00C863DB"/>
    <w:rPr>
      <w:b/>
      <w:sz w:val="24"/>
    </w:rPr>
  </w:style>
  <w:style w:type="paragraph" w:customStyle="1" w:styleId="DWKopfgross0">
    <w:name w:val="DW_Kopf_gross"/>
    <w:basedOn w:val="Standard"/>
    <w:rsid w:val="00C863DB"/>
    <w:rPr>
      <w:b/>
      <w:sz w:val="24"/>
    </w:rPr>
  </w:style>
  <w:style w:type="paragraph" w:customStyle="1" w:styleId="DWKopfMittel">
    <w:name w:val="DW_Kopf_Mittel"/>
    <w:basedOn w:val="Standard"/>
    <w:rsid w:val="00C863DB"/>
    <w:rPr>
      <w:b/>
    </w:rPr>
  </w:style>
  <w:style w:type="paragraph" w:customStyle="1" w:styleId="DWKopfmittel0">
    <w:name w:val="DW_Kopf_mittel"/>
    <w:basedOn w:val="Standard"/>
    <w:rsid w:val="00C863DB"/>
    <w:rPr>
      <w:b/>
    </w:rPr>
  </w:style>
  <w:style w:type="paragraph" w:customStyle="1" w:styleId="DWPosition">
    <w:name w:val="DW_Position"/>
    <w:basedOn w:val="Standard"/>
    <w:rsid w:val="00C863DB"/>
    <w:rPr>
      <w:sz w:val="16"/>
    </w:rPr>
  </w:style>
  <w:style w:type="paragraph" w:customStyle="1" w:styleId="DWPositiongross">
    <w:name w:val="DW_Position_gross"/>
    <w:basedOn w:val="Standard"/>
    <w:rsid w:val="00C863DB"/>
    <w:rPr>
      <w:sz w:val="24"/>
    </w:rPr>
  </w:style>
  <w:style w:type="paragraph" w:customStyle="1" w:styleId="DWPositionmittel">
    <w:name w:val="DW_Position_mittel"/>
    <w:basedOn w:val="DWPosition"/>
    <w:rsid w:val="00C863DB"/>
    <w:rPr>
      <w:sz w:val="20"/>
    </w:rPr>
  </w:style>
  <w:style w:type="paragraph" w:customStyle="1" w:styleId="DWSummeGross0">
    <w:name w:val="DW_Summe_Gross"/>
    <w:basedOn w:val="Standard"/>
    <w:rsid w:val="00C863DB"/>
    <w:rPr>
      <w:b/>
      <w:sz w:val="24"/>
    </w:rPr>
  </w:style>
  <w:style w:type="paragraph" w:customStyle="1" w:styleId="DWUnterpunkt">
    <w:name w:val="DW_Unterpunkt"/>
    <w:basedOn w:val="Standard"/>
    <w:rsid w:val="00C863DB"/>
    <w:rPr>
      <w:b/>
      <w:sz w:val="16"/>
    </w:rPr>
  </w:style>
  <w:style w:type="paragraph" w:customStyle="1" w:styleId="DWUnterpunktgross">
    <w:name w:val="DW_Unterpunkt_gross"/>
    <w:basedOn w:val="Standard"/>
    <w:rsid w:val="00C863DB"/>
    <w:rPr>
      <w:b/>
      <w:sz w:val="24"/>
    </w:rPr>
  </w:style>
  <w:style w:type="paragraph" w:customStyle="1" w:styleId="DWUnterpunktmittel">
    <w:name w:val="DW_Unterpunkt_mittel"/>
    <w:basedOn w:val="Standard"/>
    <w:rsid w:val="00C863DB"/>
    <w:rPr>
      <w:b/>
    </w:rPr>
  </w:style>
  <w:style w:type="paragraph" w:customStyle="1" w:styleId="ErlTexte1">
    <w:name w:val="ErlTexte1"/>
    <w:basedOn w:val="Standard"/>
    <w:rsid w:val="00C863DB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C863DB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C863DB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C863DB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C863DB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C863DB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C863DB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C863DB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C863DB"/>
    <w:pPr>
      <w:numPr>
        <w:numId w:val="21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C863DB"/>
    <w:pPr>
      <w:numPr>
        <w:ilvl w:val="1"/>
        <w:numId w:val="21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C863DB"/>
    <w:pPr>
      <w:numPr>
        <w:ilvl w:val="2"/>
        <w:numId w:val="21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C863DB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C863DB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C863DB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C863DB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C863DB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C863DB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C863DB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C863DB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C863DB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C863DB"/>
    <w:rPr>
      <w:b/>
      <w:sz w:val="18"/>
      <w:szCs w:val="18"/>
    </w:rPr>
  </w:style>
  <w:style w:type="paragraph" w:customStyle="1" w:styleId="DWKopfFmittel">
    <w:name w:val="DW_KopfF_mittel"/>
    <w:basedOn w:val="Standard"/>
    <w:rsid w:val="00C863DB"/>
    <w:rPr>
      <w:b/>
    </w:rPr>
  </w:style>
  <w:style w:type="paragraph" w:customStyle="1" w:styleId="DWKopfFgross">
    <w:name w:val="DW_KopfF_gross"/>
    <w:basedOn w:val="Standard"/>
    <w:rsid w:val="00C863DB"/>
    <w:rPr>
      <w:b/>
      <w:sz w:val="24"/>
      <w:szCs w:val="24"/>
    </w:rPr>
  </w:style>
  <w:style w:type="paragraph" w:customStyle="1" w:styleId="DWKopfk">
    <w:name w:val="DW_Kopfk"/>
    <w:basedOn w:val="Standard"/>
    <w:rsid w:val="00C863DB"/>
    <w:rPr>
      <w:b/>
    </w:rPr>
  </w:style>
  <w:style w:type="paragraph" w:customStyle="1" w:styleId="DWKopfkgross">
    <w:name w:val="DW_Kopfk_gross"/>
    <w:basedOn w:val="Standard"/>
    <w:rsid w:val="00C863DB"/>
    <w:rPr>
      <w:b/>
    </w:rPr>
  </w:style>
  <w:style w:type="paragraph" w:customStyle="1" w:styleId="DWKopfKmittel">
    <w:name w:val="DW_KopfK_mittel"/>
    <w:basedOn w:val="Standard"/>
    <w:rsid w:val="00C863DB"/>
    <w:rPr>
      <w:i/>
    </w:rPr>
  </w:style>
  <w:style w:type="paragraph" w:customStyle="1" w:styleId="DWKopfU">
    <w:name w:val="DW_KopfU"/>
    <w:basedOn w:val="Standard"/>
    <w:rsid w:val="00C863DB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C863DB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C863DB"/>
    <w:rPr>
      <w:u w:val="single"/>
    </w:rPr>
  </w:style>
  <w:style w:type="paragraph" w:customStyle="1" w:styleId="DWKopfA">
    <w:name w:val="DW_KopfA"/>
    <w:basedOn w:val="Standard"/>
    <w:rsid w:val="00C863DB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C863DB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C863DB"/>
    <w:pPr>
      <w:spacing w:after="120"/>
    </w:pPr>
  </w:style>
  <w:style w:type="paragraph" w:customStyle="1" w:styleId="DWKopfFK">
    <w:name w:val="DW_KopfFK"/>
    <w:basedOn w:val="Standard"/>
    <w:rsid w:val="00C863DB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C863DB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C863DB"/>
    <w:rPr>
      <w:b/>
      <w:i/>
    </w:rPr>
  </w:style>
  <w:style w:type="paragraph" w:customStyle="1" w:styleId="DWKopfK0">
    <w:name w:val="DW_KopfK"/>
    <w:basedOn w:val="Standard"/>
    <w:rsid w:val="00C863DB"/>
    <w:rPr>
      <w:i/>
      <w:sz w:val="16"/>
      <w:szCs w:val="16"/>
    </w:rPr>
  </w:style>
  <w:style w:type="paragraph" w:customStyle="1" w:styleId="DWKopfKgross0">
    <w:name w:val="DW_KopfK_gross"/>
    <w:basedOn w:val="Standard"/>
    <w:rsid w:val="00C863DB"/>
    <w:rPr>
      <w:i/>
      <w:sz w:val="24"/>
      <w:szCs w:val="24"/>
    </w:rPr>
  </w:style>
  <w:style w:type="paragraph" w:customStyle="1" w:styleId="DWKopfFU">
    <w:name w:val="DW_KopfFU"/>
    <w:basedOn w:val="Standard"/>
    <w:rsid w:val="00C863DB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C863DB"/>
    <w:rPr>
      <w:b/>
      <w:u w:val="single"/>
    </w:rPr>
  </w:style>
  <w:style w:type="paragraph" w:customStyle="1" w:styleId="DWKopfFUgross">
    <w:name w:val="DW_KopfFU_gross"/>
    <w:basedOn w:val="Standard"/>
    <w:rsid w:val="00C863DB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C863DB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C863DB"/>
    <w:pPr>
      <w:spacing w:after="100"/>
    </w:pPr>
  </w:style>
  <w:style w:type="paragraph" w:customStyle="1" w:styleId="DWKopfFAgross">
    <w:name w:val="DW_KopfFA_gross"/>
    <w:basedOn w:val="Standard"/>
    <w:rsid w:val="00C863DB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C863DB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C863DB"/>
    <w:rPr>
      <w:i/>
      <w:u w:val="single"/>
    </w:rPr>
  </w:style>
  <w:style w:type="paragraph" w:customStyle="1" w:styleId="DWKopfKUAgross">
    <w:name w:val="DW_KopfKUA_gross"/>
    <w:basedOn w:val="Standard"/>
    <w:rsid w:val="00C863DB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C863DB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C863DB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C863DB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C863DB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C863DB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C863DB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C863DB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C863DB"/>
    <w:rPr>
      <w:b/>
      <w:i/>
      <w:u w:val="single"/>
    </w:rPr>
  </w:style>
  <w:style w:type="paragraph" w:customStyle="1" w:styleId="DWKopfFKUgross">
    <w:name w:val="DW_KopfFKU_gross"/>
    <w:basedOn w:val="Standard"/>
    <w:rsid w:val="00C863DB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C863DB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C863DB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C863DB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C863DB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C863DB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C863DB"/>
  </w:style>
  <w:style w:type="paragraph" w:customStyle="1" w:styleId="DWFormatkombinationgross">
    <w:name w:val="DW_Formatkombination_gross"/>
    <w:basedOn w:val="Standard"/>
    <w:rsid w:val="00C863DB"/>
    <w:rPr>
      <w:sz w:val="24"/>
      <w:szCs w:val="24"/>
    </w:rPr>
  </w:style>
  <w:style w:type="paragraph" w:customStyle="1" w:styleId="DWFormatkombinationF">
    <w:name w:val="DW_FormatkombinationF"/>
    <w:basedOn w:val="Standard"/>
    <w:rsid w:val="00C863DB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C863DB"/>
    <w:rPr>
      <w:b/>
    </w:rPr>
  </w:style>
  <w:style w:type="paragraph" w:customStyle="1" w:styleId="DWFormatkombinationFgross">
    <w:name w:val="DW_FormatkombinationF_gross"/>
    <w:basedOn w:val="Standard"/>
    <w:rsid w:val="00C863DB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C863DB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C863DB"/>
    <w:rPr>
      <w:i/>
    </w:rPr>
  </w:style>
  <w:style w:type="paragraph" w:customStyle="1" w:styleId="DWFormatkombinationKgross">
    <w:name w:val="DW_FormatkombinationK_gross"/>
    <w:basedOn w:val="Standard"/>
    <w:rsid w:val="00C863DB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C863DB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C863DB"/>
    <w:rPr>
      <w:u w:val="single"/>
    </w:rPr>
  </w:style>
  <w:style w:type="paragraph" w:customStyle="1" w:styleId="DWFormatkombinationUgross">
    <w:name w:val="DW_FormatkombinationU_gross"/>
    <w:basedOn w:val="Standard"/>
    <w:rsid w:val="00C863DB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C863DB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C863DB"/>
    <w:pPr>
      <w:spacing w:after="100"/>
    </w:pPr>
  </w:style>
  <w:style w:type="paragraph" w:customStyle="1" w:styleId="DWFormatkombinationAgross">
    <w:name w:val="DW_FormatkombinationA_gross"/>
    <w:basedOn w:val="Standard"/>
    <w:rsid w:val="00C863DB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C863DB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C863DB"/>
    <w:rPr>
      <w:b/>
      <w:i/>
    </w:rPr>
  </w:style>
  <w:style w:type="paragraph" w:customStyle="1" w:styleId="DWFormatkombinationFKgross">
    <w:name w:val="DW_FormatkombinationFK_gross"/>
    <w:basedOn w:val="Standard"/>
    <w:rsid w:val="00C863DB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C863DB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C863DB"/>
    <w:rPr>
      <w:b/>
      <w:u w:val="single"/>
    </w:rPr>
  </w:style>
  <w:style w:type="paragraph" w:customStyle="1" w:styleId="DWFormatkombinationFUgross">
    <w:name w:val="DW_FormatkombinationFU_gross"/>
    <w:basedOn w:val="Standard"/>
    <w:rsid w:val="00C863DB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C863DB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C863DB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C863DB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C863DB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C863DB"/>
    <w:rPr>
      <w:i/>
      <w:u w:val="single"/>
    </w:rPr>
  </w:style>
  <w:style w:type="paragraph" w:customStyle="1" w:styleId="DWFormatkombinationKUgross">
    <w:name w:val="DW_FormatkombinationKU_gross"/>
    <w:basedOn w:val="Standard"/>
    <w:rsid w:val="00C863DB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C863DB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C863DB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C863DB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C863DB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C863DB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C863DB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C863DB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C863DB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C863DB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C863DB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C863DB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C863DB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C863DB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C863DB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C863DB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C863DB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C863DB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C863DB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C863DB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C863DB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C863DB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C863DB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C863DB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C863DB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C863DB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C863DB"/>
    <w:pPr>
      <w:spacing w:after="180"/>
    </w:pPr>
  </w:style>
  <w:style w:type="paragraph" w:customStyle="1" w:styleId="DWKontoAbstand">
    <w:name w:val="DW_KontoAbstand"/>
    <w:basedOn w:val="DWKontoAbstandmittel"/>
    <w:rsid w:val="00C863DB"/>
    <w:rPr>
      <w:sz w:val="16"/>
    </w:rPr>
  </w:style>
  <w:style w:type="paragraph" w:customStyle="1" w:styleId="DWKontoAbstandgross">
    <w:name w:val="DW_KontoAbstand_gross"/>
    <w:basedOn w:val="DWKontoAbstandmittel"/>
    <w:rsid w:val="00C863DB"/>
    <w:rPr>
      <w:sz w:val="24"/>
    </w:rPr>
  </w:style>
  <w:style w:type="paragraph" w:customStyle="1" w:styleId="AnlAnlagennachweisKonto">
    <w:name w:val="Anl_Anlagennachweis_Konto"/>
    <w:basedOn w:val="Standard"/>
    <w:rsid w:val="00C863DB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C863DB"/>
    <w:rPr>
      <w:sz w:val="14"/>
    </w:rPr>
  </w:style>
  <w:style w:type="paragraph" w:customStyle="1" w:styleId="AnlAnlagennachweisKopf">
    <w:name w:val="Anl_Anlagennachweis_Kopf"/>
    <w:basedOn w:val="Standard"/>
    <w:rsid w:val="00C863DB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C863DB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C863DB"/>
    <w:rPr>
      <w:b/>
      <w:sz w:val="14"/>
    </w:rPr>
  </w:style>
  <w:style w:type="paragraph" w:customStyle="1" w:styleId="AnlAnlagennachweisPosition">
    <w:name w:val="Anl_Anlagennachweis_Position"/>
    <w:basedOn w:val="Standard"/>
    <w:rsid w:val="00C863DB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C863DB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C863DB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C863DB"/>
    <w:rPr>
      <w:b/>
      <w:sz w:val="14"/>
    </w:rPr>
  </w:style>
  <w:style w:type="paragraph" w:customStyle="1" w:styleId="AnlFrdernachweisKonto">
    <w:name w:val="Anl_Fördernachweis_Konto"/>
    <w:basedOn w:val="Standard"/>
    <w:rsid w:val="00C863DB"/>
    <w:rPr>
      <w:sz w:val="14"/>
    </w:rPr>
  </w:style>
  <w:style w:type="paragraph" w:customStyle="1" w:styleId="AnlFrdernachweisBilPos">
    <w:name w:val="Anl_Fördernachweis_BilPos"/>
    <w:basedOn w:val="Standard"/>
    <w:rsid w:val="00C863DB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C863DB"/>
    <w:rPr>
      <w:sz w:val="14"/>
      <w:szCs w:val="14"/>
    </w:rPr>
  </w:style>
  <w:style w:type="paragraph" w:customStyle="1" w:styleId="AnlFrdernachweisKopf">
    <w:name w:val="Anl_Fördernachweis_Kopf"/>
    <w:basedOn w:val="Standard"/>
    <w:rsid w:val="00C863DB"/>
    <w:rPr>
      <w:b/>
      <w:sz w:val="14"/>
    </w:rPr>
  </w:style>
  <w:style w:type="paragraph" w:customStyle="1" w:styleId="AnlFrdernachweisHauptpunkt">
    <w:name w:val="Anl_Fördernachweis_Hauptpunkt"/>
    <w:basedOn w:val="Standard"/>
    <w:rsid w:val="00C863DB"/>
    <w:rPr>
      <w:b/>
      <w:sz w:val="14"/>
    </w:rPr>
  </w:style>
  <w:style w:type="paragraph" w:customStyle="1" w:styleId="AnlFrdernachweisUnterpunkt">
    <w:name w:val="Anl_Fördernachweis_Unterpunkt"/>
    <w:basedOn w:val="Standard"/>
    <w:rsid w:val="00C863DB"/>
    <w:rPr>
      <w:b/>
      <w:sz w:val="14"/>
    </w:rPr>
  </w:style>
  <w:style w:type="paragraph" w:customStyle="1" w:styleId="AnlFrdernachweisPosition">
    <w:name w:val="Anl_Fördernachweis_Position"/>
    <w:basedOn w:val="Standard"/>
    <w:rsid w:val="00C863DB"/>
    <w:rPr>
      <w:b/>
      <w:sz w:val="14"/>
    </w:rPr>
  </w:style>
  <w:style w:type="paragraph" w:customStyle="1" w:styleId="AnlFrdernachweisSummeKonto">
    <w:name w:val="Anl_Fördernachweis_Summe_Konto"/>
    <w:basedOn w:val="Standard"/>
    <w:rsid w:val="00C863DB"/>
    <w:rPr>
      <w:b/>
      <w:sz w:val="14"/>
    </w:rPr>
  </w:style>
  <w:style w:type="paragraph" w:customStyle="1" w:styleId="AnlFrdernachweisSummeBilPos">
    <w:name w:val="Anl_Fördernachweis_Summe_BilPos"/>
    <w:basedOn w:val="Standard"/>
    <w:rsid w:val="00C863DB"/>
    <w:rPr>
      <w:b/>
      <w:sz w:val="14"/>
    </w:rPr>
  </w:style>
  <w:style w:type="paragraph" w:customStyle="1" w:styleId="UVariante1A4Quer">
    <w:name w:val="U Variante 1 A4Quer"/>
    <w:basedOn w:val="UVariante1"/>
    <w:rsid w:val="00C863DB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HVariante1A4Quer">
    <w:name w:val="H Variante 1 A4Quer"/>
    <w:basedOn w:val="Standard"/>
    <w:rsid w:val="00C863DB"/>
    <w:pPr>
      <w:spacing w:before="80" w:after="80"/>
    </w:pPr>
    <w:rPr>
      <w:rFonts w:cs="Arial"/>
      <w:b/>
      <w:sz w:val="14"/>
      <w:szCs w:val="14"/>
    </w:rPr>
  </w:style>
  <w:style w:type="paragraph" w:customStyle="1" w:styleId="PVariante1A4Quer">
    <w:name w:val="P Variante 1 A4Quer"/>
    <w:basedOn w:val="PVariante1"/>
    <w:rsid w:val="00C863DB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SVariante1A4Quer">
    <w:name w:val="S Variante 1 A4Quer"/>
    <w:basedOn w:val="SVariante1"/>
    <w:rsid w:val="00C863DB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DVariante1A4Quer">
    <w:name w:val="SD Variante 1 A4Quer"/>
    <w:basedOn w:val="SDVariante1"/>
    <w:rsid w:val="00C863DB"/>
    <w:rPr>
      <w:rFonts w:cs="Arial"/>
      <w:sz w:val="14"/>
      <w:szCs w:val="14"/>
    </w:rPr>
  </w:style>
  <w:style w:type="paragraph" w:customStyle="1" w:styleId="HUVariante1A4Quer">
    <w:name w:val="HU Variante 1 A4Quer"/>
    <w:basedOn w:val="HUVariante1"/>
    <w:rsid w:val="00C863DB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C863DB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C863DB"/>
    <w:pPr>
      <w:ind w:left="567" w:hanging="283"/>
    </w:pPr>
    <w:rPr>
      <w:rFonts w:cs="Times New Roman"/>
      <w:bCs/>
    </w:rPr>
  </w:style>
  <w:style w:type="paragraph" w:customStyle="1" w:styleId="SUVariante1A4Quer">
    <w:name w:val="SU Variante 1 A4Quer"/>
    <w:basedOn w:val="SUVariante1"/>
    <w:rsid w:val="00C863DB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AnlAnlEntwA3Kopf">
    <w:name w:val="Anl_AnlEntwA3_Kopf"/>
    <w:basedOn w:val="Standard"/>
    <w:rsid w:val="00C863DB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C863DB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C863DB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C863DB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C863DB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C863DB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C863DB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C863DB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C863DB"/>
    <w:rPr>
      <w:rFonts w:cs="Arial"/>
      <w:b/>
      <w:sz w:val="16"/>
    </w:rPr>
  </w:style>
  <w:style w:type="paragraph" w:customStyle="1" w:styleId="Formatvorlage2">
    <w:name w:val="Formatvorlage2"/>
    <w:basedOn w:val="Standard"/>
    <w:rsid w:val="00C863DB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C863DB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C863DB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C863DB"/>
    <w:rPr>
      <w:i/>
    </w:rPr>
  </w:style>
  <w:style w:type="paragraph" w:customStyle="1" w:styleId="VerzeichnisPrf">
    <w:name w:val="Verzeichnis_Prf"/>
    <w:basedOn w:val="Verzeichnis1"/>
    <w:autoRedefine/>
    <w:rsid w:val="00C863DB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basedOn w:val="Absatz-Standardschriftart"/>
    <w:rsid w:val="00C863DB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basedOn w:val="Absatz-Standardschriftart"/>
    <w:rsid w:val="00C863DB"/>
    <w:rPr>
      <w:rFonts w:ascii="Arial" w:hAnsi="Arial"/>
      <w:b/>
      <w:sz w:val="14"/>
      <w:lang w:val="de-DE" w:eastAsia="de-DE" w:bidi="ar-SA"/>
    </w:rPr>
  </w:style>
  <w:style w:type="character" w:styleId="Fett">
    <w:name w:val="Strong"/>
    <w:basedOn w:val="Absatz-Standardschriftart"/>
    <w:qFormat/>
    <w:rsid w:val="00C863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3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s\vorlagen\formate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-Arbeitsblat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-Arbeitsblat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4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6083916083916083"/>
          <c:y val="0.13636363636363635"/>
          <c:w val="0.63286713286713292"/>
          <c:h val="0.49326599326599324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31.12.2004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0-9D00-4BD4-A995-50C9C72A4E5C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9D00-4BD4-A995-50C9C72A4E5C}"/>
              </c:ext>
            </c:extLst>
          </c:dPt>
          <c:dLbls>
            <c:dLbl>
              <c:idx val="7"/>
              <c:numFmt formatCode="0%" sourceLinked="0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de-DE"/>
                </a:p>
              </c:txPr>
              <c:showLegendKey val="1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D00-4BD4-A995-50C9C72A4E5C}"/>
                </c:ext>
              </c:extLst>
            </c:dLbl>
            <c:numFmt formatCode="0%" sourceLinked="0"/>
            <c:spPr>
              <a:noFill/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de-DE"/>
              </a:p>
            </c:txPr>
            <c:showLegendKey val="1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numRef>
              <c:f>Sheet1!$A$2:$A$8</c:f>
              <c:numCache>
                <c:formatCode>General</c:formatCode>
                <c:ptCount val="7"/>
              </c:numCache>
            </c:numRef>
          </c:cat>
          <c:val>
            <c:numRef>
              <c:f>Sheet1!$B$2:$B$8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3-9D00-4BD4-A995-50C9C72A4E5C}"/>
            </c:ext>
          </c:extLst>
        </c:ser>
        <c:dLbls>
          <c:showLegendKey val="1"/>
          <c:showVal val="1"/>
          <c:showCatName val="0"/>
          <c:showSerName val="0"/>
          <c:showPercent val="1"/>
          <c:showBubbleSize val="0"/>
          <c:separator>
</c:separator>
          <c:showLeaderLines val="1"/>
        </c:dLbls>
      </c:pie3DChart>
      <c:spPr>
        <a:noFill/>
        <a:ln w="25399">
          <a:noFill/>
        </a:ln>
      </c:spPr>
    </c:plotArea>
    <c:legend>
      <c:legendPos val="b"/>
      <c:layout>
        <c:manualLayout>
          <c:xMode val="edge"/>
          <c:yMode val="edge"/>
          <c:x val="3.6416399922565422E-2"/>
          <c:y val="0.80301983991131543"/>
          <c:w val="0.91318107535014381"/>
          <c:h val="0.1885626253240084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  <a:effectLst>
          <a:outerShdw dist="35921" dir="2700000" algn="br">
            <a:srgbClr val="000000"/>
          </a:outerShdw>
        </a:effectLst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de-DE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de-DE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4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6083916083916083"/>
          <c:y val="0.13636363636363635"/>
          <c:w val="0.63286713286713292"/>
          <c:h val="0.49326599326599324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31.12.2004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0-9039-4323-B16A-43024F6E8386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9039-4323-B16A-43024F6E8386}"/>
              </c:ext>
            </c:extLst>
          </c:dPt>
          <c:dLbls>
            <c:dLbl>
              <c:idx val="7"/>
              <c:numFmt formatCode="0%" sourceLinked="0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800" b="1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de-DE"/>
                </a:p>
              </c:txPr>
              <c:showLegendKey val="1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039-4323-B16A-43024F6E8386}"/>
                </c:ext>
              </c:extLst>
            </c:dLbl>
            <c:numFmt formatCode="0%" sourceLinked="0"/>
            <c:spPr>
              <a:noFill/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de-DE"/>
              </a:p>
            </c:txPr>
            <c:showLegendKey val="1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numRef>
              <c:f>Sheet1!$A$2:$A$4</c:f>
              <c:numCache>
                <c:formatCode>General</c:formatCode>
                <c:ptCount val="3"/>
              </c:numCache>
            </c:numRef>
          </c:cat>
          <c:val>
            <c:numRef>
              <c:f>Sheet1!$B$2:$B$4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3-9039-4323-B16A-43024F6E8386}"/>
            </c:ext>
          </c:extLst>
        </c:ser>
        <c:dLbls>
          <c:showLegendKey val="1"/>
          <c:showVal val="1"/>
          <c:showCatName val="0"/>
          <c:showSerName val="0"/>
          <c:showPercent val="1"/>
          <c:showBubbleSize val="0"/>
          <c:separator>
</c:separator>
          <c:showLeaderLines val="1"/>
        </c:dLbls>
      </c:pie3DChart>
      <c:spPr>
        <a:noFill/>
        <a:ln w="25399">
          <a:noFill/>
        </a:ln>
      </c:spPr>
    </c:plotArea>
    <c:legend>
      <c:legendPos val="b"/>
      <c:layout>
        <c:manualLayout>
          <c:xMode val="edge"/>
          <c:yMode val="edge"/>
          <c:x val="1.5833209528054264E-2"/>
          <c:y val="0.95622895622895621"/>
          <c:w val="0.95434745613916616"/>
          <c:h val="3.5353535353535352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  <a:effectLst>
          <a:outerShdw dist="35921" dir="2700000" algn="br">
            <a:srgbClr val="000000"/>
          </a:outerShdw>
        </a:effectLst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de-DE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de-DE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2</Pages>
  <Words>45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Struktur von Vermögen und Kapital zum 31</vt:lpstr>
    </vt:vector>
  </TitlesOfParts>
  <Company>Wolters Kluwer Software und Service GmbH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Struktur von Vermögen und Kapital zum 31</dc:title>
  <dc:subject/>
  <dc:creator>Wolters Kluwer Software und Service GmbH</dc:creator>
  <cp:keywords/>
  <dc:description>Brutto=1;OhneZSNr=0;OhneFibuKontoNr=0;OhneAKHKDatum=0;AfAVar=1;DruckVar=WGut;SWNachZSNr=0;BezAfAVarDrucken=0;EinzeiligDrucken=0;WGutKurzLangBez=LANG;Waehrung=DM</dc:description>
  <cp:lastModifiedBy>Klopfer, Adrian</cp:lastModifiedBy>
  <cp:revision>5</cp:revision>
  <cp:lastPrinted>1899-12-31T23:00:00Z</cp:lastPrinted>
  <dcterms:created xsi:type="dcterms:W3CDTF">2020-06-26T14:56:00Z</dcterms:created>
  <dcterms:modified xsi:type="dcterms:W3CDTF">2020-08-07T14:06:00Z</dcterms:modified>
</cp:coreProperties>
</file>