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0C922" w14:textId="77777777" w:rsidR="0090676E" w:rsidRPr="00EF4651" w:rsidRDefault="0090676E" w:rsidP="00EB2C07">
      <w:pPr>
        <w:pStyle w:val="berschrift1"/>
        <w:numPr>
          <w:ilvl w:val="0"/>
          <w:numId w:val="8"/>
        </w:numPr>
      </w:pPr>
      <w:bookmarkStart w:id="0" w:name="AdContent_Vorbemerkungen_zur_Verfahrensd"/>
      <w:bookmarkStart w:id="1" w:name="_Toc418606332"/>
      <w:bookmarkStart w:id="2" w:name="_Toc418607327"/>
      <w:bookmarkStart w:id="3" w:name="_Toc427605117"/>
      <w:bookmarkEnd w:id="0"/>
      <w:r>
        <w:t>Vorbemerkungen zur Verfahrensdokumentation</w:t>
      </w:r>
      <w:bookmarkEnd w:id="1"/>
      <w:bookmarkEnd w:id="2"/>
      <w:bookmarkEnd w:id="3"/>
    </w:p>
    <w:p w14:paraId="4CD1190F" w14:textId="77777777" w:rsidR="0090676E" w:rsidRDefault="0090676E" w:rsidP="00573350">
      <w:pPr>
        <w:spacing w:before="240"/>
        <w:ind w:left="567" w:hanging="567"/>
        <w:jc w:val="both"/>
      </w:pPr>
    </w:p>
    <w:p w14:paraId="0CBB2A05" w14:textId="77777777" w:rsidR="0090676E" w:rsidRPr="00D6288C" w:rsidRDefault="0090676E" w:rsidP="00573350">
      <w:pPr>
        <w:ind w:left="567" w:hanging="567"/>
        <w:jc w:val="both"/>
      </w:pPr>
      <w:r>
        <w:t>(</w:t>
      </w:r>
      <w:r w:rsidRPr="00D6288C">
        <w:t>1)</w:t>
      </w:r>
      <w:r w:rsidRPr="00D6288C">
        <w:tab/>
        <w:t xml:space="preserve">Sämtliche Ausführungen und Änderungen der Verfahrensdokumentation unterliegen der Genehmigungspflicht der Geschäftsleitung, namentlich </w:t>
      </w:r>
      <w:sdt>
        <w:sdtPr>
          <w:alias w:val="Vorstand, Geschäftsführer, Inhaber"/>
          <w:tag w:val="[Vorstand, Geschäftsführer, Inhaber]"/>
          <w:id w:val="-1251428671"/>
          <w:placeholder>
            <w:docPart w:val="DB9BD80EB29246D79400EA914CC5AB3C"/>
          </w:placeholder>
          <w:showingPlcHdr/>
        </w:sdtPr>
        <w:sdtContent>
          <w:r w:rsidRPr="00793293">
            <w:rPr>
              <w:rStyle w:val="Platzhaltertext"/>
              <w:highlight w:val="yellow"/>
            </w:rPr>
            <w:t>Klicken Sie hier, um Text einzugeben.</w:t>
          </w:r>
        </w:sdtContent>
      </w:sdt>
      <w:r w:rsidRPr="00D6288C">
        <w:t>.</w:t>
      </w:r>
    </w:p>
    <w:p w14:paraId="0347C5EE" w14:textId="77777777" w:rsidR="0090676E" w:rsidRPr="00D6288C" w:rsidRDefault="0090676E" w:rsidP="00573350">
      <w:pPr>
        <w:pStyle w:val="Textkrper"/>
        <w:spacing w:after="0"/>
        <w:ind w:left="567" w:hanging="567"/>
      </w:pPr>
    </w:p>
    <w:p w14:paraId="7380F334" w14:textId="77777777" w:rsidR="0090676E" w:rsidRPr="00D6288C" w:rsidRDefault="0090676E" w:rsidP="00573350">
      <w:pPr>
        <w:pStyle w:val="Textkrper"/>
        <w:spacing w:after="0"/>
        <w:ind w:left="567" w:hanging="567"/>
      </w:pPr>
      <w:r w:rsidRPr="00D6288C">
        <w:t>(2)</w:t>
      </w:r>
      <w:r w:rsidRPr="00D6288C">
        <w:tab/>
        <w:t xml:space="preserve">Die vorliegende Verfahrensdokumentation wurde von der Geschäftsleitung am </w:t>
      </w:r>
      <w:sdt>
        <w:sdtPr>
          <w:alias w:val="Datum"/>
          <w:tag w:val="Datum"/>
          <w:id w:val="1778139633"/>
          <w:placeholder>
            <w:docPart w:val="4D8B072374C54DAFBEC31AB89FF9864B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Pr="00EC7D61">
            <w:rPr>
              <w:rStyle w:val="Platzhaltertext"/>
              <w:highlight w:val="yellow"/>
            </w:rPr>
            <w:t>Klicken oder tippen Sie, um ein Datum einzugeben.</w:t>
          </w:r>
        </w:sdtContent>
      </w:sdt>
      <w:r>
        <w:t xml:space="preserve"> </w:t>
      </w:r>
      <w:r w:rsidRPr="00D6288C">
        <w:t xml:space="preserve">von </w:t>
      </w:r>
      <w:sdt>
        <w:sdtPr>
          <w:alias w:val="Name"/>
          <w:tag w:val="[Name]"/>
          <w:id w:val="-1306697321"/>
          <w:placeholder>
            <w:docPart w:val="DB9BD80EB29246D79400EA914CC5AB3C"/>
          </w:placeholder>
          <w:showingPlcHdr/>
        </w:sdtPr>
        <w:sdtContent>
          <w:r w:rsidRPr="00853473">
            <w:rPr>
              <w:rStyle w:val="Platzhaltertext"/>
              <w:highlight w:val="yellow"/>
            </w:rPr>
            <w:t>Klicken Sie hier, um Text einzugeben.</w:t>
          </w:r>
        </w:sdtContent>
      </w:sdt>
      <w:r>
        <w:t xml:space="preserve"> </w:t>
      </w:r>
      <w:r w:rsidRPr="00D6288C">
        <w:t xml:space="preserve">freigegeben, trägt die Versionsbezeichnung </w:t>
      </w:r>
      <w:sdt>
        <w:sdtPr>
          <w:alias w:val="Bezeichnung"/>
          <w:tag w:val="[Bezeichnung]"/>
          <w:id w:val="103002339"/>
          <w:placeholder>
            <w:docPart w:val="DB9BD80EB29246D79400EA914CC5AB3C"/>
          </w:placeholder>
          <w:showingPlcHdr/>
        </w:sdtPr>
        <w:sdtContent>
          <w:r w:rsidRPr="00D6288C">
            <w:rPr>
              <w:rStyle w:val="Platzhaltertext"/>
              <w:highlight w:val="yellow"/>
            </w:rPr>
            <w:t>Klicken Sie hier, um Text einzugeben.</w:t>
          </w:r>
        </w:sdtContent>
      </w:sdt>
      <w:r w:rsidRPr="00D6288C">
        <w:t xml:space="preserve"> und gilt bis zu einer Aktualisierung ab </w:t>
      </w:r>
      <w:sdt>
        <w:sdtPr>
          <w:alias w:val="Datum"/>
          <w:tag w:val="Datum"/>
          <w:id w:val="-1659685314"/>
          <w:placeholder>
            <w:docPart w:val="E5B6CBD43AAE45DAB2B23D12585C62F1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Pr="00D6288C">
            <w:rPr>
              <w:rStyle w:val="Platzhaltertext"/>
              <w:highlight w:val="yellow"/>
            </w:rPr>
            <w:t>Klicken Sie hier, um ein Datum einzugeben.</w:t>
          </w:r>
        </w:sdtContent>
      </w:sdt>
      <w:r w:rsidRPr="00D6288C">
        <w:t>.</w:t>
      </w:r>
    </w:p>
    <w:p w14:paraId="34FF177E" w14:textId="77777777" w:rsidR="0090676E" w:rsidRPr="00D6288C" w:rsidRDefault="0090676E" w:rsidP="00573350">
      <w:pPr>
        <w:pStyle w:val="Textkrper"/>
        <w:spacing w:after="0"/>
        <w:ind w:left="567" w:hanging="567"/>
      </w:pPr>
    </w:p>
    <w:p w14:paraId="39350215" w14:textId="77777777" w:rsidR="0090676E" w:rsidRPr="00D6288C" w:rsidRDefault="0090676E" w:rsidP="00AB08E1">
      <w:pPr>
        <w:pStyle w:val="Textkrper"/>
        <w:spacing w:after="0"/>
        <w:ind w:left="567" w:hanging="567"/>
      </w:pPr>
      <w:r w:rsidRPr="00D6288C">
        <w:t>(3)</w:t>
      </w:r>
      <w:r w:rsidRPr="00D6288C">
        <w:tab/>
        <w:t xml:space="preserve">Die vorliegende Verfahrensdokumentation ersetzt die bis dahin geltende Verfahrensdokumentation </w:t>
      </w:r>
      <w:sdt>
        <w:sdtPr>
          <w:alias w:val="Versionsbezeichnung"/>
          <w:tag w:val="[Versionsbezeichnung]"/>
          <w:id w:val="961999963"/>
          <w:placeholder>
            <w:docPart w:val="DB9BD80EB29246D79400EA914CC5AB3C"/>
          </w:placeholder>
          <w:showingPlcHdr/>
        </w:sdtPr>
        <w:sdtContent>
          <w:r w:rsidRPr="00D6288C">
            <w:rPr>
              <w:rStyle w:val="Platzhaltertext"/>
              <w:highlight w:val="yellow"/>
            </w:rPr>
            <w:t>Klicken Sie hier, um Text einzugeben.</w:t>
          </w:r>
        </w:sdtContent>
      </w:sdt>
      <w:r w:rsidRPr="00D6288C">
        <w:t>. Eine Übersicht der vorgenommenen Aktualisierungen findet sich in Kapitel (</w:t>
      </w:r>
      <w:commentRangeStart w:id="4"/>
      <w:r w:rsidRPr="00D6288C">
        <w:t>6)</w:t>
      </w:r>
      <w:commentRangeEnd w:id="4"/>
      <w:r w:rsidRPr="00D6288C">
        <w:rPr>
          <w:rStyle w:val="Kommentarzeichen"/>
        </w:rPr>
        <w:commentReference w:id="4"/>
      </w:r>
      <w:r w:rsidRPr="00D6288C">
        <w:t>.</w:t>
      </w:r>
      <w:bookmarkStart w:id="5" w:name="_GoBack"/>
      <w:bookmarkEnd w:id="5"/>
    </w:p>
    <w:sectPr w:rsidR="0090676E" w:rsidRPr="00D6288C" w:rsidSect="00183978">
      <w:headerReference w:type="even" r:id="rId10"/>
      <w:footerReference w:type="even" r:id="rId11"/>
      <w:headerReference w:type="first" r:id="rId12"/>
      <w:footerReference w:type="first" r:id="rId13"/>
      <w:pgSz w:w="11907" w:h="16840" w:code="9"/>
      <w:pgMar w:top="1418" w:right="1418" w:bottom="1134" w:left="1418" w:header="720" w:footer="72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Wolters Kluwer" w:date="2020-08-27T12:27:00Z" w:initials="WK">
    <w:p w14:paraId="45969036" w14:textId="77777777" w:rsidR="0090676E" w:rsidRPr="008F057E" w:rsidRDefault="0090676E">
      <w:pPr>
        <w:pStyle w:val="Kommentartext"/>
        <w:rPr>
          <w:i/>
        </w:rPr>
      </w:pPr>
      <w:r w:rsidRPr="008F057E">
        <w:rPr>
          <w:rStyle w:val="Kommentarzeichen"/>
          <w:i/>
        </w:rPr>
        <w:annotationRef/>
      </w:r>
      <w:r w:rsidRPr="008F057E">
        <w:rPr>
          <w:b/>
          <w:i/>
        </w:rPr>
        <w:t>Hinweis</w:t>
      </w:r>
      <w:r w:rsidRPr="008F057E">
        <w:rPr>
          <w:i/>
        </w:rPr>
        <w:t>: Sollte sich die Kapitelreihenfolge ändern, muss hier die Kapitelnummer entsprechend angepasst werden.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9690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969036" w16cid:durableId="232FFB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FC65D" w14:textId="77777777" w:rsidR="008902E0" w:rsidRDefault="008902E0">
      <w:r>
        <w:separator/>
      </w:r>
    </w:p>
  </w:endnote>
  <w:endnote w:type="continuationSeparator" w:id="0">
    <w:p w14:paraId="233BAF85" w14:textId="77777777" w:rsidR="008902E0" w:rsidRDefault="0089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limbachItcT">
    <w:altName w:val="SlimbachItc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85866" w14:textId="77777777" w:rsidR="0090676E" w:rsidRDefault="0090676E">
    <w:pPr>
      <w:pStyle w:val="Fuzeile"/>
      <w:rPr>
        <w:b/>
        <w:bCs/>
      </w:rPr>
    </w:pPr>
  </w:p>
  <w:p w14:paraId="2E141D5E" w14:textId="77777777" w:rsidR="0090676E" w:rsidRDefault="0090676E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4B77098" w14:textId="77777777" w:rsidR="0090676E" w:rsidRPr="0090676E" w:rsidRDefault="0090676E" w:rsidP="009067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747E" w14:textId="77777777" w:rsidR="0090676E" w:rsidRDefault="0090676E">
    <w:pPr>
      <w:pStyle w:val="Fuzeile"/>
      <w:rPr>
        <w:b/>
        <w:bCs/>
      </w:rPr>
    </w:pPr>
  </w:p>
  <w:p w14:paraId="42DED19A" w14:textId="77777777" w:rsidR="0090676E" w:rsidRDefault="0090676E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791BD3E3" w14:textId="77777777" w:rsidR="0090676E" w:rsidRPr="0090676E" w:rsidRDefault="0090676E" w:rsidP="009067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6EC60" w14:textId="77777777" w:rsidR="008902E0" w:rsidRDefault="008902E0">
      <w:r>
        <w:separator/>
      </w:r>
    </w:p>
  </w:footnote>
  <w:footnote w:type="continuationSeparator" w:id="0">
    <w:p w14:paraId="74580768" w14:textId="77777777" w:rsidR="008902E0" w:rsidRDefault="00890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071"/>
    </w:tblGrid>
    <w:tr w:rsidR="0090676E" w14:paraId="56665E1E" w14:textId="77777777">
      <w:tblPrEx>
        <w:tblCellMar>
          <w:top w:w="0" w:type="dxa"/>
          <w:bottom w:w="0" w:type="dxa"/>
        </w:tblCellMar>
      </w:tblPrEx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14:paraId="60988655" w14:textId="77777777" w:rsidR="0090676E" w:rsidRDefault="0090676E" w:rsidP="001D0528">
          <w:pPr>
            <w:pStyle w:val="Kopfzeile"/>
            <w:rPr>
              <w:rStyle w:val="Feldsteuerung"/>
              <w:vanish w:val="0"/>
            </w:rPr>
          </w:pPr>
          <w:r>
            <w:t xml:space="preserve">Verfahrensdokumentation zur geordneten Belegablage </w:t>
          </w:r>
        </w:p>
      </w:tc>
    </w:tr>
    <w:tr w:rsidR="0090676E" w14:paraId="4975A301" w14:textId="77777777">
      <w:tblPrEx>
        <w:tblCellMar>
          <w:top w:w="0" w:type="dxa"/>
          <w:bottom w:w="0" w:type="dxa"/>
        </w:tblCellMar>
      </w:tblPrEx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30358CAD" w14:textId="77777777" w:rsidR="0090676E" w:rsidRDefault="0090676E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11629248" w14:textId="77777777" w:rsidR="0090676E" w:rsidRDefault="0090676E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0D9287EF" w14:textId="77777777" w:rsidR="0090676E" w:rsidRDefault="0090676E">
          <w:pPr>
            <w:pStyle w:val="Kopfzeile"/>
            <w:rPr>
              <w:sz w:val="18"/>
              <w:szCs w:val="18"/>
            </w:rPr>
          </w:pPr>
        </w:p>
      </w:tc>
    </w:tr>
  </w:tbl>
  <w:p w14:paraId="40FB4CA2" w14:textId="77777777" w:rsidR="0090676E" w:rsidRDefault="0090676E">
    <w:pPr>
      <w:pStyle w:val="Kopfzeile"/>
      <w:rPr>
        <w:sz w:val="18"/>
        <w:szCs w:val="18"/>
      </w:rPr>
    </w:pPr>
  </w:p>
  <w:p w14:paraId="03B7B294" w14:textId="77777777" w:rsidR="0090676E" w:rsidRPr="0090676E" w:rsidRDefault="0090676E" w:rsidP="009067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071"/>
    </w:tblGrid>
    <w:tr w:rsidR="0090676E" w14:paraId="063DEFAB" w14:textId="77777777">
      <w:tblPrEx>
        <w:tblCellMar>
          <w:top w:w="0" w:type="dxa"/>
          <w:bottom w:w="0" w:type="dxa"/>
        </w:tblCellMar>
      </w:tblPrEx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14:paraId="226B3787" w14:textId="77777777" w:rsidR="0090676E" w:rsidRDefault="0090676E" w:rsidP="001D0528">
          <w:pPr>
            <w:pStyle w:val="Kopfzeile"/>
            <w:rPr>
              <w:rStyle w:val="Feldsteuerung"/>
              <w:vanish w:val="0"/>
            </w:rPr>
          </w:pPr>
          <w:r>
            <w:t xml:space="preserve">Verfahrensdokumentation zur geordneten Belegablage </w:t>
          </w:r>
        </w:p>
      </w:tc>
    </w:tr>
    <w:tr w:rsidR="0090676E" w14:paraId="2C79738A" w14:textId="77777777">
      <w:tblPrEx>
        <w:tblCellMar>
          <w:top w:w="0" w:type="dxa"/>
          <w:bottom w:w="0" w:type="dxa"/>
        </w:tblCellMar>
      </w:tblPrEx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11201A63" w14:textId="77777777" w:rsidR="0090676E" w:rsidRDefault="0090676E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17A10256" w14:textId="77777777" w:rsidR="0090676E" w:rsidRDefault="0090676E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16E363D4" w14:textId="77777777" w:rsidR="0090676E" w:rsidRDefault="0090676E">
          <w:pPr>
            <w:pStyle w:val="Kopfzeile"/>
            <w:rPr>
              <w:sz w:val="18"/>
              <w:szCs w:val="18"/>
            </w:rPr>
          </w:pPr>
        </w:p>
      </w:tc>
    </w:tr>
  </w:tbl>
  <w:p w14:paraId="4A523F76" w14:textId="77777777" w:rsidR="0090676E" w:rsidRDefault="0090676E">
    <w:pPr>
      <w:pStyle w:val="Kopfzeile"/>
      <w:rPr>
        <w:sz w:val="18"/>
        <w:szCs w:val="18"/>
      </w:rPr>
    </w:pPr>
  </w:p>
  <w:p w14:paraId="505972E6" w14:textId="77777777" w:rsidR="0090676E" w:rsidRPr="0090676E" w:rsidRDefault="0090676E" w:rsidP="0090676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2"/>
      </w:rPr>
    </w:lvl>
  </w:abstractNum>
  <w:abstractNum w:abstractNumId="1" w15:restartNumberingAfterBreak="0">
    <w:nsid w:val="053B5D42"/>
    <w:multiLevelType w:val="hybridMultilevel"/>
    <w:tmpl w:val="57FE3B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7900"/>
    <w:multiLevelType w:val="hybridMultilevel"/>
    <w:tmpl w:val="99AE4404"/>
    <w:lvl w:ilvl="0" w:tplc="10C81E9E">
      <w:start w:val="1"/>
      <w:numFmt w:val="decimal"/>
      <w:pStyle w:val="berschrift5zentriertAnlage"/>
      <w:lvlText w:val="Anlage %1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130D67"/>
    <w:multiLevelType w:val="hybridMultilevel"/>
    <w:tmpl w:val="93F470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52B0A"/>
    <w:multiLevelType w:val="hybridMultilevel"/>
    <w:tmpl w:val="B33A3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E1AF3"/>
    <w:multiLevelType w:val="hybridMultilevel"/>
    <w:tmpl w:val="24B6B85C"/>
    <w:lvl w:ilvl="0" w:tplc="0407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20EC373D"/>
    <w:multiLevelType w:val="hybridMultilevel"/>
    <w:tmpl w:val="DA7C7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01856"/>
    <w:multiLevelType w:val="multilevel"/>
    <w:tmpl w:val="8EF00C1C"/>
    <w:styleLink w:val="Addison"/>
    <w:lvl w:ilvl="0">
      <w:start w:val="1"/>
      <w:numFmt w:val="none"/>
      <w:lvlText w:val="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Anlage 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-32767"/>
        </w:tabs>
        <w:ind w:left="-32767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B174720"/>
    <w:multiLevelType w:val="hybridMultilevel"/>
    <w:tmpl w:val="D3F8725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240554"/>
    <w:multiLevelType w:val="hybridMultilevel"/>
    <w:tmpl w:val="1D6AE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F3315"/>
    <w:multiLevelType w:val="multilevel"/>
    <w:tmpl w:val="A67EC69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57623D0"/>
    <w:multiLevelType w:val="hybridMultilevel"/>
    <w:tmpl w:val="44166C3A"/>
    <w:lvl w:ilvl="0" w:tplc="6A8E6BD2">
      <w:start w:val="3"/>
      <w:numFmt w:val="bullet"/>
      <w:lvlText w:val="-"/>
      <w:lvlJc w:val="left"/>
      <w:pPr>
        <w:ind w:left="2629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EA0355"/>
    <w:multiLevelType w:val="multilevel"/>
    <w:tmpl w:val="1DC0AE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FA1AA7"/>
    <w:multiLevelType w:val="hybridMultilevel"/>
    <w:tmpl w:val="627CB0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F393B"/>
    <w:multiLevelType w:val="hybridMultilevel"/>
    <w:tmpl w:val="8E3616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A1D3D"/>
    <w:multiLevelType w:val="multilevel"/>
    <w:tmpl w:val="212871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5B6036D3"/>
    <w:multiLevelType w:val="hybridMultilevel"/>
    <w:tmpl w:val="E5AEF64A"/>
    <w:lvl w:ilvl="0" w:tplc="0407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20" w15:restartNumberingAfterBreak="0">
    <w:nsid w:val="5CE74D62"/>
    <w:multiLevelType w:val="hybridMultilevel"/>
    <w:tmpl w:val="04464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F3D4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62B4561"/>
    <w:multiLevelType w:val="hybridMultilevel"/>
    <w:tmpl w:val="315AD7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7166802"/>
    <w:multiLevelType w:val="hybridMultilevel"/>
    <w:tmpl w:val="AB9604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A2EC2"/>
    <w:multiLevelType w:val="hybridMultilevel"/>
    <w:tmpl w:val="E7FC3C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16"/>
  </w:num>
  <w:num w:numId="5">
    <w:abstractNumId w:val="18"/>
  </w:num>
  <w:num w:numId="6">
    <w:abstractNumId w:val="21"/>
  </w:num>
  <w:num w:numId="7">
    <w:abstractNumId w:val="19"/>
  </w:num>
  <w:num w:numId="8">
    <w:abstractNumId w:val="17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20"/>
  </w:num>
  <w:num w:numId="10">
    <w:abstractNumId w:val="22"/>
  </w:num>
  <w:num w:numId="11">
    <w:abstractNumId w:val="17"/>
  </w:num>
  <w:num w:numId="12">
    <w:abstractNumId w:val="11"/>
  </w:num>
  <w:num w:numId="13">
    <w:abstractNumId w:val="1"/>
  </w:num>
  <w:num w:numId="14">
    <w:abstractNumId w:val="14"/>
  </w:num>
  <w:num w:numId="15">
    <w:abstractNumId w:val="5"/>
  </w:num>
  <w:num w:numId="16">
    <w:abstractNumId w:val="13"/>
  </w:num>
  <w:num w:numId="17">
    <w:abstractNumId w:val="3"/>
  </w:num>
  <w:num w:numId="18">
    <w:abstractNumId w:val="6"/>
  </w:num>
  <w:num w:numId="19">
    <w:abstractNumId w:val="15"/>
  </w:num>
  <w:num w:numId="20">
    <w:abstractNumId w:val="0"/>
  </w:num>
  <w:num w:numId="21">
    <w:abstractNumId w:val="9"/>
  </w:num>
  <w:num w:numId="22">
    <w:abstractNumId w:val="8"/>
  </w:num>
  <w:num w:numId="23">
    <w:abstractNumId w:val="4"/>
  </w:num>
  <w:num w:numId="24">
    <w:abstractNumId w:val="24"/>
  </w:num>
  <w:num w:numId="25">
    <w:abstractNumId w:val="25"/>
  </w:num>
  <w:num w:numId="26">
    <w:abstractNumId w:val="7"/>
  </w:num>
  <w:num w:numId="27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F3"/>
    <w:rsid w:val="001A6322"/>
    <w:rsid w:val="00445600"/>
    <w:rsid w:val="007250F3"/>
    <w:rsid w:val="007A45A2"/>
    <w:rsid w:val="007F1049"/>
    <w:rsid w:val="008902E0"/>
    <w:rsid w:val="0090676E"/>
    <w:rsid w:val="00A970BA"/>
    <w:rsid w:val="00AF736E"/>
    <w:rsid w:val="00C716AD"/>
    <w:rsid w:val="00D9777D"/>
    <w:rsid w:val="00DE2046"/>
    <w:rsid w:val="00DF4E28"/>
    <w:rsid w:val="00E61000"/>
    <w:rsid w:val="00EB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,"/>
  <w:listSeparator w:val=";"/>
  <w14:docId w14:val="0EB81FE3"/>
  <w15:chartTrackingRefBased/>
  <w15:docId w15:val="{0ACCDF52-958D-41C2-99B7-C166C464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footnote text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0676E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90676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link w:val="berschrift2Zchn"/>
    <w:qFormat/>
    <w:rsid w:val="0090676E"/>
    <w:pPr>
      <w:outlineLvl w:val="1"/>
    </w:pPr>
  </w:style>
  <w:style w:type="paragraph" w:styleId="berschrift3">
    <w:name w:val="heading 3"/>
    <w:basedOn w:val="berschrift1"/>
    <w:next w:val="Standard"/>
    <w:link w:val="berschrift3Zchn"/>
    <w:qFormat/>
    <w:rsid w:val="0090676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90676E"/>
    <w:pPr>
      <w:numPr>
        <w:ilvl w:val="3"/>
        <w:numId w:val="3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90676E"/>
    <w:pPr>
      <w:outlineLvl w:val="4"/>
    </w:pPr>
    <w:rPr>
      <w:sz w:val="22"/>
    </w:rPr>
  </w:style>
  <w:style w:type="paragraph" w:styleId="berschrift6">
    <w:name w:val="heading 6"/>
    <w:basedOn w:val="berschrift1"/>
    <w:next w:val="Standard"/>
    <w:link w:val="berschrift6Zchn"/>
    <w:qFormat/>
    <w:rsid w:val="0090676E"/>
    <w:pPr>
      <w:numPr>
        <w:ilvl w:val="5"/>
        <w:numId w:val="3"/>
      </w:numPr>
      <w:jc w:val="center"/>
      <w:outlineLvl w:val="5"/>
    </w:pPr>
    <w:rPr>
      <w:sz w:val="22"/>
      <w:lang w:val="x-none" w:eastAsia="x-none"/>
    </w:rPr>
  </w:style>
  <w:style w:type="paragraph" w:styleId="berschrift7">
    <w:name w:val="heading 7"/>
    <w:basedOn w:val="berschrift1"/>
    <w:next w:val="Standard"/>
    <w:qFormat/>
    <w:rsid w:val="0090676E"/>
    <w:pPr>
      <w:numPr>
        <w:ilvl w:val="6"/>
        <w:numId w:val="3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90676E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90676E"/>
    <w:pPr>
      <w:numPr>
        <w:ilvl w:val="8"/>
        <w:numId w:val="3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90676E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90676E"/>
  </w:style>
  <w:style w:type="paragraph" w:customStyle="1" w:styleId="berschriftTabelle">
    <w:name w:val="Überschrift Tabelle"/>
    <w:basedOn w:val="Standard"/>
    <w:rsid w:val="0090676E"/>
    <w:rPr>
      <w:vanish/>
    </w:rPr>
  </w:style>
  <w:style w:type="paragraph" w:customStyle="1" w:styleId="HVariante1">
    <w:name w:val="H Variante 1"/>
    <w:basedOn w:val="Standard"/>
    <w:rsid w:val="0090676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90676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90676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90676E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90676E"/>
    <w:rPr>
      <w:b/>
      <w:vanish/>
    </w:rPr>
  </w:style>
  <w:style w:type="paragraph" w:customStyle="1" w:styleId="PVariante1">
    <w:name w:val="P Variante 1"/>
    <w:basedOn w:val="Standard"/>
    <w:rsid w:val="0090676E"/>
    <w:rPr>
      <w:sz w:val="18"/>
    </w:rPr>
  </w:style>
  <w:style w:type="paragraph" w:customStyle="1" w:styleId="PVariante2">
    <w:name w:val="P Variante 2"/>
    <w:basedOn w:val="Standard"/>
    <w:rsid w:val="0090676E"/>
    <w:rPr>
      <w:sz w:val="18"/>
    </w:rPr>
  </w:style>
  <w:style w:type="paragraph" w:customStyle="1" w:styleId="PVariante3">
    <w:name w:val="P Variante 3"/>
    <w:basedOn w:val="Standard"/>
    <w:rsid w:val="0090676E"/>
    <w:rPr>
      <w:sz w:val="18"/>
    </w:rPr>
  </w:style>
  <w:style w:type="paragraph" w:customStyle="1" w:styleId="PVariante4">
    <w:name w:val="P Variante 4"/>
    <w:basedOn w:val="Standard"/>
    <w:rsid w:val="0090676E"/>
    <w:rPr>
      <w:sz w:val="18"/>
    </w:rPr>
  </w:style>
  <w:style w:type="paragraph" w:customStyle="1" w:styleId="UVariante1">
    <w:name w:val="U Variante 1"/>
    <w:basedOn w:val="Standard"/>
    <w:rsid w:val="0090676E"/>
    <w:rPr>
      <w:b/>
      <w:sz w:val="18"/>
    </w:rPr>
  </w:style>
  <w:style w:type="paragraph" w:customStyle="1" w:styleId="UVariante2">
    <w:name w:val="U Variante 2"/>
    <w:basedOn w:val="Standard"/>
    <w:rsid w:val="0090676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90676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90676E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90676E"/>
    <w:rPr>
      <w:vanish/>
    </w:rPr>
  </w:style>
  <w:style w:type="paragraph" w:customStyle="1" w:styleId="SVariante1">
    <w:name w:val="S Variante 1"/>
    <w:basedOn w:val="Standard"/>
    <w:rsid w:val="0090676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90676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90676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90676E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90676E"/>
  </w:style>
  <w:style w:type="paragraph" w:customStyle="1" w:styleId="HDVariante2">
    <w:name w:val="HD Variante 2"/>
    <w:basedOn w:val="HVariante2"/>
    <w:next w:val="HVariante2"/>
    <w:rsid w:val="0090676E"/>
  </w:style>
  <w:style w:type="paragraph" w:customStyle="1" w:styleId="HDVariante3">
    <w:name w:val="HD Variante 3"/>
    <w:basedOn w:val="HVariante3"/>
    <w:next w:val="HVariante3"/>
    <w:rsid w:val="0090676E"/>
  </w:style>
  <w:style w:type="paragraph" w:customStyle="1" w:styleId="HDVariante4">
    <w:name w:val="HD Variante 4"/>
    <w:basedOn w:val="HVariante4"/>
    <w:next w:val="HVariante4"/>
    <w:rsid w:val="0090676E"/>
  </w:style>
  <w:style w:type="paragraph" w:customStyle="1" w:styleId="HUVariante1">
    <w:name w:val="HU Variante 1"/>
    <w:basedOn w:val="HVariante1"/>
    <w:next w:val="HVariante1"/>
    <w:rsid w:val="0090676E"/>
  </w:style>
  <w:style w:type="paragraph" w:customStyle="1" w:styleId="HUVariante3">
    <w:name w:val="HU Variante 3"/>
    <w:basedOn w:val="HVariante3"/>
    <w:next w:val="HVariante3"/>
    <w:rsid w:val="0090676E"/>
  </w:style>
  <w:style w:type="paragraph" w:customStyle="1" w:styleId="HUVariante2">
    <w:name w:val="HU Variante 2"/>
    <w:basedOn w:val="HVariante2"/>
    <w:next w:val="HVariante2"/>
    <w:rsid w:val="0090676E"/>
  </w:style>
  <w:style w:type="paragraph" w:customStyle="1" w:styleId="HUVariante4">
    <w:name w:val="HU Variante 4"/>
    <w:basedOn w:val="HVariante4"/>
    <w:next w:val="HVariante4"/>
    <w:rsid w:val="0090676E"/>
  </w:style>
  <w:style w:type="paragraph" w:customStyle="1" w:styleId="PDVariante1">
    <w:name w:val="PD Variante 1"/>
    <w:basedOn w:val="PVariante1"/>
    <w:next w:val="PVariante1"/>
    <w:rsid w:val="0090676E"/>
  </w:style>
  <w:style w:type="paragraph" w:customStyle="1" w:styleId="PDVariante2">
    <w:name w:val="PD Variante 2"/>
    <w:basedOn w:val="PVariante2"/>
    <w:next w:val="PVariante2"/>
    <w:rsid w:val="0090676E"/>
  </w:style>
  <w:style w:type="paragraph" w:customStyle="1" w:styleId="PDVariante3">
    <w:name w:val="PD Variante 3"/>
    <w:basedOn w:val="PVariante3"/>
    <w:next w:val="PVariante3"/>
    <w:rsid w:val="0090676E"/>
  </w:style>
  <w:style w:type="paragraph" w:customStyle="1" w:styleId="PDVariante4">
    <w:name w:val="PD Variante 4"/>
    <w:basedOn w:val="PVariante4"/>
    <w:next w:val="PVariante4"/>
    <w:rsid w:val="0090676E"/>
  </w:style>
  <w:style w:type="paragraph" w:customStyle="1" w:styleId="PUVariante1">
    <w:name w:val="PU Variante 1"/>
    <w:basedOn w:val="PVariante1"/>
    <w:next w:val="PVariante1"/>
    <w:rsid w:val="0090676E"/>
  </w:style>
  <w:style w:type="paragraph" w:customStyle="1" w:styleId="PUVariante3">
    <w:name w:val="PU Variante 3"/>
    <w:basedOn w:val="PVariante3"/>
    <w:next w:val="PVariante3"/>
    <w:rsid w:val="0090676E"/>
  </w:style>
  <w:style w:type="paragraph" w:customStyle="1" w:styleId="PUVariante2">
    <w:name w:val="PU Variante 2"/>
    <w:basedOn w:val="PVariante2"/>
    <w:next w:val="PVariante2"/>
    <w:rsid w:val="0090676E"/>
  </w:style>
  <w:style w:type="paragraph" w:customStyle="1" w:styleId="PUVariante4">
    <w:name w:val="PU Variante 4"/>
    <w:basedOn w:val="PVariante4"/>
    <w:next w:val="PVariante4"/>
    <w:rsid w:val="0090676E"/>
  </w:style>
  <w:style w:type="paragraph" w:customStyle="1" w:styleId="SUVariante1">
    <w:name w:val="SU Variante 1"/>
    <w:basedOn w:val="SVariante1"/>
    <w:next w:val="SVariante1"/>
    <w:rsid w:val="0090676E"/>
  </w:style>
  <w:style w:type="paragraph" w:customStyle="1" w:styleId="SUVariante2">
    <w:name w:val="SU Variante 2"/>
    <w:basedOn w:val="SVariante2"/>
    <w:next w:val="SVariante2"/>
    <w:rsid w:val="0090676E"/>
  </w:style>
  <w:style w:type="paragraph" w:customStyle="1" w:styleId="SUVariante3">
    <w:name w:val="SU Variante 3"/>
    <w:basedOn w:val="SVariante3"/>
    <w:next w:val="SVariante3"/>
    <w:rsid w:val="0090676E"/>
  </w:style>
  <w:style w:type="paragraph" w:customStyle="1" w:styleId="SUVariante4">
    <w:name w:val="SU Variante 4"/>
    <w:basedOn w:val="SVariante4"/>
    <w:next w:val="SVariante4"/>
    <w:rsid w:val="0090676E"/>
  </w:style>
  <w:style w:type="paragraph" w:customStyle="1" w:styleId="SDVariante1">
    <w:name w:val="SD Variante 1"/>
    <w:basedOn w:val="SVariante1"/>
    <w:next w:val="SVariante1"/>
    <w:rsid w:val="0090676E"/>
  </w:style>
  <w:style w:type="paragraph" w:customStyle="1" w:styleId="SDVariante3">
    <w:name w:val="SD Variante 3"/>
    <w:basedOn w:val="SVariante3"/>
    <w:next w:val="SVariante3"/>
    <w:rsid w:val="0090676E"/>
  </w:style>
  <w:style w:type="paragraph" w:customStyle="1" w:styleId="SDVariante2">
    <w:name w:val="SD Variante 2"/>
    <w:basedOn w:val="SVariante2"/>
    <w:next w:val="SVariante2"/>
    <w:rsid w:val="0090676E"/>
  </w:style>
  <w:style w:type="paragraph" w:customStyle="1" w:styleId="SDVariante4">
    <w:name w:val="SD Variante 4"/>
    <w:basedOn w:val="SVariante4"/>
    <w:next w:val="SVariante4"/>
    <w:rsid w:val="0090676E"/>
  </w:style>
  <w:style w:type="paragraph" w:customStyle="1" w:styleId="UUVariante1">
    <w:name w:val="UU Variante 1"/>
    <w:basedOn w:val="UVariante1"/>
    <w:next w:val="UVariante1"/>
    <w:rsid w:val="0090676E"/>
  </w:style>
  <w:style w:type="paragraph" w:customStyle="1" w:styleId="UUVariante3">
    <w:name w:val="UU Variante 3"/>
    <w:basedOn w:val="UVariante3"/>
    <w:next w:val="UVariante3"/>
    <w:rsid w:val="0090676E"/>
  </w:style>
  <w:style w:type="paragraph" w:customStyle="1" w:styleId="UUVariante2">
    <w:name w:val="UU Variante 2"/>
    <w:basedOn w:val="UVariante2"/>
    <w:next w:val="UVariante2"/>
    <w:rsid w:val="0090676E"/>
  </w:style>
  <w:style w:type="paragraph" w:customStyle="1" w:styleId="UUVariante4">
    <w:name w:val="UU Variante 4"/>
    <w:basedOn w:val="UVariante4"/>
    <w:next w:val="UVariante4"/>
    <w:rsid w:val="0090676E"/>
  </w:style>
  <w:style w:type="paragraph" w:customStyle="1" w:styleId="UDVariante1">
    <w:name w:val="UD Variante 1"/>
    <w:basedOn w:val="UVariante1"/>
    <w:next w:val="UVariante1"/>
    <w:rsid w:val="0090676E"/>
  </w:style>
  <w:style w:type="paragraph" w:customStyle="1" w:styleId="UDVariante2">
    <w:name w:val="UD Variante 2"/>
    <w:basedOn w:val="UVariante2"/>
    <w:next w:val="UVariante2"/>
    <w:rsid w:val="0090676E"/>
  </w:style>
  <w:style w:type="paragraph" w:customStyle="1" w:styleId="UDVariante3">
    <w:name w:val="UD Variante 3"/>
    <w:basedOn w:val="UVariante3"/>
    <w:next w:val="UVariante3"/>
    <w:rsid w:val="0090676E"/>
  </w:style>
  <w:style w:type="paragraph" w:customStyle="1" w:styleId="UDVariante4">
    <w:name w:val="UD Variante 4"/>
    <w:basedOn w:val="UVariante4"/>
    <w:next w:val="UVariante4"/>
    <w:rsid w:val="0090676E"/>
  </w:style>
  <w:style w:type="character" w:customStyle="1" w:styleId="Nachweis">
    <w:name w:val="Nachweis"/>
    <w:rsid w:val="0090676E"/>
    <w:rPr>
      <w:sz w:val="18"/>
    </w:rPr>
  </w:style>
  <w:style w:type="paragraph" w:customStyle="1" w:styleId="NachweisEndsumme">
    <w:name w:val="NachweisEndsumme"/>
    <w:basedOn w:val="NachweisPos"/>
    <w:rsid w:val="0090676E"/>
    <w:rPr>
      <w:b/>
    </w:rPr>
  </w:style>
  <w:style w:type="paragraph" w:customStyle="1" w:styleId="NachweisPos">
    <w:name w:val="NachweisPos"/>
    <w:basedOn w:val="Standard"/>
    <w:rsid w:val="0090676E"/>
    <w:rPr>
      <w:sz w:val="18"/>
    </w:rPr>
  </w:style>
  <w:style w:type="paragraph" w:customStyle="1" w:styleId="NachweisSumme">
    <w:name w:val="NachweisSumme"/>
    <w:basedOn w:val="NachweisPos"/>
    <w:rsid w:val="0090676E"/>
    <w:rPr>
      <w:b/>
    </w:rPr>
  </w:style>
  <w:style w:type="paragraph" w:styleId="Kopfzeile">
    <w:name w:val="header"/>
    <w:basedOn w:val="Standard"/>
    <w:link w:val="KopfzeileZchn"/>
    <w:rsid w:val="0090676E"/>
    <w:pPr>
      <w:tabs>
        <w:tab w:val="center" w:pos="4536"/>
        <w:tab w:val="right" w:pos="9072"/>
      </w:tabs>
    </w:pPr>
    <w:rPr>
      <w:b/>
      <w:lang w:val="x-none" w:eastAsia="x-none"/>
    </w:rPr>
  </w:style>
  <w:style w:type="paragraph" w:styleId="Fuzeile">
    <w:name w:val="footer"/>
    <w:basedOn w:val="Standard"/>
    <w:link w:val="FuzeileZchn"/>
    <w:rsid w:val="0090676E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90676E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90676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90676E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90676E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uiPriority w:val="39"/>
    <w:rsid w:val="0090676E"/>
    <w:pPr>
      <w:tabs>
        <w:tab w:val="left" w:pos="1021"/>
        <w:tab w:val="right" w:pos="9071"/>
      </w:tabs>
      <w:spacing w:line="360" w:lineRule="auto"/>
      <w:ind w:left="1021" w:right="2268" w:hanging="1021"/>
    </w:pPr>
  </w:style>
  <w:style w:type="paragraph" w:styleId="Verzeichnis6">
    <w:name w:val="toc 6"/>
    <w:basedOn w:val="Standard"/>
    <w:next w:val="Standard"/>
    <w:semiHidden/>
    <w:rsid w:val="0090676E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90676E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90676E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90676E"/>
    <w:pPr>
      <w:tabs>
        <w:tab w:val="right" w:pos="9071"/>
      </w:tabs>
      <w:ind w:left="1120"/>
    </w:pPr>
  </w:style>
  <w:style w:type="character" w:styleId="Seitenzahl">
    <w:name w:val="page number"/>
    <w:basedOn w:val="Absatz-Standardschriftart"/>
    <w:rsid w:val="0090676E"/>
  </w:style>
  <w:style w:type="paragraph" w:customStyle="1" w:styleId="AnlListen">
    <w:name w:val="AnlListen"/>
    <w:basedOn w:val="Standard"/>
    <w:next w:val="Standard"/>
    <w:rsid w:val="0090676E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90676E"/>
    <w:pPr>
      <w:spacing w:after="120"/>
      <w:ind w:left="709"/>
    </w:pPr>
  </w:style>
  <w:style w:type="paragraph" w:customStyle="1" w:styleId="AuflistTE">
    <w:name w:val="AuflistTE"/>
    <w:basedOn w:val="TextEinzug"/>
    <w:rsid w:val="0090676E"/>
    <w:pPr>
      <w:numPr>
        <w:numId w:val="1"/>
      </w:numPr>
    </w:pPr>
  </w:style>
  <w:style w:type="paragraph" w:styleId="Aufzhlungszeichen">
    <w:name w:val="List Bullet"/>
    <w:basedOn w:val="Standard"/>
    <w:autoRedefine/>
    <w:rsid w:val="0090676E"/>
    <w:pPr>
      <w:ind w:left="283" w:hanging="283"/>
    </w:pPr>
  </w:style>
  <w:style w:type="paragraph" w:styleId="Beschriftung">
    <w:name w:val="caption"/>
    <w:basedOn w:val="Standard"/>
    <w:next w:val="Standard"/>
    <w:qFormat/>
    <w:rsid w:val="0090676E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90676E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90676E"/>
  </w:style>
  <w:style w:type="paragraph" w:customStyle="1" w:styleId="EAnlkopf">
    <w:name w:val="EAnl kopf"/>
    <w:basedOn w:val="Standard"/>
    <w:rsid w:val="0090676E"/>
    <w:rPr>
      <w:b/>
    </w:rPr>
  </w:style>
  <w:style w:type="paragraph" w:customStyle="1" w:styleId="EGesamtSumme">
    <w:name w:val="EGesamtSumme"/>
    <w:basedOn w:val="Standard"/>
    <w:rsid w:val="0090676E"/>
    <w:rPr>
      <w:b/>
    </w:rPr>
  </w:style>
  <w:style w:type="paragraph" w:customStyle="1" w:styleId="EPoskopf">
    <w:name w:val="EPos kopf"/>
    <w:basedOn w:val="Standard"/>
    <w:rsid w:val="0090676E"/>
    <w:rPr>
      <w:b/>
    </w:rPr>
  </w:style>
  <w:style w:type="paragraph" w:customStyle="1" w:styleId="EHPoskopf">
    <w:name w:val="EHPos kopf"/>
    <w:basedOn w:val="EPoskopf"/>
    <w:uiPriority w:val="99"/>
    <w:rsid w:val="0090676E"/>
    <w:rPr>
      <w:sz w:val="22"/>
    </w:rPr>
  </w:style>
  <w:style w:type="paragraph" w:customStyle="1" w:styleId="EKopf">
    <w:name w:val="EKopf"/>
    <w:basedOn w:val="Standard"/>
    <w:rsid w:val="0090676E"/>
  </w:style>
  <w:style w:type="paragraph" w:styleId="E-Mail-Signatur">
    <w:name w:val="E-mail Signature"/>
    <w:basedOn w:val="Standard"/>
    <w:rsid w:val="0090676E"/>
  </w:style>
  <w:style w:type="character" w:styleId="Endnotenzeichen">
    <w:name w:val="endnote reference"/>
    <w:semiHidden/>
    <w:rsid w:val="0090676E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90676E"/>
  </w:style>
  <w:style w:type="paragraph" w:customStyle="1" w:styleId="ERstfuss">
    <w:name w:val="ERst fuss"/>
    <w:basedOn w:val="Standard"/>
    <w:rsid w:val="0090676E"/>
    <w:rPr>
      <w:b/>
      <w:sz w:val="18"/>
    </w:rPr>
  </w:style>
  <w:style w:type="paragraph" w:customStyle="1" w:styleId="ERstkopf">
    <w:name w:val="ERst kopf"/>
    <w:basedOn w:val="EAnl"/>
    <w:rsid w:val="0090676E"/>
    <w:rPr>
      <w:b/>
      <w:sz w:val="18"/>
    </w:rPr>
  </w:style>
  <w:style w:type="paragraph" w:customStyle="1" w:styleId="ERstrumpf">
    <w:name w:val="ERst rumpf"/>
    <w:basedOn w:val="Standard"/>
    <w:rsid w:val="0090676E"/>
    <w:rPr>
      <w:sz w:val="18"/>
    </w:rPr>
  </w:style>
  <w:style w:type="paragraph" w:customStyle="1" w:styleId="ERumpf">
    <w:name w:val="ERumpf"/>
    <w:basedOn w:val="Standard"/>
    <w:rsid w:val="0090676E"/>
  </w:style>
  <w:style w:type="paragraph" w:customStyle="1" w:styleId="ESumme">
    <w:name w:val="ESumme"/>
    <w:basedOn w:val="Standard"/>
    <w:rsid w:val="0090676E"/>
  </w:style>
  <w:style w:type="paragraph" w:customStyle="1" w:styleId="ETexte">
    <w:name w:val="ETexte"/>
    <w:basedOn w:val="Standard"/>
    <w:rsid w:val="0090676E"/>
  </w:style>
  <w:style w:type="paragraph" w:customStyle="1" w:styleId="ETPoskopf">
    <w:name w:val="ETPos kopf"/>
    <w:basedOn w:val="Standard"/>
    <w:rsid w:val="0090676E"/>
    <w:rPr>
      <w:b/>
    </w:rPr>
  </w:style>
  <w:style w:type="paragraph" w:customStyle="1" w:styleId="EUPoskopf">
    <w:name w:val="EUPos kopf"/>
    <w:basedOn w:val="Standard"/>
    <w:rsid w:val="0090676E"/>
    <w:rPr>
      <w:b/>
    </w:rPr>
  </w:style>
  <w:style w:type="paragraph" w:customStyle="1" w:styleId="EVspiegelkopf">
    <w:name w:val="EVspiegel kopf"/>
    <w:basedOn w:val="Standard"/>
    <w:rsid w:val="0090676E"/>
    <w:rPr>
      <w:b/>
      <w:sz w:val="18"/>
    </w:rPr>
  </w:style>
  <w:style w:type="paragraph" w:customStyle="1" w:styleId="EVspiegelfuss">
    <w:name w:val="EVspiegel fuss"/>
    <w:basedOn w:val="EVspiegelkopf"/>
    <w:rsid w:val="0090676E"/>
  </w:style>
  <w:style w:type="paragraph" w:customStyle="1" w:styleId="EVspiegelrumpf">
    <w:name w:val="EVspiegel rumpf"/>
    <w:basedOn w:val="Standard"/>
    <w:rsid w:val="0090676E"/>
    <w:rPr>
      <w:sz w:val="18"/>
    </w:rPr>
  </w:style>
  <w:style w:type="paragraph" w:customStyle="1" w:styleId="EZus">
    <w:name w:val="EZus"/>
    <w:basedOn w:val="ESumme"/>
    <w:next w:val="Standard"/>
    <w:rsid w:val="0090676E"/>
    <w:rPr>
      <w:u w:val="single"/>
    </w:rPr>
  </w:style>
  <w:style w:type="character" w:styleId="Funotenzeichen">
    <w:name w:val="footnote reference"/>
    <w:semiHidden/>
    <w:rsid w:val="0090676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90676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90676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90676E"/>
    <w:pPr>
      <w:ind w:left="1800" w:hanging="200"/>
    </w:pPr>
  </w:style>
  <w:style w:type="paragraph" w:customStyle="1" w:styleId="Inhaltsverz">
    <w:name w:val="Inhaltsverz"/>
    <w:basedOn w:val="Standard"/>
    <w:rsid w:val="0090676E"/>
    <w:rPr>
      <w:b/>
      <w:sz w:val="28"/>
    </w:rPr>
  </w:style>
  <w:style w:type="paragraph" w:customStyle="1" w:styleId="Kennzahl1">
    <w:name w:val="Kennzahl1"/>
    <w:basedOn w:val="Standard"/>
    <w:rsid w:val="0090676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90676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90676E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90676E"/>
    <w:rPr>
      <w:rFonts w:cs="Arial"/>
      <w:b/>
      <w:bCs/>
    </w:rPr>
  </w:style>
  <w:style w:type="paragraph" w:customStyle="1" w:styleId="KennzahlenText">
    <w:name w:val="KennzahlenText"/>
    <w:basedOn w:val="Standard"/>
    <w:rsid w:val="0090676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90676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90676E"/>
    <w:rPr>
      <w:u w:val="single"/>
    </w:rPr>
  </w:style>
  <w:style w:type="paragraph" w:customStyle="1" w:styleId="KennzahlWert">
    <w:name w:val="KennzahlWert"/>
    <w:basedOn w:val="Standard"/>
    <w:rsid w:val="0090676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link w:val="KommentartextZchn"/>
    <w:semiHidden/>
    <w:rsid w:val="0090676E"/>
  </w:style>
  <w:style w:type="character" w:styleId="Kommentarzeichen">
    <w:name w:val="annotation reference"/>
    <w:semiHidden/>
    <w:rsid w:val="0090676E"/>
    <w:rPr>
      <w:rFonts w:ascii="Arial" w:hAnsi="Arial"/>
      <w:sz w:val="16"/>
    </w:rPr>
  </w:style>
  <w:style w:type="paragraph" w:customStyle="1" w:styleId="Liste1">
    <w:name w:val="Liste1"/>
    <w:basedOn w:val="Standard"/>
    <w:rsid w:val="0090676E"/>
    <w:pPr>
      <w:spacing w:before="120" w:after="120"/>
    </w:pPr>
  </w:style>
  <w:style w:type="paragraph" w:customStyle="1" w:styleId="Liste2">
    <w:name w:val="Liste2"/>
    <w:basedOn w:val="Standard"/>
    <w:rsid w:val="0090676E"/>
  </w:style>
  <w:style w:type="paragraph" w:customStyle="1" w:styleId="Liste3">
    <w:name w:val="Liste3"/>
    <w:basedOn w:val="Standard"/>
    <w:rsid w:val="0090676E"/>
  </w:style>
  <w:style w:type="paragraph" w:customStyle="1" w:styleId="Liste4">
    <w:name w:val="Liste4"/>
    <w:basedOn w:val="Standard"/>
    <w:rsid w:val="0090676E"/>
  </w:style>
  <w:style w:type="paragraph" w:customStyle="1" w:styleId="Liste5">
    <w:name w:val="Liste5"/>
    <w:basedOn w:val="Standard"/>
    <w:rsid w:val="0090676E"/>
  </w:style>
  <w:style w:type="paragraph" w:styleId="Nachrichtenkopf">
    <w:name w:val="Message Header"/>
    <w:basedOn w:val="Standard"/>
    <w:rsid w:val="009067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90676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90676E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90676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90676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90676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90676E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90676E"/>
  </w:style>
  <w:style w:type="paragraph" w:customStyle="1" w:styleId="Standarderl1">
    <w:name w:val="Standarderl1"/>
    <w:basedOn w:val="StandardErl"/>
    <w:rsid w:val="0090676E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90676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90676E"/>
    <w:pPr>
      <w:jc w:val="both"/>
    </w:pPr>
  </w:style>
  <w:style w:type="paragraph" w:customStyle="1" w:styleId="SubDesc">
    <w:name w:val="SubDesc"/>
    <w:basedOn w:val="Standard"/>
    <w:rsid w:val="0090676E"/>
    <w:rPr>
      <w:b/>
    </w:rPr>
  </w:style>
  <w:style w:type="paragraph" w:customStyle="1" w:styleId="SummeKapEntw">
    <w:name w:val="SummeKapEntw"/>
    <w:basedOn w:val="Standard"/>
    <w:rsid w:val="0090676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90676E"/>
    <w:pPr>
      <w:ind w:left="0"/>
    </w:pPr>
    <w:rPr>
      <w:b/>
    </w:rPr>
  </w:style>
  <w:style w:type="paragraph" w:customStyle="1" w:styleId="TextEinzugAufz">
    <w:name w:val="TextEinzugAufz"/>
    <w:basedOn w:val="Standard"/>
    <w:rsid w:val="0090676E"/>
    <w:pPr>
      <w:numPr>
        <w:numId w:val="2"/>
      </w:numPr>
    </w:pPr>
  </w:style>
  <w:style w:type="paragraph" w:styleId="Textkrper-Zeileneinzug">
    <w:name w:val="Body Text Indent"/>
    <w:basedOn w:val="Standard"/>
    <w:rsid w:val="0090676E"/>
    <w:pPr>
      <w:ind w:left="567"/>
      <w:jc w:val="both"/>
    </w:pPr>
  </w:style>
  <w:style w:type="paragraph" w:customStyle="1" w:styleId="TitelDok">
    <w:name w:val="TitelDok"/>
    <w:basedOn w:val="Standard"/>
    <w:rsid w:val="0090676E"/>
    <w:rPr>
      <w:b/>
      <w:sz w:val="96"/>
    </w:rPr>
  </w:style>
  <w:style w:type="paragraph" w:customStyle="1" w:styleId="VHVariante1">
    <w:name w:val="VH Variante 1"/>
    <w:basedOn w:val="HVariante1"/>
    <w:rsid w:val="0090676E"/>
  </w:style>
  <w:style w:type="paragraph" w:customStyle="1" w:styleId="VHUVariante1">
    <w:name w:val="VHU Variante 1"/>
    <w:basedOn w:val="HUVariante1"/>
    <w:rsid w:val="0090676E"/>
  </w:style>
  <w:style w:type="paragraph" w:customStyle="1" w:styleId="VPVariante1">
    <w:name w:val="VP Variante 1"/>
    <w:basedOn w:val="PVariante1"/>
    <w:rsid w:val="0090676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90676E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90676E"/>
  </w:style>
  <w:style w:type="paragraph" w:customStyle="1" w:styleId="VSUVariante1">
    <w:name w:val="VSU Variante 1"/>
    <w:basedOn w:val="SUVariante1"/>
    <w:rsid w:val="0090676E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90676E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90676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90676E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90676E"/>
    <w:rPr>
      <w:rFonts w:ascii="Arial" w:hAnsi="Arial"/>
    </w:rPr>
  </w:style>
  <w:style w:type="paragraph" w:customStyle="1" w:styleId="ZeileUVKapEntw">
    <w:name w:val="ZeileUVKapEntw"/>
    <w:basedOn w:val="Standard"/>
    <w:rsid w:val="0090676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90676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90676E"/>
    <w:rPr>
      <w:sz w:val="16"/>
    </w:rPr>
  </w:style>
  <w:style w:type="paragraph" w:customStyle="1" w:styleId="DWKopf">
    <w:name w:val="DW_Kopf"/>
    <w:basedOn w:val="Standard"/>
    <w:rsid w:val="0090676E"/>
    <w:rPr>
      <w:b/>
      <w:sz w:val="16"/>
    </w:rPr>
  </w:style>
  <w:style w:type="paragraph" w:customStyle="1" w:styleId="ErlTexte">
    <w:name w:val="ErlTexte"/>
    <w:basedOn w:val="Standard"/>
    <w:rsid w:val="0090676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90676E"/>
    <w:rPr>
      <w:b/>
      <w:sz w:val="16"/>
    </w:rPr>
  </w:style>
  <w:style w:type="paragraph" w:customStyle="1" w:styleId="DWEndsumme">
    <w:name w:val="DW_Endsumme"/>
    <w:basedOn w:val="DWSumme"/>
    <w:rsid w:val="0090676E"/>
    <w:pPr>
      <w:spacing w:after="120"/>
    </w:pPr>
  </w:style>
  <w:style w:type="paragraph" w:customStyle="1" w:styleId="StbUPunkt1">
    <w:name w:val="Stb_UPunkt1"/>
    <w:basedOn w:val="Standard"/>
    <w:rsid w:val="0090676E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90676E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90676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90676E"/>
    <w:rPr>
      <w:b/>
      <w:sz w:val="14"/>
    </w:rPr>
  </w:style>
  <w:style w:type="paragraph" w:customStyle="1" w:styleId="AGBWPText">
    <w:name w:val="AGBWP_Text"/>
    <w:basedOn w:val="Standard"/>
    <w:rsid w:val="0090676E"/>
    <w:pPr>
      <w:jc w:val="both"/>
    </w:pPr>
    <w:rPr>
      <w:sz w:val="14"/>
    </w:rPr>
  </w:style>
  <w:style w:type="paragraph" w:customStyle="1" w:styleId="AGBWPGL1">
    <w:name w:val="AGB_WP_GL1"/>
    <w:basedOn w:val="AGBWPText"/>
    <w:rsid w:val="0090676E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90676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90676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90676E"/>
    <w:pPr>
      <w:numPr>
        <w:numId w:val="4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90676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90676E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90676E"/>
  </w:style>
  <w:style w:type="paragraph" w:customStyle="1" w:styleId="DWEndsummeGross">
    <w:name w:val="DW_Endsumme_Gross"/>
    <w:basedOn w:val="Standard"/>
    <w:rsid w:val="0090676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90676E"/>
    <w:rPr>
      <w:b/>
      <w:sz w:val="24"/>
    </w:rPr>
  </w:style>
  <w:style w:type="paragraph" w:customStyle="1" w:styleId="DWEndsummegross0">
    <w:name w:val="DW_Endsumme_gross"/>
    <w:basedOn w:val="DWSummegross"/>
    <w:rsid w:val="0090676E"/>
    <w:pPr>
      <w:spacing w:after="120"/>
    </w:pPr>
  </w:style>
  <w:style w:type="paragraph" w:customStyle="1" w:styleId="DWSummeMittel">
    <w:name w:val="DW_Summe_Mittel"/>
    <w:basedOn w:val="Standard"/>
    <w:rsid w:val="0090676E"/>
    <w:rPr>
      <w:b/>
    </w:rPr>
  </w:style>
  <w:style w:type="paragraph" w:customStyle="1" w:styleId="DWEndsummeMittel">
    <w:name w:val="DW_Endsumme_Mittel"/>
    <w:basedOn w:val="DWSummeMittel"/>
    <w:rsid w:val="0090676E"/>
    <w:pPr>
      <w:spacing w:after="120"/>
    </w:pPr>
  </w:style>
  <w:style w:type="paragraph" w:customStyle="1" w:styleId="DWSummemittel0">
    <w:name w:val="DW_Summe_mittel"/>
    <w:basedOn w:val="Standard"/>
    <w:rsid w:val="0090676E"/>
    <w:rPr>
      <w:b/>
    </w:rPr>
  </w:style>
  <w:style w:type="paragraph" w:customStyle="1" w:styleId="DWEndsummemittel0">
    <w:name w:val="DW_Endsumme_mittel"/>
    <w:basedOn w:val="DWSummemittel0"/>
    <w:rsid w:val="0090676E"/>
    <w:pPr>
      <w:spacing w:after="120"/>
    </w:pPr>
  </w:style>
  <w:style w:type="paragraph" w:customStyle="1" w:styleId="DWHauptpunkt">
    <w:name w:val="DW_Hauptpunkt"/>
    <w:basedOn w:val="Standard"/>
    <w:rsid w:val="0090676E"/>
    <w:rPr>
      <w:b/>
      <w:sz w:val="16"/>
    </w:rPr>
  </w:style>
  <w:style w:type="paragraph" w:customStyle="1" w:styleId="DWHauptpunktgross">
    <w:name w:val="DW_Hauptpunkt_gross"/>
    <w:basedOn w:val="Standard"/>
    <w:rsid w:val="0090676E"/>
    <w:rPr>
      <w:b/>
      <w:sz w:val="24"/>
    </w:rPr>
  </w:style>
  <w:style w:type="paragraph" w:customStyle="1" w:styleId="DWHauptpunktmittel">
    <w:name w:val="DW_Hauptpunkt_mittel"/>
    <w:basedOn w:val="Standard"/>
    <w:rsid w:val="0090676E"/>
    <w:rPr>
      <w:b/>
    </w:rPr>
  </w:style>
  <w:style w:type="paragraph" w:customStyle="1" w:styleId="DWKontoGross">
    <w:name w:val="DW_Konto_Gross"/>
    <w:basedOn w:val="Standard"/>
    <w:rsid w:val="0090676E"/>
    <w:rPr>
      <w:sz w:val="24"/>
    </w:rPr>
  </w:style>
  <w:style w:type="paragraph" w:customStyle="1" w:styleId="DWKontogross0">
    <w:name w:val="DW_Konto_gross"/>
    <w:basedOn w:val="Standard"/>
    <w:rsid w:val="0090676E"/>
    <w:rPr>
      <w:sz w:val="24"/>
    </w:rPr>
  </w:style>
  <w:style w:type="paragraph" w:customStyle="1" w:styleId="DWKontomittel">
    <w:name w:val="DW_Konto_mittel"/>
    <w:basedOn w:val="Standard"/>
    <w:rsid w:val="0090676E"/>
  </w:style>
  <w:style w:type="paragraph" w:customStyle="1" w:styleId="DWKopfGross">
    <w:name w:val="DW_Kopf_Gross"/>
    <w:basedOn w:val="Standard"/>
    <w:rsid w:val="0090676E"/>
    <w:rPr>
      <w:b/>
      <w:sz w:val="24"/>
    </w:rPr>
  </w:style>
  <w:style w:type="paragraph" w:customStyle="1" w:styleId="DWKopfgross0">
    <w:name w:val="DW_Kopf_gross"/>
    <w:basedOn w:val="Standard"/>
    <w:rsid w:val="0090676E"/>
    <w:rPr>
      <w:b/>
      <w:sz w:val="24"/>
    </w:rPr>
  </w:style>
  <w:style w:type="paragraph" w:customStyle="1" w:styleId="DWKopfMittel">
    <w:name w:val="DW_Kopf_Mittel"/>
    <w:basedOn w:val="Standard"/>
    <w:rsid w:val="0090676E"/>
    <w:rPr>
      <w:b/>
    </w:rPr>
  </w:style>
  <w:style w:type="paragraph" w:customStyle="1" w:styleId="DWKopfmittel0">
    <w:name w:val="DW_Kopf_mittel"/>
    <w:basedOn w:val="Standard"/>
    <w:rsid w:val="0090676E"/>
    <w:rPr>
      <w:b/>
    </w:rPr>
  </w:style>
  <w:style w:type="paragraph" w:customStyle="1" w:styleId="DWPosition">
    <w:name w:val="DW_Position"/>
    <w:basedOn w:val="Standard"/>
    <w:rsid w:val="0090676E"/>
    <w:rPr>
      <w:sz w:val="16"/>
    </w:rPr>
  </w:style>
  <w:style w:type="paragraph" w:customStyle="1" w:styleId="DWPositiongross">
    <w:name w:val="DW_Position_gross"/>
    <w:basedOn w:val="Standard"/>
    <w:rsid w:val="0090676E"/>
    <w:rPr>
      <w:sz w:val="24"/>
    </w:rPr>
  </w:style>
  <w:style w:type="paragraph" w:customStyle="1" w:styleId="DWPositionmittel">
    <w:name w:val="DW_Position_mittel"/>
    <w:basedOn w:val="DWPosition"/>
    <w:rsid w:val="0090676E"/>
    <w:rPr>
      <w:sz w:val="20"/>
    </w:rPr>
  </w:style>
  <w:style w:type="paragraph" w:customStyle="1" w:styleId="DWSummeGross0">
    <w:name w:val="DW_Summe_Gross"/>
    <w:basedOn w:val="Standard"/>
    <w:rsid w:val="0090676E"/>
    <w:rPr>
      <w:b/>
      <w:sz w:val="24"/>
    </w:rPr>
  </w:style>
  <w:style w:type="paragraph" w:customStyle="1" w:styleId="DWUnterpunkt">
    <w:name w:val="DW_Unterpunkt"/>
    <w:basedOn w:val="Standard"/>
    <w:rsid w:val="0090676E"/>
    <w:rPr>
      <w:b/>
      <w:sz w:val="16"/>
    </w:rPr>
  </w:style>
  <w:style w:type="paragraph" w:customStyle="1" w:styleId="DWUnterpunktgross">
    <w:name w:val="DW_Unterpunkt_gross"/>
    <w:basedOn w:val="Standard"/>
    <w:rsid w:val="0090676E"/>
    <w:rPr>
      <w:b/>
      <w:sz w:val="24"/>
    </w:rPr>
  </w:style>
  <w:style w:type="paragraph" w:customStyle="1" w:styleId="DWUnterpunktmittel">
    <w:name w:val="DW_Unterpunkt_mittel"/>
    <w:basedOn w:val="Standard"/>
    <w:rsid w:val="0090676E"/>
    <w:rPr>
      <w:b/>
    </w:rPr>
  </w:style>
  <w:style w:type="paragraph" w:customStyle="1" w:styleId="ErlTexte1">
    <w:name w:val="ErlTexte1"/>
    <w:basedOn w:val="Standard"/>
    <w:rsid w:val="0090676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90676E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90676E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90676E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90676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90676E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90676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90676E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90676E"/>
    <w:pPr>
      <w:numPr>
        <w:numId w:val="5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90676E"/>
    <w:pPr>
      <w:numPr>
        <w:ilvl w:val="1"/>
        <w:numId w:val="5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90676E"/>
    <w:pPr>
      <w:numPr>
        <w:ilvl w:val="2"/>
        <w:numId w:val="5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90676E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90676E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90676E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90676E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90676E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90676E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90676E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90676E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90676E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90676E"/>
    <w:rPr>
      <w:b/>
      <w:sz w:val="18"/>
      <w:szCs w:val="18"/>
    </w:rPr>
  </w:style>
  <w:style w:type="paragraph" w:customStyle="1" w:styleId="DWKopfFmittel">
    <w:name w:val="DW_KopfF_mittel"/>
    <w:basedOn w:val="Standard"/>
    <w:rsid w:val="0090676E"/>
    <w:rPr>
      <w:b/>
    </w:rPr>
  </w:style>
  <w:style w:type="paragraph" w:customStyle="1" w:styleId="DWKopfFgross">
    <w:name w:val="DW_KopfF_gross"/>
    <w:basedOn w:val="Standard"/>
    <w:rsid w:val="0090676E"/>
    <w:rPr>
      <w:b/>
      <w:sz w:val="24"/>
      <w:szCs w:val="24"/>
    </w:rPr>
  </w:style>
  <w:style w:type="paragraph" w:customStyle="1" w:styleId="DWKopfk">
    <w:name w:val="DW_Kopfk"/>
    <w:basedOn w:val="Standard"/>
    <w:rsid w:val="0090676E"/>
    <w:rPr>
      <w:b/>
    </w:rPr>
  </w:style>
  <w:style w:type="paragraph" w:customStyle="1" w:styleId="DWKopfkgross">
    <w:name w:val="DW_Kopfk_gross"/>
    <w:basedOn w:val="Standard"/>
    <w:rsid w:val="0090676E"/>
    <w:rPr>
      <w:b/>
    </w:rPr>
  </w:style>
  <w:style w:type="paragraph" w:customStyle="1" w:styleId="DWKopfKmittel">
    <w:name w:val="DW_KopfK_mittel"/>
    <w:basedOn w:val="Standard"/>
    <w:rsid w:val="0090676E"/>
    <w:rPr>
      <w:i/>
    </w:rPr>
  </w:style>
  <w:style w:type="paragraph" w:customStyle="1" w:styleId="DWKopfU">
    <w:name w:val="DW_KopfU"/>
    <w:basedOn w:val="Standard"/>
    <w:rsid w:val="0090676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90676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90676E"/>
    <w:rPr>
      <w:u w:val="single"/>
    </w:rPr>
  </w:style>
  <w:style w:type="paragraph" w:customStyle="1" w:styleId="DWKopfA">
    <w:name w:val="DW_KopfA"/>
    <w:basedOn w:val="Standard"/>
    <w:rsid w:val="0090676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90676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90676E"/>
    <w:pPr>
      <w:spacing w:after="120"/>
    </w:pPr>
  </w:style>
  <w:style w:type="paragraph" w:customStyle="1" w:styleId="DWKopfFK">
    <w:name w:val="DW_KopfFK"/>
    <w:basedOn w:val="Standard"/>
    <w:rsid w:val="0090676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90676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90676E"/>
    <w:rPr>
      <w:b/>
      <w:i/>
    </w:rPr>
  </w:style>
  <w:style w:type="paragraph" w:customStyle="1" w:styleId="DWKopfK0">
    <w:name w:val="DW_KopfK"/>
    <w:basedOn w:val="Standard"/>
    <w:rsid w:val="0090676E"/>
    <w:rPr>
      <w:i/>
      <w:sz w:val="16"/>
      <w:szCs w:val="16"/>
    </w:rPr>
  </w:style>
  <w:style w:type="paragraph" w:customStyle="1" w:styleId="DWKopfKgross0">
    <w:name w:val="DW_KopfK_gross"/>
    <w:basedOn w:val="Standard"/>
    <w:rsid w:val="0090676E"/>
    <w:rPr>
      <w:i/>
      <w:sz w:val="24"/>
      <w:szCs w:val="24"/>
    </w:rPr>
  </w:style>
  <w:style w:type="paragraph" w:customStyle="1" w:styleId="DWKopfFU">
    <w:name w:val="DW_KopfFU"/>
    <w:basedOn w:val="Standard"/>
    <w:rsid w:val="0090676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90676E"/>
    <w:rPr>
      <w:b/>
      <w:u w:val="single"/>
    </w:rPr>
  </w:style>
  <w:style w:type="paragraph" w:customStyle="1" w:styleId="DWKopfFUgross">
    <w:name w:val="DW_KopfFU_gross"/>
    <w:basedOn w:val="Standard"/>
    <w:rsid w:val="0090676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90676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90676E"/>
    <w:pPr>
      <w:spacing w:after="100"/>
    </w:pPr>
  </w:style>
  <w:style w:type="paragraph" w:customStyle="1" w:styleId="DWKopfFAgross">
    <w:name w:val="DW_KopfFA_gross"/>
    <w:basedOn w:val="Standard"/>
    <w:rsid w:val="0090676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90676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90676E"/>
    <w:rPr>
      <w:i/>
      <w:u w:val="single"/>
    </w:rPr>
  </w:style>
  <w:style w:type="paragraph" w:customStyle="1" w:styleId="DWKopfKUAgross">
    <w:name w:val="DW_KopfKUA_gross"/>
    <w:basedOn w:val="Standard"/>
    <w:rsid w:val="0090676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90676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90676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90676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90676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90676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90676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90676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90676E"/>
    <w:rPr>
      <w:b/>
      <w:i/>
      <w:u w:val="single"/>
    </w:rPr>
  </w:style>
  <w:style w:type="paragraph" w:customStyle="1" w:styleId="DWKopfFKUgross">
    <w:name w:val="DW_KopfFKU_gross"/>
    <w:basedOn w:val="Standard"/>
    <w:rsid w:val="0090676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90676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90676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90676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90676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90676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90676E"/>
  </w:style>
  <w:style w:type="paragraph" w:customStyle="1" w:styleId="DWFormatkombinationgross">
    <w:name w:val="DW_Formatkombination_gross"/>
    <w:basedOn w:val="Standard"/>
    <w:rsid w:val="0090676E"/>
    <w:rPr>
      <w:sz w:val="24"/>
      <w:szCs w:val="24"/>
    </w:rPr>
  </w:style>
  <w:style w:type="paragraph" w:customStyle="1" w:styleId="DWFormatkombinationF">
    <w:name w:val="DW_FormatkombinationF"/>
    <w:basedOn w:val="Standard"/>
    <w:rsid w:val="0090676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90676E"/>
    <w:rPr>
      <w:b/>
    </w:rPr>
  </w:style>
  <w:style w:type="paragraph" w:customStyle="1" w:styleId="DWFormatkombinationFgross">
    <w:name w:val="DW_FormatkombinationF_gross"/>
    <w:basedOn w:val="Standard"/>
    <w:rsid w:val="0090676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90676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90676E"/>
    <w:rPr>
      <w:i/>
    </w:rPr>
  </w:style>
  <w:style w:type="paragraph" w:customStyle="1" w:styleId="DWFormatkombinationKgross">
    <w:name w:val="DW_FormatkombinationK_gross"/>
    <w:basedOn w:val="Standard"/>
    <w:rsid w:val="0090676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90676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90676E"/>
    <w:rPr>
      <w:u w:val="single"/>
    </w:rPr>
  </w:style>
  <w:style w:type="paragraph" w:customStyle="1" w:styleId="DWFormatkombinationUgross">
    <w:name w:val="DW_FormatkombinationU_gross"/>
    <w:basedOn w:val="Standard"/>
    <w:rsid w:val="0090676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90676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90676E"/>
    <w:pPr>
      <w:spacing w:after="100"/>
    </w:pPr>
  </w:style>
  <w:style w:type="paragraph" w:customStyle="1" w:styleId="DWFormatkombinationAgross">
    <w:name w:val="DW_FormatkombinationA_gross"/>
    <w:basedOn w:val="Standard"/>
    <w:rsid w:val="0090676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90676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90676E"/>
    <w:rPr>
      <w:b/>
      <w:i/>
    </w:rPr>
  </w:style>
  <w:style w:type="paragraph" w:customStyle="1" w:styleId="DWFormatkombinationFKgross">
    <w:name w:val="DW_FormatkombinationFK_gross"/>
    <w:basedOn w:val="Standard"/>
    <w:rsid w:val="0090676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90676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90676E"/>
    <w:rPr>
      <w:b/>
      <w:u w:val="single"/>
    </w:rPr>
  </w:style>
  <w:style w:type="paragraph" w:customStyle="1" w:styleId="DWFormatkombinationFUgross">
    <w:name w:val="DW_FormatkombinationFU_gross"/>
    <w:basedOn w:val="Standard"/>
    <w:rsid w:val="0090676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90676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90676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90676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90676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90676E"/>
    <w:rPr>
      <w:i/>
      <w:u w:val="single"/>
    </w:rPr>
  </w:style>
  <w:style w:type="paragraph" w:customStyle="1" w:styleId="DWFormatkombinationKUgross">
    <w:name w:val="DW_FormatkombinationKU_gross"/>
    <w:basedOn w:val="Standard"/>
    <w:rsid w:val="0090676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90676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90676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90676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90676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90676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90676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90676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90676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90676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90676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90676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90676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90676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90676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90676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90676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90676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90676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90676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90676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90676E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90676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90676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90676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90676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90676E"/>
    <w:pPr>
      <w:spacing w:after="180"/>
    </w:pPr>
  </w:style>
  <w:style w:type="paragraph" w:customStyle="1" w:styleId="DWKontoAbstand">
    <w:name w:val="DW_KontoAbstand"/>
    <w:basedOn w:val="DWKontoAbstandmittel"/>
    <w:rsid w:val="0090676E"/>
    <w:rPr>
      <w:sz w:val="16"/>
    </w:rPr>
  </w:style>
  <w:style w:type="paragraph" w:customStyle="1" w:styleId="DWKontoAbstandgross">
    <w:name w:val="DW_KontoAbstand_gross"/>
    <w:basedOn w:val="DWKontoAbstandmittel"/>
    <w:rsid w:val="0090676E"/>
    <w:rPr>
      <w:sz w:val="24"/>
    </w:rPr>
  </w:style>
  <w:style w:type="paragraph" w:customStyle="1" w:styleId="AnlAnlagennachweisBilPos">
    <w:name w:val="Anl_Anlagennachweis_BilPos"/>
    <w:basedOn w:val="Standard"/>
    <w:rsid w:val="0090676E"/>
    <w:rPr>
      <w:sz w:val="14"/>
    </w:rPr>
  </w:style>
  <w:style w:type="paragraph" w:customStyle="1" w:styleId="AnlAnlagennachweisHauptpunkt">
    <w:name w:val="Anl_Anlagennachweis_Hauptpunkt"/>
    <w:basedOn w:val="Standard"/>
    <w:rsid w:val="0090676E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90676E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90676E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90676E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90676E"/>
    <w:rPr>
      <w:b/>
      <w:sz w:val="14"/>
    </w:rPr>
  </w:style>
  <w:style w:type="paragraph" w:customStyle="1" w:styleId="AnlAnlagennachweisSummeKonto">
    <w:name w:val="Anl_Anlagennachweis_Summe_Konto"/>
    <w:basedOn w:val="Standard"/>
    <w:rsid w:val="0090676E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90676E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90676E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90676E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90676E"/>
    <w:rPr>
      <w:b/>
      <w:sz w:val="14"/>
    </w:rPr>
  </w:style>
  <w:style w:type="paragraph" w:customStyle="1" w:styleId="AnlFrdernachweisKonto">
    <w:name w:val="Anl_Fördernachweis_Konto"/>
    <w:basedOn w:val="Standard"/>
    <w:rsid w:val="0090676E"/>
    <w:rPr>
      <w:sz w:val="14"/>
    </w:rPr>
  </w:style>
  <w:style w:type="paragraph" w:customStyle="1" w:styleId="AnlFrdernachweisKopf">
    <w:name w:val="Anl_Fördernachweis_Kopf"/>
    <w:basedOn w:val="Standard"/>
    <w:rsid w:val="0090676E"/>
    <w:rPr>
      <w:b/>
      <w:sz w:val="14"/>
    </w:rPr>
  </w:style>
  <w:style w:type="paragraph" w:customStyle="1" w:styleId="AnlFrdernachweisPosition">
    <w:name w:val="Anl_Fördernachweis_Position"/>
    <w:basedOn w:val="Standard"/>
    <w:rsid w:val="0090676E"/>
    <w:rPr>
      <w:b/>
      <w:sz w:val="14"/>
    </w:rPr>
  </w:style>
  <w:style w:type="paragraph" w:customStyle="1" w:styleId="AnlFrdernachweisSummeBilPos">
    <w:name w:val="Anl_Fördernachweis_Summe_BilPos"/>
    <w:basedOn w:val="Standard"/>
    <w:rsid w:val="0090676E"/>
    <w:rPr>
      <w:b/>
      <w:sz w:val="14"/>
    </w:rPr>
  </w:style>
  <w:style w:type="paragraph" w:customStyle="1" w:styleId="AnlFrdernachweisSummeKonto">
    <w:name w:val="Anl_Fördernachweis_Summe_Konto"/>
    <w:basedOn w:val="Standard"/>
    <w:rsid w:val="0090676E"/>
    <w:rPr>
      <w:b/>
      <w:sz w:val="14"/>
    </w:rPr>
  </w:style>
  <w:style w:type="paragraph" w:customStyle="1" w:styleId="AnlFrdernachweisUnterpunkt">
    <w:name w:val="Anl_Fördernachweis_Unterpunkt"/>
    <w:basedOn w:val="Standard"/>
    <w:rsid w:val="0090676E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90676E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90676E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90676E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90676E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90676E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90676E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90676E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90676E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90676E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90676E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90676E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90676E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90676E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90676E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90676E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90676E"/>
    <w:rPr>
      <w:rFonts w:cs="Arial"/>
      <w:sz w:val="16"/>
    </w:rPr>
  </w:style>
  <w:style w:type="paragraph" w:customStyle="1" w:styleId="AnlAnlEntwA3Kopf">
    <w:name w:val="Anl_AnlEntwA3_Kopf"/>
    <w:basedOn w:val="Standard"/>
    <w:rsid w:val="0090676E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90676E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90676E"/>
    <w:rPr>
      <w:b/>
      <w:sz w:val="16"/>
    </w:rPr>
  </w:style>
  <w:style w:type="paragraph" w:customStyle="1" w:styleId="AnlAnlEntwA3SummeKonto">
    <w:name w:val="Anl_AnlEntwA3_Summe_Konto"/>
    <w:basedOn w:val="Standard"/>
    <w:rsid w:val="0090676E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90676E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90676E"/>
    <w:rPr>
      <w:rFonts w:cs="Arial"/>
      <w:sz w:val="14"/>
    </w:rPr>
  </w:style>
  <w:style w:type="character" w:styleId="Fett">
    <w:name w:val="Strong"/>
    <w:qFormat/>
    <w:rsid w:val="0090676E"/>
    <w:rPr>
      <w:b/>
      <w:bCs/>
    </w:rPr>
  </w:style>
  <w:style w:type="paragraph" w:customStyle="1" w:styleId="Formatvorlage2">
    <w:name w:val="Formatvorlage2"/>
    <w:basedOn w:val="Standard"/>
    <w:rsid w:val="0090676E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90676E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90676E"/>
    <w:rPr>
      <w:i/>
    </w:rPr>
  </w:style>
  <w:style w:type="paragraph" w:customStyle="1" w:styleId="VerzeichnisPrf">
    <w:name w:val="Verzeichnis_Prf"/>
    <w:basedOn w:val="Verzeichnis1"/>
    <w:autoRedefine/>
    <w:rsid w:val="0090676E"/>
    <w:pPr>
      <w:spacing w:line="360" w:lineRule="auto"/>
    </w:pPr>
    <w:rPr>
      <w:noProof/>
    </w:rPr>
  </w:style>
  <w:style w:type="paragraph" w:customStyle="1" w:styleId="Default">
    <w:name w:val="Default"/>
    <w:rsid w:val="009067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906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0676E"/>
    <w:rPr>
      <w:color w:val="808080"/>
    </w:rPr>
  </w:style>
  <w:style w:type="character" w:customStyle="1" w:styleId="KommentartextZchn">
    <w:name w:val="Kommentartext Zchn"/>
    <w:basedOn w:val="Absatz-Standardschriftart"/>
    <w:link w:val="Kommentartext"/>
    <w:semiHidden/>
    <w:rsid w:val="0090676E"/>
    <w:rPr>
      <w:rFonts w:ascii="Arial" w:hAnsi="Arial"/>
    </w:rPr>
  </w:style>
  <w:style w:type="paragraph" w:styleId="Sprechblasentext">
    <w:name w:val="Balloon Text"/>
    <w:basedOn w:val="Standard"/>
    <w:link w:val="SprechblasentextZchn"/>
    <w:unhideWhenUsed/>
    <w:rsid w:val="0090676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90676E"/>
    <w:rPr>
      <w:rFonts w:ascii="Segoe UI" w:hAnsi="Segoe UI" w:cs="Segoe UI"/>
      <w:sz w:val="18"/>
      <w:szCs w:val="18"/>
    </w:rPr>
  </w:style>
  <w:style w:type="paragraph" w:customStyle="1" w:styleId="AnlIABInvestitionsabzugsbetrag">
    <w:name w:val="Anl_IAB_Investitionsabzugsbetrag"/>
    <w:basedOn w:val="Standard"/>
    <w:qFormat/>
    <w:rsid w:val="0090676E"/>
    <w:rPr>
      <w:sz w:val="14"/>
    </w:rPr>
  </w:style>
  <w:style w:type="character" w:customStyle="1" w:styleId="KopfzeileZchn">
    <w:name w:val="Kopfzeile Zchn"/>
    <w:link w:val="Kopfzeile"/>
    <w:locked/>
    <w:rsid w:val="0090676E"/>
    <w:rPr>
      <w:rFonts w:ascii="Arial" w:hAnsi="Arial"/>
      <w:b/>
      <w:lang w:val="x-none" w:eastAsia="x-none"/>
    </w:rPr>
  </w:style>
  <w:style w:type="paragraph" w:styleId="Textkrper">
    <w:name w:val="Body Text"/>
    <w:basedOn w:val="Standard"/>
    <w:link w:val="TextkrperZchn"/>
    <w:rsid w:val="0090676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0676E"/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locked/>
    <w:rsid w:val="0090676E"/>
    <w:rPr>
      <w:rFonts w:ascii="Arial" w:hAnsi="Arial"/>
      <w:b/>
      <w:kern w:val="28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90676E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locked/>
    <w:rsid w:val="0090676E"/>
    <w:rPr>
      <w:rFonts w:ascii="Arial" w:hAnsi="Arial"/>
      <w:b/>
      <w:kern w:val="28"/>
      <w:sz w:val="24"/>
      <w:szCs w:val="24"/>
    </w:rPr>
  </w:style>
  <w:style w:type="character" w:styleId="Hyperlink">
    <w:name w:val="Hyperlink"/>
    <w:basedOn w:val="Absatz-Standardschriftart"/>
    <w:uiPriority w:val="99"/>
    <w:rsid w:val="0090676E"/>
    <w:rPr>
      <w:color w:val="0000FF"/>
      <w:u w:val="single"/>
    </w:rPr>
  </w:style>
  <w:style w:type="paragraph" w:customStyle="1" w:styleId="Pa10">
    <w:name w:val="Pa10"/>
    <w:basedOn w:val="Standard"/>
    <w:next w:val="Standard"/>
    <w:uiPriority w:val="99"/>
    <w:rsid w:val="0090676E"/>
    <w:pPr>
      <w:autoSpaceDE w:val="0"/>
      <w:autoSpaceDN w:val="0"/>
      <w:adjustRightInd w:val="0"/>
      <w:spacing w:line="211" w:lineRule="atLeast"/>
    </w:pPr>
    <w:rPr>
      <w:rFonts w:ascii="SlimbachItcT" w:hAnsi="SlimbachItcT"/>
      <w:sz w:val="24"/>
      <w:szCs w:val="24"/>
    </w:rPr>
  </w:style>
  <w:style w:type="paragraph" w:customStyle="1" w:styleId="AnlIABKopf">
    <w:name w:val="Anl_IAB_Kopf"/>
    <w:basedOn w:val="Standard"/>
    <w:qFormat/>
    <w:rsid w:val="0090676E"/>
    <w:rPr>
      <w:b/>
      <w:sz w:val="14"/>
    </w:rPr>
  </w:style>
  <w:style w:type="paragraph" w:customStyle="1" w:styleId="AnlIABTitelWirtschaftsjahr">
    <w:name w:val="Anl_IAB_TitelWirtschaftsjahr"/>
    <w:basedOn w:val="Standard"/>
    <w:qFormat/>
    <w:rsid w:val="0090676E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90676E"/>
    <w:rPr>
      <w:b/>
      <w:sz w:val="14"/>
    </w:rPr>
  </w:style>
  <w:style w:type="paragraph" w:customStyle="1" w:styleId="ZeileKKEH5">
    <w:name w:val="ZeileKKE_H5"/>
    <w:basedOn w:val="ZeileKKEH"/>
    <w:qFormat/>
    <w:rsid w:val="0090676E"/>
  </w:style>
  <w:style w:type="paragraph" w:customStyle="1" w:styleId="ZeileKKEH">
    <w:name w:val="ZeileKKE_H"/>
    <w:basedOn w:val="ZeileHKapEntw"/>
    <w:qFormat/>
    <w:rsid w:val="0090676E"/>
  </w:style>
  <w:style w:type="paragraph" w:customStyle="1" w:styleId="ZeileKKEH7">
    <w:name w:val="ZeileKKE_H7"/>
    <w:basedOn w:val="ZeileKKEH"/>
    <w:qFormat/>
    <w:rsid w:val="0090676E"/>
  </w:style>
  <w:style w:type="paragraph" w:customStyle="1" w:styleId="ZeileKKEH8">
    <w:name w:val="ZeileKKE_H8"/>
    <w:basedOn w:val="ZeileKKEH"/>
    <w:qFormat/>
    <w:rsid w:val="0090676E"/>
  </w:style>
  <w:style w:type="paragraph" w:customStyle="1" w:styleId="ZeileKKEH10">
    <w:name w:val="ZeileKKE_H10"/>
    <w:basedOn w:val="ZeileKKEH"/>
    <w:qFormat/>
    <w:rsid w:val="0090676E"/>
  </w:style>
  <w:style w:type="paragraph" w:customStyle="1" w:styleId="SummeKKEH">
    <w:name w:val="SummeKKE_H"/>
    <w:basedOn w:val="SummeKapEntw"/>
    <w:qFormat/>
    <w:rsid w:val="0090676E"/>
  </w:style>
  <w:style w:type="paragraph" w:customStyle="1" w:styleId="SummeKKEH5">
    <w:name w:val="SummeKKE_H5"/>
    <w:basedOn w:val="SummeKKEH"/>
    <w:qFormat/>
    <w:rsid w:val="0090676E"/>
  </w:style>
  <w:style w:type="paragraph" w:customStyle="1" w:styleId="SummeKKEH7">
    <w:name w:val="SummeKKE_H7"/>
    <w:basedOn w:val="SummeKKEH"/>
    <w:qFormat/>
    <w:rsid w:val="0090676E"/>
  </w:style>
  <w:style w:type="paragraph" w:customStyle="1" w:styleId="SummeKKEH8">
    <w:name w:val="SummeKKE_H8"/>
    <w:basedOn w:val="SummeKKEH"/>
    <w:qFormat/>
    <w:rsid w:val="0090676E"/>
  </w:style>
  <w:style w:type="paragraph" w:customStyle="1" w:styleId="SummeKKEH10">
    <w:name w:val="SummeKKE_H10"/>
    <w:basedOn w:val="SummeKKEH"/>
    <w:qFormat/>
    <w:rsid w:val="0090676E"/>
  </w:style>
  <w:style w:type="paragraph" w:customStyle="1" w:styleId="GesellschafterKKEH">
    <w:name w:val="GesellschafterKKE_H"/>
    <w:basedOn w:val="GesellschKapEntw"/>
    <w:qFormat/>
    <w:rsid w:val="0090676E"/>
  </w:style>
  <w:style w:type="paragraph" w:customStyle="1" w:styleId="ZeileKKEV">
    <w:name w:val="ZeileKKE_V"/>
    <w:basedOn w:val="ZeileVKapEntw"/>
    <w:qFormat/>
    <w:rsid w:val="0090676E"/>
  </w:style>
  <w:style w:type="paragraph" w:customStyle="1" w:styleId="SummeKKEV">
    <w:name w:val="SummeKKE_V"/>
    <w:basedOn w:val="SummeKapEntw"/>
    <w:qFormat/>
    <w:rsid w:val="0090676E"/>
  </w:style>
  <w:style w:type="paragraph" w:customStyle="1" w:styleId="GesellschafterKKEV">
    <w:name w:val="GesellschafterKKE_V"/>
    <w:basedOn w:val="GesellschKapEntw"/>
    <w:qFormat/>
    <w:rsid w:val="0090676E"/>
  </w:style>
  <w:style w:type="paragraph" w:customStyle="1" w:styleId="HauptpunktKKEV">
    <w:name w:val="HauptpunktKKE_V"/>
    <w:basedOn w:val="HauptpunktKapEntw"/>
    <w:qFormat/>
    <w:rsid w:val="0090676E"/>
  </w:style>
  <w:style w:type="paragraph" w:customStyle="1" w:styleId="ZeileKKEH9">
    <w:name w:val="ZeileKKE_H9"/>
    <w:basedOn w:val="ZeileKKEH"/>
    <w:qFormat/>
    <w:rsid w:val="0090676E"/>
  </w:style>
  <w:style w:type="paragraph" w:customStyle="1" w:styleId="SummeKKEH9">
    <w:name w:val="SummeKKE_H9"/>
    <w:basedOn w:val="SummeKKEH"/>
    <w:qFormat/>
    <w:rsid w:val="0090676E"/>
  </w:style>
  <w:style w:type="paragraph" w:customStyle="1" w:styleId="AnlIABZeileWirtschaftsjahr">
    <w:name w:val="Anl_IAB_ZeileWirtschaftsjahr"/>
    <w:basedOn w:val="Standard"/>
    <w:qFormat/>
    <w:rsid w:val="0090676E"/>
    <w:rPr>
      <w:sz w:val="14"/>
    </w:rPr>
  </w:style>
  <w:style w:type="paragraph" w:customStyle="1" w:styleId="AnlIABGesamtsumme">
    <w:name w:val="Anl_IAB_Gesamtsumme"/>
    <w:basedOn w:val="Standard"/>
    <w:qFormat/>
    <w:rsid w:val="0090676E"/>
    <w:rPr>
      <w:b/>
      <w:sz w:val="14"/>
    </w:rPr>
  </w:style>
  <w:style w:type="character" w:customStyle="1" w:styleId="berschrift3Zchn">
    <w:name w:val="Überschrift 3 Zchn"/>
    <w:basedOn w:val="Absatz-Standardschriftart"/>
    <w:link w:val="berschrift3"/>
    <w:locked/>
    <w:rsid w:val="0090676E"/>
    <w:rPr>
      <w:rFonts w:ascii="Arial" w:hAnsi="Arial"/>
      <w:b/>
      <w:kern w:val="28"/>
      <w:sz w:val="22"/>
      <w:szCs w:val="24"/>
    </w:rPr>
  </w:style>
  <w:style w:type="paragraph" w:styleId="StandardWeb">
    <w:name w:val="Normal (Web)"/>
    <w:basedOn w:val="Standard"/>
    <w:uiPriority w:val="99"/>
    <w:rsid w:val="0090676E"/>
    <w:pPr>
      <w:suppressAutoHyphens/>
      <w:spacing w:before="280" w:after="280"/>
    </w:pPr>
    <w:rPr>
      <w:rFonts w:ascii="Times New Roman" w:hAnsi="Times New Roman"/>
      <w:sz w:val="24"/>
      <w:szCs w:val="24"/>
      <w:lang w:eastAsia="ar-SA"/>
    </w:rPr>
  </w:style>
  <w:style w:type="paragraph" w:customStyle="1" w:styleId="gap">
    <w:name w:val="gap"/>
    <w:basedOn w:val="Standard"/>
    <w:rsid w:val="0090676E"/>
    <w:pPr>
      <w:spacing w:before="60" w:after="60"/>
    </w:pPr>
    <w:rPr>
      <w:rFonts w:ascii="Times New Roman" w:hAnsi="Times New Roman"/>
      <w:sz w:val="24"/>
      <w:szCs w:val="24"/>
    </w:rPr>
  </w:style>
  <w:style w:type="paragraph" w:customStyle="1" w:styleId="Pa8">
    <w:name w:val="Pa8"/>
    <w:basedOn w:val="Standard"/>
    <w:next w:val="Standard"/>
    <w:uiPriority w:val="99"/>
    <w:rsid w:val="0090676E"/>
    <w:pPr>
      <w:autoSpaceDE w:val="0"/>
      <w:autoSpaceDN w:val="0"/>
      <w:adjustRightInd w:val="0"/>
      <w:spacing w:line="211" w:lineRule="atLeast"/>
    </w:pPr>
    <w:rPr>
      <w:rFonts w:ascii="SlimbachItcT" w:hAnsi="SlimbachItcT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rsid w:val="009067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0676E"/>
    <w:rPr>
      <w:rFonts w:ascii="Arial" w:hAnsi="Arial"/>
      <w:b/>
      <w:bCs/>
    </w:rPr>
  </w:style>
  <w:style w:type="character" w:customStyle="1" w:styleId="Formatvorlage3">
    <w:name w:val="Formatvorlage3"/>
    <w:basedOn w:val="Absatz-Standardschriftart"/>
    <w:uiPriority w:val="1"/>
    <w:rsid w:val="0090676E"/>
    <w:rPr>
      <w:color w:val="FFFF00"/>
    </w:rPr>
  </w:style>
  <w:style w:type="paragraph" w:styleId="Funotentext">
    <w:name w:val="footnote text"/>
    <w:basedOn w:val="Standard"/>
    <w:link w:val="FunotentextZchn"/>
    <w:uiPriority w:val="99"/>
    <w:rsid w:val="0090676E"/>
    <w:pPr>
      <w:suppressAutoHyphens/>
    </w:pPr>
    <w:rPr>
      <w:lang w:eastAsia="ar-S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0676E"/>
    <w:rPr>
      <w:rFonts w:ascii="Arial" w:hAnsi="Arial"/>
      <w:lang w:eastAsia="ar-SA"/>
    </w:rPr>
  </w:style>
  <w:style w:type="numbering" w:customStyle="1" w:styleId="Addison">
    <w:name w:val="Addison"/>
    <w:rsid w:val="0090676E"/>
    <w:pPr>
      <w:numPr>
        <w:numId w:val="26"/>
      </w:numPr>
    </w:pPr>
  </w:style>
  <w:style w:type="character" w:customStyle="1" w:styleId="berschrift6Zchn">
    <w:name w:val="Überschrift 6 Zchn"/>
    <w:link w:val="berschrift6"/>
    <w:rsid w:val="0090676E"/>
    <w:rPr>
      <w:rFonts w:ascii="Arial" w:hAnsi="Arial"/>
      <w:b/>
      <w:kern w:val="28"/>
      <w:sz w:val="22"/>
      <w:szCs w:val="24"/>
      <w:lang w:val="x-none" w:eastAsia="x-none"/>
    </w:rPr>
  </w:style>
  <w:style w:type="paragraph" w:customStyle="1" w:styleId="berschrift5zentriertAnlage">
    <w:name w:val="Überschrift 5 zentriert + Anlage"/>
    <w:basedOn w:val="berschrift5"/>
    <w:rsid w:val="0090676E"/>
    <w:pPr>
      <w:numPr>
        <w:numId w:val="27"/>
      </w:num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b\cms\Template\wordtmpl\custom\bberich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B9BD80EB29246D79400EA914CC5AB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E5AB86-DA04-401D-8003-F2280A5A4D73}"/>
      </w:docPartPr>
      <w:docPartBody>
        <w:p w:rsidR="00000000" w:rsidRDefault="00202126" w:rsidP="00202126">
          <w:pPr>
            <w:pStyle w:val="DB9BD80EB29246D79400EA914CC5AB3C"/>
          </w:pPr>
          <w:r w:rsidRPr="00CF377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D8B072374C54DAFBEC31AB89FF986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1284CE-8D74-4B20-871D-E53ABC74AA5D}"/>
      </w:docPartPr>
      <w:docPartBody>
        <w:p w:rsidR="00000000" w:rsidRDefault="00202126" w:rsidP="00202126">
          <w:pPr>
            <w:pStyle w:val="4D8B072374C54DAFBEC31AB89FF9864B"/>
          </w:pPr>
          <w:r w:rsidRPr="007E4DB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E5B6CBD43AAE45DAB2B23D12585C6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0D1349-9418-4657-ABDC-317C65099C7A}"/>
      </w:docPartPr>
      <w:docPartBody>
        <w:p w:rsidR="00000000" w:rsidRDefault="00202126" w:rsidP="00202126">
          <w:pPr>
            <w:pStyle w:val="E5B6CBD43AAE45DAB2B23D12585C62F1"/>
          </w:pPr>
          <w:r w:rsidRPr="0039676A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limbachItcT">
    <w:altName w:val="SlimbachItc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26"/>
    <w:rsid w:val="0020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02126"/>
    <w:rPr>
      <w:color w:val="808080"/>
    </w:rPr>
  </w:style>
  <w:style w:type="paragraph" w:customStyle="1" w:styleId="84C14C0C050F4DD7A2197B8CE1C9C697">
    <w:name w:val="84C14C0C050F4DD7A2197B8CE1C9C697"/>
    <w:rsid w:val="00202126"/>
  </w:style>
  <w:style w:type="paragraph" w:customStyle="1" w:styleId="DB9BD80EB29246D79400EA914CC5AB3C">
    <w:name w:val="DB9BD80EB29246D79400EA914CC5AB3C"/>
    <w:rsid w:val="00202126"/>
  </w:style>
  <w:style w:type="paragraph" w:customStyle="1" w:styleId="4D8B072374C54DAFBEC31AB89FF9864B">
    <w:name w:val="4D8B072374C54DAFBEC31AB89FF9864B"/>
    <w:rsid w:val="00202126"/>
  </w:style>
  <w:style w:type="paragraph" w:customStyle="1" w:styleId="E5B6CBD43AAE45DAB2B23D12585C62F1">
    <w:name w:val="E5B6CBD43AAE45DAB2B23D12585C62F1"/>
    <w:rsid w:val="00202126"/>
  </w:style>
  <w:style w:type="paragraph" w:customStyle="1" w:styleId="60E46A0DB70645F1ABB764FCD71DD790">
    <w:name w:val="60E46A0DB70645F1ABB764FCD71DD790"/>
    <w:rsid w:val="00202126"/>
  </w:style>
  <w:style w:type="paragraph" w:customStyle="1" w:styleId="1E8B652E7CE44BB4A86B620FFDBE1EA9">
    <w:name w:val="1E8B652E7CE44BB4A86B620FFDBE1EA9"/>
    <w:rsid w:val="00202126"/>
  </w:style>
  <w:style w:type="paragraph" w:customStyle="1" w:styleId="6F5FBFD0BF504E4BB26EA8377BE273FE">
    <w:name w:val="6F5FBFD0BF504E4BB26EA8377BE273FE"/>
    <w:rsid w:val="00202126"/>
  </w:style>
  <w:style w:type="paragraph" w:customStyle="1" w:styleId="9EBECED7F3854E0D90CB9A5F94BFCA29">
    <w:name w:val="9EBECED7F3854E0D90CB9A5F94BFCA29"/>
    <w:rsid w:val="00202126"/>
  </w:style>
  <w:style w:type="paragraph" w:customStyle="1" w:styleId="59186331B2D249BE890C967B07D1CD8A">
    <w:name w:val="59186331B2D249BE890C967B07D1CD8A"/>
    <w:rsid w:val="00202126"/>
  </w:style>
  <w:style w:type="paragraph" w:customStyle="1" w:styleId="406C3DE2F9454234B3BD22A4FA13563A">
    <w:name w:val="406C3DE2F9454234B3BD22A4FA13563A"/>
    <w:rsid w:val="00202126"/>
  </w:style>
  <w:style w:type="paragraph" w:customStyle="1" w:styleId="86B4ECAFAA65483E866C02EF5362E5FA">
    <w:name w:val="86B4ECAFAA65483E866C02EF5362E5FA"/>
    <w:rsid w:val="00202126"/>
  </w:style>
  <w:style w:type="paragraph" w:customStyle="1" w:styleId="102A7375A8964168BFBFE58769D4CE7E">
    <w:name w:val="102A7375A8964168BFBFE58769D4CE7E"/>
    <w:rsid w:val="00202126"/>
  </w:style>
  <w:style w:type="paragraph" w:customStyle="1" w:styleId="176073A05EF14AA8947BE3C3A7E26533">
    <w:name w:val="176073A05EF14AA8947BE3C3A7E26533"/>
    <w:rsid w:val="00202126"/>
  </w:style>
  <w:style w:type="paragraph" w:customStyle="1" w:styleId="95E44CCDF04645ACBC4DF9BE103552E6">
    <w:name w:val="95E44CCDF04645ACBC4DF9BE103552E6"/>
    <w:rsid w:val="00202126"/>
  </w:style>
  <w:style w:type="paragraph" w:customStyle="1" w:styleId="95F6B612ECF643BEAD92D4E78212DD3E">
    <w:name w:val="95F6B612ECF643BEAD92D4E78212DD3E"/>
    <w:rsid w:val="00202126"/>
  </w:style>
  <w:style w:type="paragraph" w:customStyle="1" w:styleId="C34E08597826440BB2E8A4B3E88E67F7">
    <w:name w:val="C34E08597826440BB2E8A4B3E88E67F7"/>
    <w:rsid w:val="00202126"/>
  </w:style>
  <w:style w:type="paragraph" w:customStyle="1" w:styleId="097A37D4DC604636965E7F45280E3401">
    <w:name w:val="097A37D4DC604636965E7F45280E3401"/>
    <w:rsid w:val="00202126"/>
  </w:style>
  <w:style w:type="paragraph" w:customStyle="1" w:styleId="5380CCCC6DB449369EB4B766B9CCD72A">
    <w:name w:val="5380CCCC6DB449369EB4B766B9CCD72A"/>
    <w:rsid w:val="00202126"/>
  </w:style>
  <w:style w:type="paragraph" w:customStyle="1" w:styleId="75C8EE8B10874E22B3F06DFC79FE36CA">
    <w:name w:val="75C8EE8B10874E22B3F06DFC79FE36CA"/>
    <w:rsid w:val="00202126"/>
  </w:style>
  <w:style w:type="paragraph" w:customStyle="1" w:styleId="FB698E4733BE400494D8539BE9686B1D">
    <w:name w:val="FB698E4733BE400494D8539BE9686B1D"/>
    <w:rsid w:val="00202126"/>
  </w:style>
  <w:style w:type="paragraph" w:customStyle="1" w:styleId="B8585C2427AF4D5D9A608F0B9D3E9581">
    <w:name w:val="B8585C2427AF4D5D9A608F0B9D3E9581"/>
    <w:rsid w:val="00202126"/>
  </w:style>
  <w:style w:type="paragraph" w:customStyle="1" w:styleId="85B00C8C24E747818C2ACFF8D00FFC00">
    <w:name w:val="85B00C8C24E747818C2ACFF8D00FFC00"/>
    <w:rsid w:val="00202126"/>
  </w:style>
  <w:style w:type="paragraph" w:customStyle="1" w:styleId="94593BC895604A04A51B39911C06CB36">
    <w:name w:val="94593BC895604A04A51B39911C06CB36"/>
    <w:rsid w:val="00202126"/>
  </w:style>
  <w:style w:type="paragraph" w:customStyle="1" w:styleId="4091B894097A4A5A942F20ADF1F4FE78">
    <w:name w:val="4091B894097A4A5A942F20ADF1F4FE78"/>
    <w:rsid w:val="00202126"/>
  </w:style>
  <w:style w:type="paragraph" w:customStyle="1" w:styleId="E3EE0479C28343ACA8F1F84856D432CB">
    <w:name w:val="E3EE0479C28343ACA8F1F84856D432CB"/>
    <w:rsid w:val="00202126"/>
  </w:style>
  <w:style w:type="paragraph" w:customStyle="1" w:styleId="C9A7A969CE3C489A9A1CC13327721894">
    <w:name w:val="C9A7A969CE3C489A9A1CC13327721894"/>
    <w:rsid w:val="00202126"/>
  </w:style>
  <w:style w:type="paragraph" w:customStyle="1" w:styleId="57FEA91134F34AAABEDECF60E0CD6EC8">
    <w:name w:val="57FEA91134F34AAABEDECF60E0CD6EC8"/>
    <w:rsid w:val="00202126"/>
  </w:style>
  <w:style w:type="paragraph" w:customStyle="1" w:styleId="23FB945D8A7C4DC2932A9780C3896D9C">
    <w:name w:val="23FB945D8A7C4DC2932A9780C3896D9C"/>
    <w:rsid w:val="00202126"/>
  </w:style>
  <w:style w:type="paragraph" w:customStyle="1" w:styleId="A89757932D39414ABCDE576CA717E776">
    <w:name w:val="A89757932D39414ABCDE576CA717E776"/>
    <w:rsid w:val="00202126"/>
  </w:style>
  <w:style w:type="paragraph" w:customStyle="1" w:styleId="3EB814D5DBD94E31891674DF14D631B6">
    <w:name w:val="3EB814D5DBD94E31891674DF14D631B6"/>
    <w:rsid w:val="00202126"/>
  </w:style>
  <w:style w:type="paragraph" w:customStyle="1" w:styleId="4A0C18D2ADD843DD83B4B9F54E9BAAFD">
    <w:name w:val="4A0C18D2ADD843DD83B4B9F54E9BAAFD"/>
    <w:rsid w:val="00202126"/>
  </w:style>
  <w:style w:type="paragraph" w:customStyle="1" w:styleId="5E2CB035870241228E1231207D634C41">
    <w:name w:val="5E2CB035870241228E1231207D634C41"/>
    <w:rsid w:val="00202126"/>
  </w:style>
  <w:style w:type="paragraph" w:customStyle="1" w:styleId="5A25D31743774BE8A8B423CF8F4097F3">
    <w:name w:val="5A25D31743774BE8A8B423CF8F4097F3"/>
    <w:rsid w:val="00202126"/>
  </w:style>
  <w:style w:type="paragraph" w:customStyle="1" w:styleId="4A00930D27324920887596D4AECBDFCA">
    <w:name w:val="4A00930D27324920887596D4AECBDFCA"/>
    <w:rsid w:val="00202126"/>
  </w:style>
  <w:style w:type="paragraph" w:customStyle="1" w:styleId="02C4B909FE7C4C08BE20144DE931CD14">
    <w:name w:val="02C4B909FE7C4C08BE20144DE931CD14"/>
    <w:rsid w:val="00202126"/>
  </w:style>
  <w:style w:type="paragraph" w:customStyle="1" w:styleId="71C30D82C0924A0A990E2A1F060E2C80">
    <w:name w:val="71C30D82C0924A0A990E2A1F060E2C80"/>
    <w:rsid w:val="00202126"/>
  </w:style>
  <w:style w:type="paragraph" w:customStyle="1" w:styleId="9D739CA260B04F42A31A0B3DE6D0375A">
    <w:name w:val="9D739CA260B04F42A31A0B3DE6D0375A"/>
    <w:rsid w:val="00202126"/>
  </w:style>
  <w:style w:type="paragraph" w:customStyle="1" w:styleId="D486B2A66EE1408891E51867E40960F5">
    <w:name w:val="D486B2A66EE1408891E51867E40960F5"/>
    <w:rsid w:val="00202126"/>
  </w:style>
  <w:style w:type="paragraph" w:customStyle="1" w:styleId="ABA64179D87F4D2CA3048E79C4EB6C42">
    <w:name w:val="ABA64179D87F4D2CA3048E79C4EB6C42"/>
    <w:rsid w:val="00202126"/>
  </w:style>
  <w:style w:type="paragraph" w:customStyle="1" w:styleId="C0FA50C428BD4D419590D37B95ED045F">
    <w:name w:val="C0FA50C428BD4D419590D37B95ED045F"/>
    <w:rsid w:val="00202126"/>
  </w:style>
  <w:style w:type="paragraph" w:customStyle="1" w:styleId="06F3A17BD7A84738BBAF148914146C2A">
    <w:name w:val="06F3A17BD7A84738BBAF148914146C2A"/>
    <w:rsid w:val="00202126"/>
  </w:style>
  <w:style w:type="paragraph" w:customStyle="1" w:styleId="E689FCAF3EE34574B4408AEF8378F14A">
    <w:name w:val="E689FCAF3EE34574B4408AEF8378F14A"/>
    <w:rsid w:val="00202126"/>
  </w:style>
  <w:style w:type="paragraph" w:customStyle="1" w:styleId="31C0C56292394F8A8F2C352AFF88984B">
    <w:name w:val="31C0C56292394F8A8F2C352AFF88984B"/>
    <w:rsid w:val="00202126"/>
  </w:style>
  <w:style w:type="paragraph" w:customStyle="1" w:styleId="41484AD6555245A5927657EDF6ED48B9">
    <w:name w:val="41484AD6555245A5927657EDF6ED48B9"/>
    <w:rsid w:val="00202126"/>
  </w:style>
  <w:style w:type="paragraph" w:customStyle="1" w:styleId="EC70C8798EDA4184BE5B5B761890DE21">
    <w:name w:val="EC70C8798EDA4184BE5B5B761890DE21"/>
    <w:rsid w:val="00202126"/>
  </w:style>
  <w:style w:type="paragraph" w:customStyle="1" w:styleId="3AFE8AE207334B2185A998E2A814981F">
    <w:name w:val="3AFE8AE207334B2185A998E2A814981F"/>
    <w:rsid w:val="00202126"/>
  </w:style>
  <w:style w:type="paragraph" w:customStyle="1" w:styleId="D588E21EF0FC4920B8584393DBAA96D7">
    <w:name w:val="D588E21EF0FC4920B8584393DBAA96D7"/>
    <w:rsid w:val="00202126"/>
  </w:style>
  <w:style w:type="paragraph" w:customStyle="1" w:styleId="BCBE17D493334992AD73B976DD791F22">
    <w:name w:val="BCBE17D493334992AD73B976DD791F22"/>
    <w:rsid w:val="00202126"/>
  </w:style>
  <w:style w:type="paragraph" w:customStyle="1" w:styleId="3C479A50D15F4557A0335A534CEE8970">
    <w:name w:val="3C479A50D15F4557A0335A534CEE8970"/>
    <w:rsid w:val="00202126"/>
  </w:style>
  <w:style w:type="paragraph" w:customStyle="1" w:styleId="9F4D9585AA5F4895A2F01D810D5DFB9B">
    <w:name w:val="9F4D9585AA5F4895A2F01D810D5DFB9B"/>
    <w:rsid w:val="00202126"/>
  </w:style>
  <w:style w:type="paragraph" w:customStyle="1" w:styleId="C7773753C9424978B5B5BD51201F0002">
    <w:name w:val="C7773753C9424978B5B5BD51201F0002"/>
    <w:rsid w:val="00202126"/>
  </w:style>
  <w:style w:type="paragraph" w:customStyle="1" w:styleId="8E987DE9A5BE4A2EA88F6E4B19A6881D">
    <w:name w:val="8E987DE9A5BE4A2EA88F6E4B19A6881D"/>
    <w:rsid w:val="00202126"/>
  </w:style>
  <w:style w:type="paragraph" w:customStyle="1" w:styleId="17A1112BFBAB4A7DB25B1BB68680D5C2">
    <w:name w:val="17A1112BFBAB4A7DB25B1BB68680D5C2"/>
    <w:rsid w:val="00202126"/>
  </w:style>
  <w:style w:type="paragraph" w:customStyle="1" w:styleId="32F5BAF8557A460DB908A820385A34C7">
    <w:name w:val="32F5BAF8557A460DB908A820385A34C7"/>
    <w:rsid w:val="00202126"/>
  </w:style>
  <w:style w:type="paragraph" w:customStyle="1" w:styleId="C088EE71FE034750992D8F0F7A9A4804">
    <w:name w:val="C088EE71FE034750992D8F0F7A9A4804"/>
    <w:rsid w:val="00202126"/>
  </w:style>
  <w:style w:type="paragraph" w:customStyle="1" w:styleId="B951414B2D994D7790D19FAE41378935">
    <w:name w:val="B951414B2D994D7790D19FAE41378935"/>
    <w:rsid w:val="00202126"/>
  </w:style>
  <w:style w:type="paragraph" w:customStyle="1" w:styleId="800CDA450877457F9CD69C1F67419DDE">
    <w:name w:val="800CDA450877457F9CD69C1F67419DDE"/>
    <w:rsid w:val="00202126"/>
  </w:style>
  <w:style w:type="paragraph" w:customStyle="1" w:styleId="1FFFE279D0584E65BF29ABA7B1A5695C">
    <w:name w:val="1FFFE279D0584E65BF29ABA7B1A5695C"/>
    <w:rsid w:val="00202126"/>
  </w:style>
  <w:style w:type="paragraph" w:customStyle="1" w:styleId="38BACBBAF969408D8E6B502CA3B4C89A">
    <w:name w:val="38BACBBAF969408D8E6B502CA3B4C89A"/>
    <w:rsid w:val="00202126"/>
  </w:style>
  <w:style w:type="paragraph" w:customStyle="1" w:styleId="1FC84F0749904E46B2A15992C36B263C">
    <w:name w:val="1FC84F0749904E46B2A15992C36B263C"/>
    <w:rsid w:val="00202126"/>
  </w:style>
  <w:style w:type="paragraph" w:customStyle="1" w:styleId="94A7FC175BAA44F5B2471FC470714D0E">
    <w:name w:val="94A7FC175BAA44F5B2471FC470714D0E"/>
    <w:rsid w:val="00202126"/>
  </w:style>
  <w:style w:type="paragraph" w:customStyle="1" w:styleId="63983BC25A264C6C8833B8AE4926C782">
    <w:name w:val="63983BC25A264C6C8833B8AE4926C782"/>
    <w:rsid w:val="00202126"/>
  </w:style>
  <w:style w:type="paragraph" w:customStyle="1" w:styleId="803CEAC9733940348CC796AA4378328B">
    <w:name w:val="803CEAC9733940348CC796AA4378328B"/>
    <w:rsid w:val="00202126"/>
  </w:style>
  <w:style w:type="paragraph" w:customStyle="1" w:styleId="B055E239EB984756B100B6F6F4F845ED">
    <w:name w:val="B055E239EB984756B100B6F6F4F845ED"/>
    <w:rsid w:val="00202126"/>
  </w:style>
  <w:style w:type="paragraph" w:customStyle="1" w:styleId="809AF33C45444246ADF8C01C76DEFCCB">
    <w:name w:val="809AF33C45444246ADF8C01C76DEFCCB"/>
    <w:rsid w:val="00202126"/>
  </w:style>
  <w:style w:type="paragraph" w:customStyle="1" w:styleId="D4D081B60C99486FB8AA04B5E1E32238">
    <w:name w:val="D4D081B60C99486FB8AA04B5E1E32238"/>
    <w:rsid w:val="00202126"/>
  </w:style>
  <w:style w:type="paragraph" w:customStyle="1" w:styleId="E12002462F2C4094983B094274A48ADC">
    <w:name w:val="E12002462F2C4094983B094274A48ADC"/>
    <w:rsid w:val="00202126"/>
  </w:style>
  <w:style w:type="paragraph" w:customStyle="1" w:styleId="9DB090ECFBAA452288A721BD229EF615">
    <w:name w:val="9DB090ECFBAA452288A721BD229EF615"/>
    <w:rsid w:val="00202126"/>
  </w:style>
  <w:style w:type="paragraph" w:customStyle="1" w:styleId="3E184D53B71B42F1896CF1A8C5C84BCB">
    <w:name w:val="3E184D53B71B42F1896CF1A8C5C84BCB"/>
    <w:rsid w:val="00202126"/>
  </w:style>
  <w:style w:type="paragraph" w:customStyle="1" w:styleId="7731577399EE4301B7A1DC59BB50C532">
    <w:name w:val="7731577399EE4301B7A1DC59BB50C532"/>
    <w:rsid w:val="00202126"/>
  </w:style>
  <w:style w:type="paragraph" w:customStyle="1" w:styleId="566E327967C549D49B0BA0C7AD44082C">
    <w:name w:val="566E327967C549D49B0BA0C7AD44082C"/>
    <w:rsid w:val="00202126"/>
  </w:style>
  <w:style w:type="paragraph" w:customStyle="1" w:styleId="B5842686915F4E78A0C60A1E4FD4B191">
    <w:name w:val="B5842686915F4E78A0C60A1E4FD4B191"/>
    <w:rsid w:val="00202126"/>
  </w:style>
  <w:style w:type="paragraph" w:customStyle="1" w:styleId="EC3750B780DC41DA9961CFB4AD16F07C">
    <w:name w:val="EC3750B780DC41DA9961CFB4AD16F07C"/>
    <w:rsid w:val="00202126"/>
  </w:style>
  <w:style w:type="paragraph" w:customStyle="1" w:styleId="E34E963FD9B847919F5A6E10AAF6D1B2">
    <w:name w:val="E34E963FD9B847919F5A6E10AAF6D1B2"/>
    <w:rsid w:val="00202126"/>
  </w:style>
  <w:style w:type="paragraph" w:customStyle="1" w:styleId="45FAF801054542848C40AF0FBD85AFC7">
    <w:name w:val="45FAF801054542848C40AF0FBD85AFC7"/>
    <w:rsid w:val="00202126"/>
  </w:style>
  <w:style w:type="paragraph" w:customStyle="1" w:styleId="71BC4D62A9E04AD382126A3A6F73256F">
    <w:name w:val="71BC4D62A9E04AD382126A3A6F73256F"/>
    <w:rsid w:val="00202126"/>
  </w:style>
  <w:style w:type="paragraph" w:customStyle="1" w:styleId="ADE7A27FA56E41CE9E4CEA4B281D2793">
    <w:name w:val="ADE7A27FA56E41CE9E4CEA4B281D2793"/>
    <w:rsid w:val="00202126"/>
  </w:style>
  <w:style w:type="paragraph" w:customStyle="1" w:styleId="D6607369606B4F059B2EFA2455D5979E">
    <w:name w:val="D6607369606B4F059B2EFA2455D5979E"/>
    <w:rsid w:val="00202126"/>
  </w:style>
  <w:style w:type="paragraph" w:customStyle="1" w:styleId="DD09D65B89834DE0BDB97E21F002ACA7">
    <w:name w:val="DD09D65B89834DE0BDB97E21F002ACA7"/>
    <w:rsid w:val="00202126"/>
  </w:style>
  <w:style w:type="paragraph" w:customStyle="1" w:styleId="401E23BC731749F8BB31A5BF07C6D9EA">
    <w:name w:val="401E23BC731749F8BB31A5BF07C6D9EA"/>
    <w:rsid w:val="00202126"/>
  </w:style>
  <w:style w:type="paragraph" w:customStyle="1" w:styleId="D7C75E24B6D545AEAA1268E6ADEAD72C">
    <w:name w:val="D7C75E24B6D545AEAA1268E6ADEAD72C"/>
    <w:rsid w:val="00202126"/>
  </w:style>
  <w:style w:type="paragraph" w:customStyle="1" w:styleId="6FBCB1E0B9D743CD9195AF1E588A3AE1">
    <w:name w:val="6FBCB1E0B9D743CD9195AF1E588A3AE1"/>
    <w:rsid w:val="00202126"/>
  </w:style>
  <w:style w:type="paragraph" w:customStyle="1" w:styleId="5C2AAEED260241D2B9D4E04D9F0DE461">
    <w:name w:val="5C2AAEED260241D2B9D4E04D9F0DE461"/>
    <w:rsid w:val="00202126"/>
  </w:style>
  <w:style w:type="paragraph" w:customStyle="1" w:styleId="C4157B5DA77747B08FB0A3FA9A75B3E8">
    <w:name w:val="C4157B5DA77747B08FB0A3FA9A75B3E8"/>
    <w:rsid w:val="00202126"/>
  </w:style>
  <w:style w:type="paragraph" w:customStyle="1" w:styleId="687FE57894E047989780F4F438228BD6">
    <w:name w:val="687FE57894E047989780F4F438228BD6"/>
    <w:rsid w:val="00202126"/>
  </w:style>
  <w:style w:type="paragraph" w:customStyle="1" w:styleId="1214E9F9EE094BD4BB318AA659BD51EF">
    <w:name w:val="1214E9F9EE094BD4BB318AA659BD51EF"/>
    <w:rsid w:val="00202126"/>
  </w:style>
  <w:style w:type="paragraph" w:customStyle="1" w:styleId="DC7070BEA7304418ADEF622257684B72">
    <w:name w:val="DC7070BEA7304418ADEF622257684B72"/>
    <w:rsid w:val="00202126"/>
  </w:style>
  <w:style w:type="paragraph" w:customStyle="1" w:styleId="A884724ED2E44893B700FE29A53D76AA">
    <w:name w:val="A884724ED2E44893B700FE29A53D76AA"/>
    <w:rsid w:val="00202126"/>
  </w:style>
  <w:style w:type="paragraph" w:customStyle="1" w:styleId="1968DAB7283F4065B0DCFBDB6D8030B3">
    <w:name w:val="1968DAB7283F4065B0DCFBDB6D8030B3"/>
    <w:rsid w:val="00202126"/>
  </w:style>
  <w:style w:type="paragraph" w:customStyle="1" w:styleId="0EC88E7CE5F04ADC98115755FCC5A438">
    <w:name w:val="0EC88E7CE5F04ADC98115755FCC5A438"/>
    <w:rsid w:val="00202126"/>
  </w:style>
  <w:style w:type="paragraph" w:customStyle="1" w:styleId="4374145002744628BAC3251A0FB621C5">
    <w:name w:val="4374145002744628BAC3251A0FB621C5"/>
    <w:rsid w:val="00202126"/>
  </w:style>
  <w:style w:type="paragraph" w:customStyle="1" w:styleId="3D6D457F749F4251A77D49C89EE6B3A9">
    <w:name w:val="3D6D457F749F4251A77D49C89EE6B3A9"/>
    <w:rsid w:val="00202126"/>
  </w:style>
  <w:style w:type="paragraph" w:customStyle="1" w:styleId="09CD7DF170FB42FBB3F0EE2C98274D66">
    <w:name w:val="09CD7DF170FB42FBB3F0EE2C98274D66"/>
    <w:rsid w:val="00202126"/>
  </w:style>
  <w:style w:type="paragraph" w:customStyle="1" w:styleId="4700DE6E4EC447FBA7AEB0F96F1AA909">
    <w:name w:val="4700DE6E4EC447FBA7AEB0F96F1AA909"/>
    <w:rsid w:val="00202126"/>
  </w:style>
  <w:style w:type="paragraph" w:customStyle="1" w:styleId="A96F76A938544444B7B1A66CB3E48AC1">
    <w:name w:val="A96F76A938544444B7B1A66CB3E48AC1"/>
    <w:rsid w:val="00202126"/>
  </w:style>
  <w:style w:type="paragraph" w:customStyle="1" w:styleId="A09DCC4DADEF473AABE0597C638FF3F5">
    <w:name w:val="A09DCC4DADEF473AABE0597C638FF3F5"/>
    <w:rsid w:val="00202126"/>
  </w:style>
  <w:style w:type="paragraph" w:customStyle="1" w:styleId="4DC6484BC4584F0189DFC84F8256536C">
    <w:name w:val="4DC6484BC4584F0189DFC84F8256536C"/>
    <w:rsid w:val="00202126"/>
  </w:style>
  <w:style w:type="paragraph" w:customStyle="1" w:styleId="EBDE314148F34BAFA7B543C99F3DAC74">
    <w:name w:val="EBDE314148F34BAFA7B543C99F3DAC74"/>
    <w:rsid w:val="00202126"/>
  </w:style>
  <w:style w:type="paragraph" w:customStyle="1" w:styleId="57A7F7B602FC47BCA136206A1CF1B932">
    <w:name w:val="57A7F7B602FC47BCA136206A1CF1B932"/>
    <w:rsid w:val="00202126"/>
  </w:style>
  <w:style w:type="paragraph" w:customStyle="1" w:styleId="69FEAC48C3DD4F08AAC14142F091D32B">
    <w:name w:val="69FEAC48C3DD4F08AAC14142F091D32B"/>
    <w:rsid w:val="00202126"/>
  </w:style>
  <w:style w:type="paragraph" w:customStyle="1" w:styleId="96241910077C4267A717C426079402B9">
    <w:name w:val="96241910077C4267A717C426079402B9"/>
    <w:rsid w:val="00202126"/>
  </w:style>
  <w:style w:type="paragraph" w:customStyle="1" w:styleId="0171ED7CD153400CB7FF0810A87F5B2C">
    <w:name w:val="0171ED7CD153400CB7FF0810A87F5B2C"/>
    <w:rsid w:val="00202126"/>
  </w:style>
  <w:style w:type="paragraph" w:customStyle="1" w:styleId="B9D145EF0D83483DB707A6E260EE3942">
    <w:name w:val="B9D145EF0D83483DB707A6E260EE3942"/>
    <w:rsid w:val="00202126"/>
  </w:style>
  <w:style w:type="paragraph" w:customStyle="1" w:styleId="E0034222E98F4AB189B93E38BAFAD815">
    <w:name w:val="E0034222E98F4AB189B93E38BAFAD815"/>
    <w:rsid w:val="00202126"/>
  </w:style>
  <w:style w:type="paragraph" w:customStyle="1" w:styleId="F73AC5257F5D412BBD7277ED3ADF4BC0">
    <w:name w:val="F73AC5257F5D412BBD7277ED3ADF4BC0"/>
    <w:rsid w:val="00202126"/>
  </w:style>
  <w:style w:type="paragraph" w:customStyle="1" w:styleId="94AA4EF0AC4540628290C700A924696F">
    <w:name w:val="94AA4EF0AC4540628290C700A924696F"/>
    <w:rsid w:val="00202126"/>
  </w:style>
  <w:style w:type="paragraph" w:customStyle="1" w:styleId="119C92706A234756AABA0AA35766760F">
    <w:name w:val="119C92706A234756AABA0AA35766760F"/>
    <w:rsid w:val="00202126"/>
  </w:style>
  <w:style w:type="paragraph" w:customStyle="1" w:styleId="4D51435DE8624E0B9778E9F6A6C722A6">
    <w:name w:val="4D51435DE8624E0B9778E9F6A6C722A6"/>
    <w:rsid w:val="00202126"/>
  </w:style>
  <w:style w:type="paragraph" w:customStyle="1" w:styleId="B58DEB76761A4D69972B209783FECF6A">
    <w:name w:val="B58DEB76761A4D69972B209783FECF6A"/>
    <w:rsid w:val="00202126"/>
  </w:style>
  <w:style w:type="paragraph" w:customStyle="1" w:styleId="9E10E1AA1071468E9D488733357A3E7F">
    <w:name w:val="9E10E1AA1071468E9D488733357A3E7F"/>
    <w:rsid w:val="00202126"/>
  </w:style>
  <w:style w:type="paragraph" w:customStyle="1" w:styleId="0D3D3C7484064B61A3574B356E2CAEB0">
    <w:name w:val="0D3D3C7484064B61A3574B356E2CAEB0"/>
    <w:rsid w:val="00202126"/>
  </w:style>
  <w:style w:type="paragraph" w:customStyle="1" w:styleId="E47323FD86D3401D88C8574C62D5DCC6">
    <w:name w:val="E47323FD86D3401D88C8574C62D5DCC6"/>
    <w:rsid w:val="00202126"/>
  </w:style>
  <w:style w:type="paragraph" w:customStyle="1" w:styleId="A4DC69D375E4493EA9D5D340DEEDF189">
    <w:name w:val="A4DC69D375E4493EA9D5D340DEEDF189"/>
    <w:rsid w:val="00202126"/>
  </w:style>
  <w:style w:type="paragraph" w:customStyle="1" w:styleId="0E86A1218CA145088414B637CA6F8E13">
    <w:name w:val="0E86A1218CA145088414B637CA6F8E13"/>
    <w:rsid w:val="00202126"/>
  </w:style>
  <w:style w:type="paragraph" w:customStyle="1" w:styleId="8368E529C6424906B8C31199B7586F5E">
    <w:name w:val="8368E529C6424906B8C31199B7586F5E"/>
    <w:rsid w:val="00202126"/>
  </w:style>
  <w:style w:type="paragraph" w:customStyle="1" w:styleId="578ACD727CFB4C94A45DAE4EB76F680A">
    <w:name w:val="578ACD727CFB4C94A45DAE4EB76F680A"/>
    <w:rsid w:val="00202126"/>
  </w:style>
  <w:style w:type="paragraph" w:customStyle="1" w:styleId="F303A0BEA0BC4A34AC492DD16DB044A9">
    <w:name w:val="F303A0BEA0BC4A34AC492DD16DB044A9"/>
    <w:rsid w:val="00202126"/>
  </w:style>
  <w:style w:type="paragraph" w:customStyle="1" w:styleId="CABB52E1CDE94E25A3891BE390D2BC5F">
    <w:name w:val="CABB52E1CDE94E25A3891BE390D2BC5F"/>
    <w:rsid w:val="00202126"/>
  </w:style>
  <w:style w:type="paragraph" w:customStyle="1" w:styleId="BDCEF842AE5C435D8C7ABC2D59375EBD">
    <w:name w:val="BDCEF842AE5C435D8C7ABC2D59375EBD"/>
    <w:rsid w:val="00202126"/>
  </w:style>
  <w:style w:type="paragraph" w:customStyle="1" w:styleId="9508498E9D7B4FFD8C2324B722412F19">
    <w:name w:val="9508498E9D7B4FFD8C2324B722412F19"/>
    <w:rsid w:val="00202126"/>
  </w:style>
  <w:style w:type="paragraph" w:customStyle="1" w:styleId="B1A975080956433095C9BFDA43D484A6">
    <w:name w:val="B1A975080956433095C9BFDA43D484A6"/>
    <w:rsid w:val="00202126"/>
  </w:style>
  <w:style w:type="paragraph" w:customStyle="1" w:styleId="1FD273C34F764460A42C0FB419F75D0E">
    <w:name w:val="1FD273C34F764460A42C0FB419F75D0E"/>
    <w:rsid w:val="00202126"/>
  </w:style>
  <w:style w:type="paragraph" w:customStyle="1" w:styleId="5255CD32D9144F82BF2EFD7449992B18">
    <w:name w:val="5255CD32D9144F82BF2EFD7449992B18"/>
    <w:rsid w:val="00202126"/>
  </w:style>
  <w:style w:type="paragraph" w:customStyle="1" w:styleId="420E0355F09F408B9C6B58AC4113275C">
    <w:name w:val="420E0355F09F408B9C6B58AC4113275C"/>
    <w:rsid w:val="00202126"/>
  </w:style>
  <w:style w:type="paragraph" w:customStyle="1" w:styleId="40E59E7C611243D18E8DF47254F390A1">
    <w:name w:val="40E59E7C611243D18E8DF47254F390A1"/>
    <w:rsid w:val="00202126"/>
  </w:style>
  <w:style w:type="paragraph" w:customStyle="1" w:styleId="CEB0BA8D74714C5EA57550F05CDF5387">
    <w:name w:val="CEB0BA8D74714C5EA57550F05CDF5387"/>
    <w:rsid w:val="00202126"/>
  </w:style>
  <w:style w:type="paragraph" w:customStyle="1" w:styleId="90B4740990114DA7A68CBCB721D91858">
    <w:name w:val="90B4740990114DA7A68CBCB721D91858"/>
    <w:rsid w:val="00202126"/>
  </w:style>
  <w:style w:type="paragraph" w:customStyle="1" w:styleId="5C24811DEADF4959810F0772E312A181">
    <w:name w:val="5C24811DEADF4959810F0772E312A181"/>
    <w:rsid w:val="00202126"/>
  </w:style>
  <w:style w:type="paragraph" w:customStyle="1" w:styleId="E06AB893FEA04BAAB81CE8C3F0C9936C">
    <w:name w:val="E06AB893FEA04BAAB81CE8C3F0C9936C"/>
    <w:rsid w:val="00202126"/>
  </w:style>
  <w:style w:type="paragraph" w:customStyle="1" w:styleId="68D12FF5FD6847FA99A670CCF1F992BD">
    <w:name w:val="68D12FF5FD6847FA99A670CCF1F992BD"/>
    <w:rsid w:val="00202126"/>
  </w:style>
  <w:style w:type="paragraph" w:customStyle="1" w:styleId="549C45D4D46F4FED9F79316A094AF2A5">
    <w:name w:val="549C45D4D46F4FED9F79316A094AF2A5"/>
    <w:rsid w:val="00202126"/>
  </w:style>
  <w:style w:type="paragraph" w:customStyle="1" w:styleId="8F70893DC92A4AEABCECC4298F6943F7">
    <w:name w:val="8F70893DC92A4AEABCECC4298F6943F7"/>
    <w:rsid w:val="00202126"/>
  </w:style>
  <w:style w:type="paragraph" w:customStyle="1" w:styleId="04EC3AE16C40444AA1A3FD98424B5A99">
    <w:name w:val="04EC3AE16C40444AA1A3FD98424B5A99"/>
    <w:rsid w:val="00202126"/>
  </w:style>
  <w:style w:type="paragraph" w:customStyle="1" w:styleId="AD08D8725354471788887BABE7B3CEF2">
    <w:name w:val="AD08D8725354471788887BABE7B3CEF2"/>
    <w:rsid w:val="00202126"/>
  </w:style>
  <w:style w:type="paragraph" w:customStyle="1" w:styleId="47A4EAC751E74441874C3C44C72475CD">
    <w:name w:val="47A4EAC751E74441874C3C44C72475CD"/>
    <w:rsid w:val="00202126"/>
  </w:style>
  <w:style w:type="paragraph" w:customStyle="1" w:styleId="1F0CDF8BAE71440F9F20F5B803569979">
    <w:name w:val="1F0CDF8BAE71440F9F20F5B803569979"/>
    <w:rsid w:val="00202126"/>
  </w:style>
  <w:style w:type="paragraph" w:customStyle="1" w:styleId="C6AE626EDC3645FCB5A2F9D346770440">
    <w:name w:val="C6AE626EDC3645FCB5A2F9D346770440"/>
    <w:rsid w:val="00202126"/>
  </w:style>
  <w:style w:type="paragraph" w:customStyle="1" w:styleId="4A0B93F9A2D24B3EBDA789E3D69819AD">
    <w:name w:val="4A0B93F9A2D24B3EBDA789E3D69819AD"/>
    <w:rsid w:val="00202126"/>
  </w:style>
  <w:style w:type="paragraph" w:customStyle="1" w:styleId="DFFD5DDA8718402CB6817535D865A2FA">
    <w:name w:val="DFFD5DDA8718402CB6817535D865A2FA"/>
    <w:rsid w:val="00202126"/>
  </w:style>
  <w:style w:type="paragraph" w:customStyle="1" w:styleId="C063D0B7C52E4A2CB7A55A933DD2BF51">
    <w:name w:val="C063D0B7C52E4A2CB7A55A933DD2BF51"/>
    <w:rsid w:val="00202126"/>
  </w:style>
  <w:style w:type="paragraph" w:customStyle="1" w:styleId="1F5AFAEDB1CD4B7E88D75BB4BDD1F267">
    <w:name w:val="1F5AFAEDB1CD4B7E88D75BB4BDD1F267"/>
    <w:rsid w:val="00202126"/>
  </w:style>
  <w:style w:type="paragraph" w:customStyle="1" w:styleId="11E180DA19FB466F8631AF0F04DB4B44">
    <w:name w:val="11E180DA19FB466F8631AF0F04DB4B44"/>
    <w:rsid w:val="00202126"/>
  </w:style>
  <w:style w:type="paragraph" w:customStyle="1" w:styleId="0D5B4368221443FD8B679F5ED2DD6381">
    <w:name w:val="0D5B4368221443FD8B679F5ED2DD6381"/>
    <w:rsid w:val="00202126"/>
  </w:style>
  <w:style w:type="paragraph" w:customStyle="1" w:styleId="B0A3A38B3B7B4F52931CC0622573EB09">
    <w:name w:val="B0A3A38B3B7B4F52931CC0622573EB09"/>
    <w:rsid w:val="00202126"/>
  </w:style>
  <w:style w:type="paragraph" w:customStyle="1" w:styleId="BBC71139CEC74C7188B78F3779F1FCB9">
    <w:name w:val="BBC71139CEC74C7188B78F3779F1FCB9"/>
    <w:rsid w:val="00202126"/>
  </w:style>
  <w:style w:type="paragraph" w:customStyle="1" w:styleId="D93A579FAFBE41FFA01FE3B5A296894A">
    <w:name w:val="D93A579FAFBE41FFA01FE3B5A296894A"/>
    <w:rsid w:val="00202126"/>
  </w:style>
  <w:style w:type="paragraph" w:customStyle="1" w:styleId="93EAFB392C6B49418DDD2453E77C935B">
    <w:name w:val="93EAFB392C6B49418DDD2453E77C935B"/>
    <w:rsid w:val="00202126"/>
  </w:style>
  <w:style w:type="paragraph" w:customStyle="1" w:styleId="6B76B5461D794F4B8026FFCE4B73A199">
    <w:name w:val="6B76B5461D794F4B8026FFCE4B73A199"/>
    <w:rsid w:val="00202126"/>
  </w:style>
  <w:style w:type="paragraph" w:customStyle="1" w:styleId="ED2BFB32A16B4BF9852577A1ABE3409F">
    <w:name w:val="ED2BFB32A16B4BF9852577A1ABE3409F"/>
    <w:rsid w:val="00202126"/>
  </w:style>
  <w:style w:type="paragraph" w:customStyle="1" w:styleId="C04D377B12DE4FBBB9A4A22EC6F9B3AA">
    <w:name w:val="C04D377B12DE4FBBB9A4A22EC6F9B3AA"/>
    <w:rsid w:val="00202126"/>
  </w:style>
  <w:style w:type="paragraph" w:customStyle="1" w:styleId="D11F95DE73EC4D1BBDA8A909E8050449">
    <w:name w:val="D11F95DE73EC4D1BBDA8A909E8050449"/>
    <w:rsid w:val="00202126"/>
  </w:style>
  <w:style w:type="paragraph" w:customStyle="1" w:styleId="DA357F82A78D4D0185686A242CD42922">
    <w:name w:val="DA357F82A78D4D0185686A242CD42922"/>
    <w:rsid w:val="00202126"/>
  </w:style>
  <w:style w:type="paragraph" w:customStyle="1" w:styleId="F67321F923FD4EBFA2A601E37EC6C94D">
    <w:name w:val="F67321F923FD4EBFA2A601E37EC6C94D"/>
    <w:rsid w:val="00202126"/>
  </w:style>
  <w:style w:type="paragraph" w:customStyle="1" w:styleId="6355FB3B61DE4B4A975D87CCC1E6FA32">
    <w:name w:val="6355FB3B61DE4B4A975D87CCC1E6FA32"/>
    <w:rsid w:val="00202126"/>
  </w:style>
  <w:style w:type="paragraph" w:customStyle="1" w:styleId="600123730E1B41F7B9808FA99683761E">
    <w:name w:val="600123730E1B41F7B9808FA99683761E"/>
    <w:rsid w:val="00202126"/>
  </w:style>
  <w:style w:type="paragraph" w:customStyle="1" w:styleId="09CD2C80DB0149F782C4C8CFD1451E22">
    <w:name w:val="09CD2C80DB0149F782C4C8CFD1451E22"/>
    <w:rsid w:val="00202126"/>
  </w:style>
  <w:style w:type="paragraph" w:customStyle="1" w:styleId="F7AC31BE056646EB8BA828A902C6BE64">
    <w:name w:val="F7AC31BE056646EB8BA828A902C6BE64"/>
    <w:rsid w:val="00202126"/>
  </w:style>
  <w:style w:type="paragraph" w:customStyle="1" w:styleId="BA98CC1E64C449759884934E199D36CB">
    <w:name w:val="BA98CC1E64C449759884934E199D36CB"/>
    <w:rsid w:val="00202126"/>
  </w:style>
  <w:style w:type="paragraph" w:customStyle="1" w:styleId="58B908F24E9B4947A2BBE32243A741A3">
    <w:name w:val="58B908F24E9B4947A2BBE32243A741A3"/>
    <w:rsid w:val="00202126"/>
  </w:style>
  <w:style w:type="paragraph" w:customStyle="1" w:styleId="E698E9BF18864DC489E8F8B9AD6FD05A">
    <w:name w:val="E698E9BF18864DC489E8F8B9AD6FD05A"/>
    <w:rsid w:val="00202126"/>
  </w:style>
  <w:style w:type="paragraph" w:customStyle="1" w:styleId="6B8F971852804C779A5C84C1DC3629B2">
    <w:name w:val="6B8F971852804C779A5C84C1DC3629B2"/>
    <w:rsid w:val="00202126"/>
  </w:style>
  <w:style w:type="paragraph" w:customStyle="1" w:styleId="7A394D37325A44E18DFC004896A77828">
    <w:name w:val="7A394D37325A44E18DFC004896A77828"/>
    <w:rsid w:val="00202126"/>
  </w:style>
  <w:style w:type="paragraph" w:customStyle="1" w:styleId="63DA522F3DFC439583D3AB5A23484E99">
    <w:name w:val="63DA522F3DFC439583D3AB5A23484E99"/>
    <w:rsid w:val="00202126"/>
  </w:style>
  <w:style w:type="paragraph" w:customStyle="1" w:styleId="7B16D36E483B43E9B2EAC150B103C4FC">
    <w:name w:val="7B16D36E483B43E9B2EAC150B103C4FC"/>
    <w:rsid w:val="00202126"/>
  </w:style>
  <w:style w:type="paragraph" w:customStyle="1" w:styleId="5FB756386C074A0985DA7CCBAEAEF7FD">
    <w:name w:val="5FB756386C074A0985DA7CCBAEAEF7FD"/>
    <w:rsid w:val="00202126"/>
  </w:style>
  <w:style w:type="paragraph" w:customStyle="1" w:styleId="E5C237906114486A88838250B729A443">
    <w:name w:val="E5C237906114486A88838250B729A443"/>
    <w:rsid w:val="00202126"/>
  </w:style>
  <w:style w:type="paragraph" w:customStyle="1" w:styleId="75DD5CCC6EAC4C2AAD9F9B3827CD622F">
    <w:name w:val="75DD5CCC6EAC4C2AAD9F9B3827CD622F"/>
    <w:rsid w:val="00202126"/>
  </w:style>
  <w:style w:type="paragraph" w:customStyle="1" w:styleId="E5BEE1DB61EF4A0A93E96DAA9920F42E">
    <w:name w:val="E5BEE1DB61EF4A0A93E96DAA9920F42E"/>
    <w:rsid w:val="00202126"/>
  </w:style>
  <w:style w:type="paragraph" w:customStyle="1" w:styleId="D7097B9EA44D486B92F30F186FF089AE">
    <w:name w:val="D7097B9EA44D486B92F30F186FF089AE"/>
    <w:rsid w:val="00202126"/>
  </w:style>
  <w:style w:type="paragraph" w:customStyle="1" w:styleId="286CA1471F654F2899FAAB6B88CFE0F7">
    <w:name w:val="286CA1471F654F2899FAAB6B88CFE0F7"/>
    <w:rsid w:val="00202126"/>
  </w:style>
  <w:style w:type="paragraph" w:customStyle="1" w:styleId="A32073BA7C1C4D10A36703A70AC2915A">
    <w:name w:val="A32073BA7C1C4D10A36703A70AC2915A"/>
    <w:rsid w:val="00202126"/>
  </w:style>
  <w:style w:type="paragraph" w:customStyle="1" w:styleId="3470B4A4EBEB44E2BE3D772B980084DA">
    <w:name w:val="3470B4A4EBEB44E2BE3D772B980084DA"/>
    <w:rsid w:val="00202126"/>
  </w:style>
  <w:style w:type="paragraph" w:customStyle="1" w:styleId="51F6E9A7EB014A4FA61FF9EAEFE5A919">
    <w:name w:val="51F6E9A7EB014A4FA61FF9EAEFE5A919"/>
    <w:rsid w:val="00202126"/>
  </w:style>
  <w:style w:type="paragraph" w:customStyle="1" w:styleId="75E1C03367F34E688231E636CFA76F65">
    <w:name w:val="75E1C03367F34E688231E636CFA76F65"/>
    <w:rsid w:val="00202126"/>
  </w:style>
  <w:style w:type="paragraph" w:customStyle="1" w:styleId="DA7A1F6880564E38866A58EA6DE1F638">
    <w:name w:val="DA7A1F6880564E38866A58EA6DE1F638"/>
    <w:rsid w:val="00202126"/>
  </w:style>
  <w:style w:type="paragraph" w:customStyle="1" w:styleId="098BA7B6210241039B70357BD2434D81">
    <w:name w:val="098BA7B6210241039B70357BD2434D81"/>
    <w:rsid w:val="00202126"/>
  </w:style>
  <w:style w:type="paragraph" w:customStyle="1" w:styleId="D4C05A1AF8B44C8EAF10343330FEF951">
    <w:name w:val="D4C05A1AF8B44C8EAF10343330FEF951"/>
    <w:rsid w:val="00202126"/>
  </w:style>
  <w:style w:type="paragraph" w:customStyle="1" w:styleId="937CA5691B37480CA600A08695445759">
    <w:name w:val="937CA5691B37480CA600A08695445759"/>
    <w:rsid w:val="00202126"/>
  </w:style>
  <w:style w:type="paragraph" w:customStyle="1" w:styleId="5A504F6A4794411AB49FB9295F5D6F48">
    <w:name w:val="5A504F6A4794411AB49FB9295F5D6F48"/>
    <w:rsid w:val="00202126"/>
  </w:style>
  <w:style w:type="paragraph" w:customStyle="1" w:styleId="1F12EABA56404E3480C3A198EEE697AC">
    <w:name w:val="1F12EABA56404E3480C3A198EEE697AC"/>
    <w:rsid w:val="00202126"/>
  </w:style>
  <w:style w:type="paragraph" w:customStyle="1" w:styleId="A1848244B8C34522ACEC6D0F04DC5B0B">
    <w:name w:val="A1848244B8C34522ACEC6D0F04DC5B0B"/>
    <w:rsid w:val="00202126"/>
  </w:style>
  <w:style w:type="paragraph" w:customStyle="1" w:styleId="0B710A6AB72F4A55B36B25DABFD55B07">
    <w:name w:val="0B710A6AB72F4A55B36B25DABFD55B07"/>
    <w:rsid w:val="00202126"/>
  </w:style>
  <w:style w:type="paragraph" w:customStyle="1" w:styleId="AE58A282CE1841D785E987185F76A0F7">
    <w:name w:val="AE58A282CE1841D785E987185F76A0F7"/>
    <w:rsid w:val="00202126"/>
  </w:style>
  <w:style w:type="paragraph" w:customStyle="1" w:styleId="9F4B551DAE184324A0CA2395F3FF5C18">
    <w:name w:val="9F4B551DAE184324A0CA2395F3FF5C18"/>
    <w:rsid w:val="00202126"/>
  </w:style>
  <w:style w:type="paragraph" w:customStyle="1" w:styleId="C8EB83325D7F4D6A919C4B0E13E2A55B">
    <w:name w:val="C8EB83325D7F4D6A919C4B0E13E2A55B"/>
    <w:rsid w:val="00202126"/>
  </w:style>
  <w:style w:type="paragraph" w:customStyle="1" w:styleId="4DA9DBE30283465DA9384E2A63A96961">
    <w:name w:val="4DA9DBE30283465DA9384E2A63A96961"/>
    <w:rsid w:val="00202126"/>
  </w:style>
  <w:style w:type="paragraph" w:customStyle="1" w:styleId="F8D218786C404FDAB4AAAD4FF5BCE6EC">
    <w:name w:val="F8D218786C404FDAB4AAAD4FF5BCE6EC"/>
    <w:rsid w:val="00202126"/>
  </w:style>
  <w:style w:type="paragraph" w:customStyle="1" w:styleId="12FB431620CD41CAA90E29D76DADFB47">
    <w:name w:val="12FB431620CD41CAA90E29D76DADFB47"/>
    <w:rsid w:val="00202126"/>
  </w:style>
  <w:style w:type="paragraph" w:customStyle="1" w:styleId="B3E8132F1EA84A5AB324368246F04BA2">
    <w:name w:val="B3E8132F1EA84A5AB324368246F04BA2"/>
    <w:rsid w:val="00202126"/>
  </w:style>
  <w:style w:type="paragraph" w:customStyle="1" w:styleId="A035C7BD9D5B4DA68AB109DB20C554C2">
    <w:name w:val="A035C7BD9D5B4DA68AB109DB20C554C2"/>
    <w:rsid w:val="00202126"/>
  </w:style>
  <w:style w:type="paragraph" w:customStyle="1" w:styleId="116FDAA2798F4D9B9A91E2822C0324A3">
    <w:name w:val="116FDAA2798F4D9B9A91E2822C0324A3"/>
    <w:rsid w:val="00202126"/>
  </w:style>
  <w:style w:type="paragraph" w:customStyle="1" w:styleId="795CB21CC2B448408AAD6D47DA169A8B">
    <w:name w:val="795CB21CC2B448408AAD6D47DA169A8B"/>
    <w:rsid w:val="00202126"/>
  </w:style>
  <w:style w:type="paragraph" w:customStyle="1" w:styleId="A5C95553D4294CD290B42214B689D89F">
    <w:name w:val="A5C95553D4294CD290B42214B689D89F"/>
    <w:rsid w:val="00202126"/>
  </w:style>
  <w:style w:type="paragraph" w:customStyle="1" w:styleId="1D92D2BCAA7E478B955CD2EC4437A337">
    <w:name w:val="1D92D2BCAA7E478B955CD2EC4437A337"/>
    <w:rsid w:val="00202126"/>
  </w:style>
  <w:style w:type="paragraph" w:customStyle="1" w:styleId="AF522BF23A954730947DEDA4840ABC79">
    <w:name w:val="AF522BF23A954730947DEDA4840ABC79"/>
    <w:rsid w:val="00202126"/>
  </w:style>
  <w:style w:type="paragraph" w:customStyle="1" w:styleId="3F965E63CBAC47059471D83F5811261C">
    <w:name w:val="3F965E63CBAC47059471D83F5811261C"/>
    <w:rsid w:val="00202126"/>
  </w:style>
  <w:style w:type="paragraph" w:customStyle="1" w:styleId="FB041EE4BBB44C3B873268E55DFE9439">
    <w:name w:val="FB041EE4BBB44C3B873268E55DFE9439"/>
    <w:rsid w:val="00202126"/>
  </w:style>
  <w:style w:type="paragraph" w:customStyle="1" w:styleId="F146360BA8D446B98DEAD35E784D9C65">
    <w:name w:val="F146360BA8D446B98DEAD35E784D9C65"/>
    <w:rsid w:val="00202126"/>
  </w:style>
  <w:style w:type="paragraph" w:customStyle="1" w:styleId="95EA84B90FC8409B8416B21FFAC1EE57">
    <w:name w:val="95EA84B90FC8409B8416B21FFAC1EE57"/>
    <w:rsid w:val="00202126"/>
  </w:style>
  <w:style w:type="paragraph" w:customStyle="1" w:styleId="02E6D136146842619C94BEF6267542E8">
    <w:name w:val="02E6D136146842619C94BEF6267542E8"/>
    <w:rsid w:val="00202126"/>
  </w:style>
  <w:style w:type="paragraph" w:customStyle="1" w:styleId="5D3FFC00F91C4796A51AC53E1CB62A65">
    <w:name w:val="5D3FFC00F91C4796A51AC53E1CB62A65"/>
    <w:rsid w:val="00202126"/>
  </w:style>
  <w:style w:type="paragraph" w:customStyle="1" w:styleId="EA42293ACC4E445ABF22B4EBD96686E0">
    <w:name w:val="EA42293ACC4E445ABF22B4EBD96686E0"/>
    <w:rsid w:val="00202126"/>
  </w:style>
  <w:style w:type="paragraph" w:customStyle="1" w:styleId="E75C214BD54C47D0ACC4F0156BE966B6">
    <w:name w:val="E75C214BD54C47D0ACC4F0156BE966B6"/>
    <w:rsid w:val="00202126"/>
  </w:style>
  <w:style w:type="paragraph" w:customStyle="1" w:styleId="6041D1DDCDA14BA49035E4AAC93B0CCF">
    <w:name w:val="6041D1DDCDA14BA49035E4AAC93B0CCF"/>
    <w:rsid w:val="00202126"/>
  </w:style>
  <w:style w:type="paragraph" w:customStyle="1" w:styleId="DB44F28562E641E2ACF7687523F62A26">
    <w:name w:val="DB44F28562E641E2ACF7687523F62A26"/>
    <w:rsid w:val="00202126"/>
  </w:style>
  <w:style w:type="paragraph" w:customStyle="1" w:styleId="35849A098F4C40A39DC1B8B1FB6BA286">
    <w:name w:val="35849A098F4C40A39DC1B8B1FB6BA286"/>
    <w:rsid w:val="00202126"/>
  </w:style>
  <w:style w:type="paragraph" w:customStyle="1" w:styleId="594C9C74FBBD451B9D1A78DD4491ADB9">
    <w:name w:val="594C9C74FBBD451B9D1A78DD4491ADB9"/>
    <w:rsid w:val="00202126"/>
  </w:style>
  <w:style w:type="paragraph" w:customStyle="1" w:styleId="DB0240FA303F4D688CDC74BB33F762DC">
    <w:name w:val="DB0240FA303F4D688CDC74BB33F762DC"/>
    <w:rsid w:val="00202126"/>
  </w:style>
  <w:style w:type="paragraph" w:customStyle="1" w:styleId="5A53D0834F374D69A57CE0CBDB6601C9">
    <w:name w:val="5A53D0834F374D69A57CE0CBDB6601C9"/>
    <w:rsid w:val="00202126"/>
  </w:style>
  <w:style w:type="paragraph" w:customStyle="1" w:styleId="AEFBA2E30969467EB7CB7491FD47DE85">
    <w:name w:val="AEFBA2E30969467EB7CB7491FD47DE85"/>
    <w:rsid w:val="00202126"/>
  </w:style>
  <w:style w:type="paragraph" w:customStyle="1" w:styleId="8180DDF765EF473BA79434B7FEA31A4D">
    <w:name w:val="8180DDF765EF473BA79434B7FEA31A4D"/>
    <w:rsid w:val="00202126"/>
  </w:style>
  <w:style w:type="paragraph" w:customStyle="1" w:styleId="7D92D8048ED44B60A8689AFE7B561EEF">
    <w:name w:val="7D92D8048ED44B60A8689AFE7B561EEF"/>
    <w:rsid w:val="00202126"/>
  </w:style>
  <w:style w:type="paragraph" w:customStyle="1" w:styleId="EE7C05FE7BE049EDA64FD9F3AC95FAF4">
    <w:name w:val="EE7C05FE7BE049EDA64FD9F3AC95FAF4"/>
    <w:rsid w:val="00202126"/>
  </w:style>
  <w:style w:type="paragraph" w:customStyle="1" w:styleId="DE31C3A804A94304A6D34C21493BF470">
    <w:name w:val="DE31C3A804A94304A6D34C21493BF470"/>
    <w:rsid w:val="00202126"/>
  </w:style>
  <w:style w:type="paragraph" w:customStyle="1" w:styleId="4FB2FCED32B244F18FF9492CB36B0435">
    <w:name w:val="4FB2FCED32B244F18FF9492CB36B0435"/>
    <w:rsid w:val="00202126"/>
  </w:style>
  <w:style w:type="paragraph" w:customStyle="1" w:styleId="0C0E0FF01ABD40B48C3ACB0F69DAA2C6">
    <w:name w:val="0C0E0FF01ABD40B48C3ACB0F69DAA2C6"/>
    <w:rsid w:val="00202126"/>
  </w:style>
  <w:style w:type="paragraph" w:customStyle="1" w:styleId="643CE7B01E784913BB2DD196B7CC5D37">
    <w:name w:val="643CE7B01E784913BB2DD196B7CC5D37"/>
    <w:rsid w:val="00202126"/>
  </w:style>
  <w:style w:type="paragraph" w:customStyle="1" w:styleId="66665E895985499BB4E2DA668006A937">
    <w:name w:val="66665E895985499BB4E2DA668006A937"/>
    <w:rsid w:val="00202126"/>
  </w:style>
  <w:style w:type="paragraph" w:customStyle="1" w:styleId="E864C0183F884EAA9A6E15D0F7F9A146">
    <w:name w:val="E864C0183F884EAA9A6E15D0F7F9A146"/>
    <w:rsid w:val="00202126"/>
  </w:style>
  <w:style w:type="paragraph" w:customStyle="1" w:styleId="6157673DD3024A97B5A25336089305ED">
    <w:name w:val="6157673DD3024A97B5A25336089305ED"/>
    <w:rsid w:val="00202126"/>
  </w:style>
  <w:style w:type="paragraph" w:customStyle="1" w:styleId="202A472918E84CF38913BE8B3759BB69">
    <w:name w:val="202A472918E84CF38913BE8B3759BB69"/>
    <w:rsid w:val="00202126"/>
  </w:style>
  <w:style w:type="paragraph" w:customStyle="1" w:styleId="4E90AAAD173E4525814053137CB78929">
    <w:name w:val="4E90AAAD173E4525814053137CB78929"/>
    <w:rsid w:val="00202126"/>
  </w:style>
  <w:style w:type="paragraph" w:customStyle="1" w:styleId="273A77A49E634DE19D8FDF51D74E45AB">
    <w:name w:val="273A77A49E634DE19D8FDF51D74E45AB"/>
    <w:rsid w:val="00202126"/>
  </w:style>
  <w:style w:type="paragraph" w:customStyle="1" w:styleId="70658128B22F49438B0FBE1FCBC6BCA8">
    <w:name w:val="70658128B22F49438B0FBE1FCBC6BCA8"/>
    <w:rsid w:val="00202126"/>
  </w:style>
  <w:style w:type="paragraph" w:customStyle="1" w:styleId="E6490F38AD664E16B546B6132B1A5430">
    <w:name w:val="E6490F38AD664E16B546B6132B1A5430"/>
    <w:rsid w:val="00202126"/>
  </w:style>
  <w:style w:type="paragraph" w:customStyle="1" w:styleId="0967B850FC2C4D05B9BAB7315EE23395">
    <w:name w:val="0967B850FC2C4D05B9BAB7315EE23395"/>
    <w:rsid w:val="00202126"/>
  </w:style>
  <w:style w:type="paragraph" w:customStyle="1" w:styleId="421BA3323FD54D218BABE0EE5C0DD02A">
    <w:name w:val="421BA3323FD54D218BABE0EE5C0DD02A"/>
    <w:rsid w:val="00202126"/>
  </w:style>
  <w:style w:type="paragraph" w:customStyle="1" w:styleId="0FDE3C24FDB64FDEA2A625737DF41769">
    <w:name w:val="0FDE3C24FDB64FDEA2A625737DF41769"/>
    <w:rsid w:val="00202126"/>
  </w:style>
  <w:style w:type="paragraph" w:customStyle="1" w:styleId="C4DCBDA845584AFEA194E090EB8B48FB">
    <w:name w:val="C4DCBDA845584AFEA194E090EB8B48FB"/>
    <w:rsid w:val="00202126"/>
  </w:style>
  <w:style w:type="paragraph" w:customStyle="1" w:styleId="7BDFC7325F6249B8956C1DD6FB13C99D">
    <w:name w:val="7BDFC7325F6249B8956C1DD6FB13C99D"/>
    <w:rsid w:val="00202126"/>
  </w:style>
  <w:style w:type="paragraph" w:customStyle="1" w:styleId="C92E42F99E674C2F9E70EFB43FAA3F32">
    <w:name w:val="C92E42F99E674C2F9E70EFB43FAA3F32"/>
    <w:rsid w:val="00202126"/>
  </w:style>
  <w:style w:type="paragraph" w:customStyle="1" w:styleId="57FF3E244CB847558E6949BCF6F0EF63">
    <w:name w:val="57FF3E244CB847558E6949BCF6F0EF63"/>
    <w:rsid w:val="00202126"/>
  </w:style>
  <w:style w:type="paragraph" w:customStyle="1" w:styleId="48727E65C12B47948DDF67E7B6C28CED">
    <w:name w:val="48727E65C12B47948DDF67E7B6C28CED"/>
    <w:rsid w:val="00202126"/>
  </w:style>
  <w:style w:type="paragraph" w:customStyle="1" w:styleId="9B48E6C5E7A345BD836393D75981D8A9">
    <w:name w:val="9B48E6C5E7A345BD836393D75981D8A9"/>
    <w:rsid w:val="00202126"/>
  </w:style>
  <w:style w:type="paragraph" w:customStyle="1" w:styleId="051E160401C041DABC17199AFBA9004C">
    <w:name w:val="051E160401C041DABC17199AFBA9004C"/>
    <w:rsid w:val="00202126"/>
  </w:style>
  <w:style w:type="paragraph" w:customStyle="1" w:styleId="A2046DFF01D44362B0603FE0BF5D11FD">
    <w:name w:val="A2046DFF01D44362B0603FE0BF5D11FD"/>
    <w:rsid w:val="00202126"/>
  </w:style>
  <w:style w:type="paragraph" w:customStyle="1" w:styleId="AB3D18DED3C8436DA224835A649E5812">
    <w:name w:val="AB3D18DED3C8436DA224835A649E5812"/>
    <w:rsid w:val="00202126"/>
  </w:style>
  <w:style w:type="paragraph" w:customStyle="1" w:styleId="69C245E640524DD88FAFDD79718C27E8">
    <w:name w:val="69C245E640524DD88FAFDD79718C27E8"/>
    <w:rsid w:val="00202126"/>
  </w:style>
  <w:style w:type="paragraph" w:customStyle="1" w:styleId="59417B845C894F4DA0DD8B925FB20298">
    <w:name w:val="59417B845C894F4DA0DD8B925FB20298"/>
    <w:rsid w:val="00202126"/>
  </w:style>
  <w:style w:type="paragraph" w:customStyle="1" w:styleId="92C1880D40DA442DBA66FF5BA00E6420">
    <w:name w:val="92C1880D40DA442DBA66FF5BA00E6420"/>
    <w:rsid w:val="002021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107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Wolters Kluwer Software und Service GmbH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Waiz, Timo</cp:lastModifiedBy>
  <cp:revision>2</cp:revision>
  <cp:lastPrinted>1899-12-31T23:00:00Z</cp:lastPrinted>
  <dcterms:created xsi:type="dcterms:W3CDTF">2020-10-27T11:09:00Z</dcterms:created>
  <dcterms:modified xsi:type="dcterms:W3CDTF">2020-10-27T11:09:00Z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typ">
    <vt:lpwstr>Bericht</vt:lpwstr>
  </property>
  <property fmtid="{D5CDD505-2E9C-101B-9397-08002B2CF9AE}" pid="3" name="FieldsChecked">
    <vt:lpwstr>5.7.5</vt:lpwstr>
  </property>
</Properties>
</file>