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E662" w14:textId="77777777" w:rsidR="00025E90" w:rsidRDefault="00025E90">
      <w:pPr>
        <w:pStyle w:val="StandardME"/>
      </w:pPr>
    </w:p>
    <w:p w14:paraId="1A1D16C5" w14:textId="77777777"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Bewertung</w:t>
      </w:r>
    </w:p>
    <w:p w14:paraId="68FF3CE2" w14:textId="77777777" w:rsidR="00025E90" w:rsidRDefault="00025E90">
      <w:pPr>
        <w:pStyle w:val="berschrift2"/>
      </w:pPr>
      <w:r>
        <w:t>Rechnungswesen</w:t>
      </w:r>
    </w:p>
    <w:p w14:paraId="22CFA895" w14:textId="77777777" w:rsidR="00025E90" w:rsidRDefault="00025E90">
      <w:pPr>
        <w:pStyle w:val="StandardME"/>
      </w:pPr>
    </w:p>
    <w:p w14:paraId="138326FC" w14:textId="77777777" w:rsidR="00025E90" w:rsidRDefault="00025E90">
      <w:pPr>
        <w:pStyle w:val="StandardME"/>
      </w:pPr>
      <w:r>
        <w:t>Für das Unternehmen besteht nach § 238 HGB Buchführungspflicht.</w:t>
      </w:r>
    </w:p>
    <w:p w14:paraId="297B56A2" w14:textId="77777777" w:rsidR="00025E90" w:rsidRDefault="00025E90">
      <w:pPr>
        <w:pStyle w:val="StandardME"/>
      </w:pPr>
    </w:p>
    <w:p w14:paraId="7BB74A75" w14:textId="77777777" w:rsidR="00025E90" w:rsidRDefault="00025E90">
      <w:pPr>
        <w:pStyle w:val="StandardME"/>
      </w:pPr>
      <w:r>
        <w:t>Das Unternehmen hat eine den gesetzlichen Vorschriften entsprechende Buchführung erstellt.</w:t>
      </w:r>
    </w:p>
    <w:p w14:paraId="41B060E4" w14:textId="77777777" w:rsidR="00025E90" w:rsidRDefault="00025E90">
      <w:pPr>
        <w:pStyle w:val="StandardME"/>
      </w:pPr>
    </w:p>
    <w:p w14:paraId="2681E45F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6022C64F" w14:textId="77777777" w:rsidR="00025E90" w:rsidRDefault="00025E90">
      <w:pPr>
        <w:pStyle w:val="StandardME"/>
      </w:pPr>
    </w:p>
    <w:p w14:paraId="311EAE93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011C0A22" w14:textId="77777777" w:rsidR="00025E90" w:rsidRDefault="00025E90">
      <w:pPr>
        <w:pStyle w:val="StandardME"/>
      </w:pPr>
    </w:p>
    <w:p w14:paraId="2BBD6DD4" w14:textId="64962B22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</w:t>
      </w:r>
      <w:r w:rsidR="00CE20C6">
        <w:t>Tax &amp; Accounting Deutschland GmbH</w:t>
      </w:r>
      <w:r w:rsidR="00CE20C6">
        <w:t xml:space="preserve"> </w:t>
      </w:r>
      <w:r>
        <w:t>ausgewertet.</w:t>
      </w:r>
    </w:p>
    <w:p w14:paraId="1D2B2FB1" w14:textId="77777777" w:rsidR="00025E90" w:rsidRDefault="00025E90">
      <w:pPr>
        <w:pStyle w:val="StandardME"/>
      </w:pPr>
    </w:p>
    <w:p w14:paraId="1CD157D5" w14:textId="684C7B82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 Buchführungssystem</w:t>
      </w:r>
      <w:r w:rsidR="00A93DE9">
        <w:t>s</w:t>
      </w:r>
      <w:r>
        <w:t xml:space="preserve"> der </w:t>
      </w:r>
      <w:r w:rsidR="000C3BF7">
        <w:t xml:space="preserve">Wolters Kluwer </w:t>
      </w:r>
      <w:r w:rsidR="00CE20C6">
        <w:t>Tax &amp; Accounting Deutschland GmbH</w:t>
      </w:r>
      <w:r w:rsidR="00CE20C6">
        <w:t xml:space="preserve"> </w:t>
      </w:r>
      <w:r>
        <w:t>ausgewertet.</w:t>
      </w:r>
    </w:p>
    <w:p w14:paraId="26233CE4" w14:textId="77777777" w:rsidR="00025E90" w:rsidRDefault="00025E90">
      <w:pPr>
        <w:pStyle w:val="StandardME"/>
      </w:pPr>
    </w:p>
    <w:p w14:paraId="30E3C2FE" w14:textId="367E88B5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</w:t>
      </w:r>
      <w:r w:rsidR="00CE20C6">
        <w:t>Tax &amp; Accounting Deutschland GmbH</w:t>
      </w:r>
      <w:r w:rsidR="00CE20C6">
        <w:t xml:space="preserve"> </w:t>
      </w:r>
      <w:r>
        <w:t>ausgewertet. Der Auftrag zur Erstellung des Jahresabschlusses beinhaltet die Prüfung der Buchführung.</w:t>
      </w:r>
    </w:p>
    <w:p w14:paraId="2CBC6965" w14:textId="77777777" w:rsidR="00025E90" w:rsidRDefault="00025E90">
      <w:pPr>
        <w:pStyle w:val="StandardME"/>
      </w:pPr>
    </w:p>
    <w:p w14:paraId="53242517" w14:textId="77777777"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2CAFB9F0" w14:textId="77777777" w:rsidR="00025E90" w:rsidRDefault="00025E90">
      <w:pPr>
        <w:pStyle w:val="StandardME"/>
        <w:rPr>
          <w:iCs/>
        </w:rPr>
      </w:pPr>
    </w:p>
    <w:p w14:paraId="6C7CEE6C" w14:textId="6CECAF11" w:rsidR="00025E90" w:rsidRDefault="00025E90">
      <w:pPr>
        <w:pStyle w:val="StandardME"/>
      </w:pPr>
      <w:r>
        <w:t>Die Lohn- und Gehaltsbuchführung wird ebenfalls mit Hilfe elektronischer Datenverarbeitung (Pro</w:t>
      </w:r>
      <w:r w:rsidR="00DC56F5">
        <w:t xml:space="preserve">gramm ADDISON Lohn </w:t>
      </w:r>
      <w:r w:rsidR="0023706D">
        <w:t>&amp; Gehaltsabrechnung</w:t>
      </w:r>
      <w:r>
        <w:t xml:space="preserve"> geführt.</w:t>
      </w:r>
    </w:p>
    <w:p w14:paraId="0FD394F5" w14:textId="77777777" w:rsidR="00025E90" w:rsidRDefault="00025E90">
      <w:pPr>
        <w:pStyle w:val="StandardME"/>
      </w:pPr>
    </w:p>
    <w:p w14:paraId="430627E3" w14:textId="517336A9" w:rsidR="00025E90" w:rsidRPr="00F94A02" w:rsidRDefault="00025E90">
      <w:pPr>
        <w:pStyle w:val="StandardME"/>
      </w:pPr>
      <w:r>
        <w:t>Die Ordnungsmäßigkeit des ADDISON</w:t>
      </w:r>
      <w:r w:rsidR="0023706D">
        <w:t xml:space="preserve"> Finanzbuchhaltungs</w:t>
      </w:r>
      <w:r>
        <w:t>programms wurde durch Einzelsys</w:t>
      </w:r>
      <w:r w:rsidR="004D6B16">
        <w:t xml:space="preserve">temprüfung der </w:t>
      </w:r>
      <w:r w:rsidR="00785527">
        <w:t>Ernst &amp; Young GmbH, Wirtschaftsprüfungsgesellschaft in München</w:t>
      </w:r>
      <w:r w:rsidR="00A15643">
        <w:t xml:space="preserve">, am </w:t>
      </w:r>
      <w:r w:rsidR="008C1024">
        <w:br/>
      </w:r>
      <w:r w:rsidR="00D862E0">
        <w:t xml:space="preserve">27. Juli 2023 </w:t>
      </w:r>
      <w:r w:rsidRPr="00F94A02">
        <w:t>bestätigt.</w:t>
      </w:r>
    </w:p>
    <w:p w14:paraId="5E3501BC" w14:textId="77777777" w:rsidR="00025E90" w:rsidRDefault="00025E90">
      <w:pPr>
        <w:pStyle w:val="StandardME"/>
      </w:pPr>
    </w:p>
    <w:p w14:paraId="32907412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6AC1AA28" w14:textId="77777777" w:rsidR="00025E90" w:rsidRDefault="00025E90">
      <w:pPr>
        <w:pStyle w:val="StandardME"/>
      </w:pPr>
    </w:p>
    <w:p w14:paraId="22A9B5A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63AA511B" w14:textId="77777777" w:rsidR="00025E90" w:rsidRDefault="00025E90">
      <w:pPr>
        <w:pStyle w:val="StandardME"/>
      </w:pPr>
    </w:p>
    <w:p w14:paraId="17F674AB" w14:textId="61C485FC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120C33">
        <w:rPr>
          <w:iCs/>
          <w:vanish/>
        </w:rPr>
        <w:t>]</w:t>
      </w:r>
      <w:r w:rsidR="00120C33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4E68143" w14:textId="77777777" w:rsidR="00025E90" w:rsidRDefault="00025E90">
      <w:pPr>
        <w:pStyle w:val="StandardME"/>
      </w:pPr>
    </w:p>
    <w:p w14:paraId="79F9C991" w14:textId="77777777" w:rsidR="00025E90" w:rsidRDefault="00025E90">
      <w:pPr>
        <w:pStyle w:val="StandardME"/>
      </w:pPr>
    </w:p>
    <w:p w14:paraId="7EB6C4E5" w14:textId="77777777" w:rsidR="00025E90" w:rsidRDefault="00025E90">
      <w:pPr>
        <w:pStyle w:val="berschrift2"/>
      </w:pPr>
      <w:bookmarkStart w:id="0" w:name="_Toc342124699"/>
      <w:r>
        <w:t>Bestandsnachweise</w:t>
      </w:r>
      <w:bookmarkEnd w:id="0"/>
    </w:p>
    <w:p w14:paraId="44AC83E5" w14:textId="77777777" w:rsidR="00025E90" w:rsidRDefault="00025E90">
      <w:pPr>
        <w:pStyle w:val="StandardME"/>
      </w:pPr>
    </w:p>
    <w:p w14:paraId="294CC807" w14:textId="77777777" w:rsidR="00025E90" w:rsidRDefault="00025E90">
      <w:pPr>
        <w:pStyle w:val="StandardME"/>
      </w:pPr>
      <w:r>
        <w:t>Das Inventar ist nach den Vorschriften des § 240 HGB aufgestellt worden.</w:t>
      </w:r>
    </w:p>
    <w:p w14:paraId="01A2743C" w14:textId="77777777" w:rsidR="00025E90" w:rsidRDefault="00025E90">
      <w:pPr>
        <w:pStyle w:val="StandardME"/>
      </w:pPr>
    </w:p>
    <w:p w14:paraId="5051E468" w14:textId="77777777" w:rsidR="00025E90" w:rsidRDefault="00025E90">
      <w:pPr>
        <w:pStyle w:val="StandardME"/>
      </w:pPr>
      <w:r>
        <w:t>Das Anlagevermögen ist durch ein Anlagenverzeichnis nachgewiesen. Die Zugänge an geringwertigen Wirtschaftsgütern sind durch Aufstellungen belegt.</w:t>
      </w:r>
    </w:p>
    <w:p w14:paraId="70B455FA" w14:textId="77777777" w:rsidR="00025E90" w:rsidRDefault="00025E90">
      <w:pPr>
        <w:pStyle w:val="StandardME"/>
      </w:pPr>
    </w:p>
    <w:p w14:paraId="51534836" w14:textId="15E58104"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Anlagenbuchhaltung</w:t>
      </w:r>
      <w:r>
        <w:t xml:space="preserve"> erstellt. Die Ordnungsmäßigkeit des Programms wurde durch Einzelsystemprüfung der </w:t>
      </w:r>
      <w:r w:rsidR="00785527">
        <w:t>Ernst &amp; Young GmbH, Wirtschaftsprüfungsgesellschaft in München</w:t>
      </w:r>
      <w:r w:rsidR="007038D3">
        <w:t xml:space="preserve">, </w:t>
      </w:r>
      <w:r w:rsidR="00A13B14">
        <w:t xml:space="preserve">am </w:t>
      </w:r>
      <w:r w:rsidR="00D862E0">
        <w:t xml:space="preserve">27. Juli 2023 </w:t>
      </w:r>
      <w:r>
        <w:t>bestätigt.</w:t>
      </w:r>
    </w:p>
    <w:p w14:paraId="03062B25" w14:textId="77777777" w:rsidR="00025E90" w:rsidRDefault="00025E90">
      <w:pPr>
        <w:pStyle w:val="StandardME"/>
      </w:pPr>
    </w:p>
    <w:p w14:paraId="1EB1D0A8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269E88F0" w14:textId="77777777" w:rsidR="00025E90" w:rsidRDefault="00025E90">
      <w:pPr>
        <w:pStyle w:val="StandardME"/>
      </w:pPr>
    </w:p>
    <w:p w14:paraId="2AF829BE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0D662D9A" w14:textId="77777777" w:rsidR="00025E90" w:rsidRDefault="00025E90">
      <w:pPr>
        <w:pStyle w:val="StandardME"/>
      </w:pPr>
    </w:p>
    <w:p w14:paraId="23F01CAD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4D88E75F" w14:textId="77777777" w:rsidR="00025E90" w:rsidRDefault="00025E90">
      <w:pPr>
        <w:pStyle w:val="StandardME"/>
      </w:pPr>
    </w:p>
    <w:p w14:paraId="18210F24" w14:textId="77777777" w:rsidR="00025E90" w:rsidRDefault="00025E90">
      <w:pPr>
        <w:pStyle w:val="StandardME"/>
      </w:pPr>
      <w:r>
        <w:t>Der Kassenbestand ist aus dem Kassenbuch ersichtlich.</w:t>
      </w:r>
    </w:p>
    <w:p w14:paraId="474E9392" w14:textId="77777777" w:rsidR="00025E90" w:rsidRDefault="00025E90">
      <w:pPr>
        <w:pStyle w:val="StandardME"/>
      </w:pPr>
    </w:p>
    <w:p w14:paraId="2C802A6C" w14:textId="77777777" w:rsidR="00025E90" w:rsidRDefault="00025E90">
      <w:pPr>
        <w:pStyle w:val="StandardME"/>
      </w:pPr>
      <w:r>
        <w:t>Guthaben und Verbindlichkeiten gegenüber Kreditinstituten sind mit den Kontoauszügen bzw. Saldenbestätigungen abgestimmt.</w:t>
      </w:r>
    </w:p>
    <w:p w14:paraId="4BE837AB" w14:textId="77777777" w:rsidR="00025E90" w:rsidRDefault="00025E90">
      <w:pPr>
        <w:pStyle w:val="StandardME"/>
      </w:pPr>
    </w:p>
    <w:p w14:paraId="26AC6B12" w14:textId="77777777" w:rsidR="00025E90" w:rsidRDefault="00025E90">
      <w:pPr>
        <w:pStyle w:val="StandardME"/>
      </w:pPr>
      <w:r>
        <w:t>Die sonstigen Vermögensgegenstände und sonstigen Verbindlichkeiten sind durch Einzelaufstellungen belegt.</w:t>
      </w:r>
    </w:p>
    <w:p w14:paraId="3F94641C" w14:textId="77777777" w:rsidR="00025E90" w:rsidRDefault="00025E90">
      <w:pPr>
        <w:pStyle w:val="StandardME"/>
      </w:pPr>
    </w:p>
    <w:p w14:paraId="3AD16675" w14:textId="77777777" w:rsidR="00025E90" w:rsidRDefault="00025E90">
      <w:pPr>
        <w:pStyle w:val="StandardME"/>
      </w:pPr>
      <w:r>
        <w:t>Für die Rückstellungen liegen die erforderlichen Berechnungsunterlagen vor.</w:t>
      </w:r>
    </w:p>
    <w:p w14:paraId="0E5459A5" w14:textId="77777777" w:rsidR="00025E90" w:rsidRDefault="00025E90">
      <w:pPr>
        <w:pStyle w:val="StandardME"/>
      </w:pPr>
    </w:p>
    <w:p w14:paraId="54FFB8D3" w14:textId="77777777" w:rsidR="00025E90" w:rsidRDefault="00025E90">
      <w:pPr>
        <w:pStyle w:val="StandardME"/>
        <w:rPr>
          <w:b/>
        </w:rPr>
      </w:pPr>
    </w:p>
    <w:p w14:paraId="71626518" w14:textId="77777777"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14:paraId="66CD3FE1" w14:textId="77777777" w:rsidR="00025E90" w:rsidRDefault="00025E90">
      <w:pPr>
        <w:pStyle w:val="StandardME"/>
      </w:pPr>
    </w:p>
    <w:p w14:paraId="6B1885CF" w14:textId="77777777"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14:paraId="26D245B2" w14:textId="77777777" w:rsidR="00025E90" w:rsidRDefault="00025E90">
      <w:pPr>
        <w:pStyle w:val="StandardME"/>
      </w:pPr>
    </w:p>
    <w:p w14:paraId="6BC87BED" w14:textId="77777777" w:rsidR="00025E90" w:rsidRDefault="00025E90">
      <w:pPr>
        <w:pStyle w:val="StandardME"/>
      </w:pPr>
      <w:r>
        <w:t>Die auf den vorhergehenden Jahresabschluss angewandten Bewertungsmethoden wurden beibehalten.</w:t>
      </w:r>
    </w:p>
    <w:p w14:paraId="05473122" w14:textId="77777777" w:rsidR="00025E90" w:rsidRDefault="00025E90">
      <w:pPr>
        <w:pStyle w:val="StandardME"/>
      </w:pPr>
    </w:p>
    <w:p w14:paraId="1734868C" w14:textId="77777777" w:rsidR="00025E90" w:rsidRDefault="00025E90">
      <w:pPr>
        <w:pStyle w:val="StandardME"/>
      </w:pPr>
    </w:p>
    <w:p w14:paraId="551A6E3E" w14:textId="77777777"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Bilanz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14:paraId="72042201" w14:textId="77777777" w:rsidR="007038D3" w:rsidRDefault="007038D3">
      <w:pPr>
        <w:pStyle w:val="StandardME"/>
      </w:pPr>
    </w:p>
    <w:p w14:paraId="23996645" w14:textId="77777777" w:rsidR="007038D3" w:rsidRDefault="007038D3" w:rsidP="007038D3">
      <w:pPr>
        <w:pStyle w:val="StandardME"/>
      </w:pPr>
      <w:r w:rsidRPr="007038D3">
        <w:t>Der Anhang enthält Pflichtangaben der §§ 284, 285 HGB sowie sonstige nach HGB erforderlichen Angaben und Erläuterungen, soweit die darzustellenden Sachverhalte vorliegen.</w:t>
      </w:r>
    </w:p>
    <w:p w14:paraId="4EF519BE" w14:textId="77777777" w:rsidR="007038D3" w:rsidRPr="007038D3" w:rsidRDefault="007038D3" w:rsidP="007038D3">
      <w:pPr>
        <w:pStyle w:val="StandardME"/>
      </w:pPr>
    </w:p>
    <w:p w14:paraId="2BE95C1A" w14:textId="77777777"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14:paraId="327F0F43" w14:textId="77777777" w:rsidR="007038D3" w:rsidRDefault="007038D3">
      <w:pPr>
        <w:pStyle w:val="StandardME"/>
      </w:pPr>
    </w:p>
    <w:p w14:paraId="4F79518F" w14:textId="77777777"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Ge</w:t>
      </w:r>
      <w:r>
        <w:t>sellschaft im Anhang verwiesen.</w:t>
      </w:r>
    </w:p>
    <w:p w14:paraId="7C3ABB14" w14:textId="77777777" w:rsidR="00025E90" w:rsidRDefault="00025E90">
      <w:pPr>
        <w:pStyle w:val="StandardME"/>
      </w:pPr>
    </w:p>
    <w:p w14:paraId="7427F030" w14:textId="77777777" w:rsidR="007038D3" w:rsidRDefault="007038D3">
      <w:pPr>
        <w:pStyle w:val="StandardME"/>
      </w:pPr>
    </w:p>
    <w:p w14:paraId="3B366071" w14:textId="77777777" w:rsidR="00025E90" w:rsidRDefault="00025E90">
      <w:pPr>
        <w:pStyle w:val="berschrift2"/>
      </w:pPr>
      <w:r>
        <w:t>Gliederung</w:t>
      </w:r>
    </w:p>
    <w:p w14:paraId="301EA465" w14:textId="77777777" w:rsidR="00025E90" w:rsidRDefault="00025E90">
      <w:pPr>
        <w:pStyle w:val="StandardME"/>
      </w:pPr>
    </w:p>
    <w:p w14:paraId="22958C43" w14:textId="77777777" w:rsidR="00025E90" w:rsidRDefault="00025E90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5E32AA73" w14:textId="77777777" w:rsidR="00025E90" w:rsidRDefault="00025E90">
      <w:pPr>
        <w:pStyle w:val="StandardME"/>
      </w:pPr>
    </w:p>
    <w:p w14:paraId="58C1DBE3" w14:textId="77777777" w:rsidR="00025E90" w:rsidRDefault="00025E90">
      <w:pPr>
        <w:pStyle w:val="StandardME"/>
      </w:pPr>
      <w:r>
        <w:t>Die in § 266 HGB bezeichneten Posten sind gesondert und in der vorgeschriebenen Reihenfolge ausgewiesen.</w:t>
      </w:r>
    </w:p>
    <w:p w14:paraId="201D72B3" w14:textId="77777777" w:rsidR="00025E90" w:rsidRDefault="00025E90">
      <w:pPr>
        <w:pStyle w:val="StandardME"/>
      </w:pPr>
    </w:p>
    <w:p w14:paraId="24C611B3" w14:textId="77777777" w:rsidR="00025E90" w:rsidRDefault="00025E90">
      <w:pPr>
        <w:pStyle w:val="StandardME"/>
      </w:pPr>
      <w:r>
        <w:t>Die Gewinn- und Verlustrechnung wurde in Staffelform nach dem Gesamtkostenverfahren aufgestellt.</w:t>
      </w:r>
    </w:p>
    <w:p w14:paraId="5DA1BD3E" w14:textId="77777777" w:rsidR="00025E90" w:rsidRDefault="00025E90">
      <w:pPr>
        <w:pStyle w:val="StandardME"/>
      </w:pPr>
    </w:p>
    <w:p w14:paraId="20E5DCBA" w14:textId="77777777" w:rsidR="00025E90" w:rsidRDefault="00025E90">
      <w:pPr>
        <w:pStyle w:val="StandardME"/>
      </w:pPr>
      <w:r>
        <w:lastRenderedPageBreak/>
        <w:t>Die in § 275 HGB bezeichneten Posten sind gesondert und in der vorgeschriebenen Reihenfolge ausgewiesen.</w:t>
      </w:r>
    </w:p>
    <w:p w14:paraId="2D517FF2" w14:textId="77777777" w:rsidR="00025E90" w:rsidRDefault="00025E90">
      <w:pPr>
        <w:pStyle w:val="StandardME"/>
      </w:pPr>
    </w:p>
    <w:p w14:paraId="2AA63F7B" w14:textId="77777777" w:rsidR="00025E90" w:rsidRDefault="00025E90">
      <w:pPr>
        <w:pStyle w:val="StandardME"/>
      </w:pPr>
      <w:r>
        <w:t>Einzelheiten sind dem beigefügten Erläuterungsbericht zu den einzelnen Posten des Jahresabschlusses zu entnehmen.</w:t>
      </w:r>
    </w:p>
    <w:p w14:paraId="46DE1FFC" w14:textId="77777777"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D3C4A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A6C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547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41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801E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56FB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2E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ED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B0D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D4BA8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449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A022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AC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CE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709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70E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AA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988699318">
    <w:abstractNumId w:val="9"/>
  </w:num>
  <w:num w:numId="2" w16cid:durableId="1193417889">
    <w:abstractNumId w:val="7"/>
  </w:num>
  <w:num w:numId="3" w16cid:durableId="1696077789">
    <w:abstractNumId w:val="6"/>
  </w:num>
  <w:num w:numId="4" w16cid:durableId="544099736">
    <w:abstractNumId w:val="5"/>
  </w:num>
  <w:num w:numId="5" w16cid:durableId="1489053366">
    <w:abstractNumId w:val="4"/>
  </w:num>
  <w:num w:numId="6" w16cid:durableId="22825178">
    <w:abstractNumId w:val="8"/>
  </w:num>
  <w:num w:numId="7" w16cid:durableId="1850219471">
    <w:abstractNumId w:val="3"/>
  </w:num>
  <w:num w:numId="8" w16cid:durableId="1907717703">
    <w:abstractNumId w:val="2"/>
  </w:num>
  <w:num w:numId="9" w16cid:durableId="2089375598">
    <w:abstractNumId w:val="1"/>
  </w:num>
  <w:num w:numId="10" w16cid:durableId="2105956488">
    <w:abstractNumId w:val="0"/>
  </w:num>
  <w:num w:numId="11" w16cid:durableId="1513297171">
    <w:abstractNumId w:val="25"/>
  </w:num>
  <w:num w:numId="12" w16cid:durableId="1265922010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71536127">
    <w:abstractNumId w:val="12"/>
  </w:num>
  <w:num w:numId="14" w16cid:durableId="1257129155">
    <w:abstractNumId w:val="11"/>
  </w:num>
  <w:num w:numId="15" w16cid:durableId="1870533251">
    <w:abstractNumId w:val="22"/>
  </w:num>
  <w:num w:numId="16" w16cid:durableId="1339846008">
    <w:abstractNumId w:val="24"/>
  </w:num>
  <w:num w:numId="17" w16cid:durableId="1352343783">
    <w:abstractNumId w:val="18"/>
  </w:num>
  <w:num w:numId="18" w16cid:durableId="2052682843">
    <w:abstractNumId w:val="17"/>
  </w:num>
  <w:num w:numId="19" w16cid:durableId="795365924">
    <w:abstractNumId w:val="19"/>
  </w:num>
  <w:num w:numId="20" w16cid:durableId="630019049">
    <w:abstractNumId w:val="16"/>
  </w:num>
  <w:num w:numId="21" w16cid:durableId="421921355">
    <w:abstractNumId w:val="15"/>
  </w:num>
  <w:num w:numId="22" w16cid:durableId="1854802073">
    <w:abstractNumId w:val="21"/>
  </w:num>
  <w:num w:numId="23" w16cid:durableId="610478895">
    <w:abstractNumId w:val="14"/>
  </w:num>
  <w:num w:numId="24" w16cid:durableId="1213927515">
    <w:abstractNumId w:val="10"/>
  </w:num>
  <w:num w:numId="25" w16cid:durableId="1136869708">
    <w:abstractNumId w:val="20"/>
  </w:num>
  <w:num w:numId="26" w16cid:durableId="1872262116">
    <w:abstractNumId w:val="23"/>
  </w:num>
  <w:num w:numId="27" w16cid:durableId="5080625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6F5"/>
    <w:rsid w:val="00025921"/>
    <w:rsid w:val="00025E90"/>
    <w:rsid w:val="000C3BF7"/>
    <w:rsid w:val="00120C33"/>
    <w:rsid w:val="001522ED"/>
    <w:rsid w:val="001F3EDC"/>
    <w:rsid w:val="00202187"/>
    <w:rsid w:val="0023706D"/>
    <w:rsid w:val="003374B9"/>
    <w:rsid w:val="004D6B16"/>
    <w:rsid w:val="00615C41"/>
    <w:rsid w:val="007038D3"/>
    <w:rsid w:val="00785527"/>
    <w:rsid w:val="008C1024"/>
    <w:rsid w:val="009C78C4"/>
    <w:rsid w:val="00A13B14"/>
    <w:rsid w:val="00A15643"/>
    <w:rsid w:val="00A93DE9"/>
    <w:rsid w:val="00AB2B2B"/>
    <w:rsid w:val="00B32DCE"/>
    <w:rsid w:val="00C55F48"/>
    <w:rsid w:val="00CE20C6"/>
    <w:rsid w:val="00D862E0"/>
    <w:rsid w:val="00DC56F5"/>
    <w:rsid w:val="00DF37F3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4F3EC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590</Words>
  <Characters>4344</Characters>
  <Application>Microsoft Office Word</Application>
  <DocSecurity>0</DocSecurity>
  <Lines>127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Ilgen, Christian</cp:lastModifiedBy>
  <cp:revision>15</cp:revision>
  <dcterms:created xsi:type="dcterms:W3CDTF">2020-06-26T14:55:00Z</dcterms:created>
  <dcterms:modified xsi:type="dcterms:W3CDTF">2023-10-06T08:21:00Z</dcterms:modified>
</cp:coreProperties>
</file>